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b21" w14:paraId="21cbb21" w:rsidRDefault="004956FC" w:rsidP="00910611" w:rsidR="004956F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6FC" w:rsidP="00910611" w:rsidR="004956FC">
      <w:r>
        <w:rPr>
          <w:rFonts w:eastAsia="MS Mincho"/>
        </w:rPr>
        <w:t>REPUBLIKA HRVATSKA</w:t>
      </w:r>
    </w:p>
    <w:p w:rsidRDefault="004956FC" w:rsidP="00910611" w:rsidR="004956FC">
      <w:r>
        <w:rPr>
          <w:rFonts w:eastAsia="MS Mincho"/>
        </w:rPr>
        <w:t>TRGOVAČKI SUD U RIJECI</w:t>
      </w:r>
    </w:p>
    <w:p w:rsidRDefault="004956FC" w:rsidR="004956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E65FD8">
      <w:pPr>
        <w:jc w:val="center"/>
        <w:rPr>
          <w:bCs/>
        </w:rPr>
      </w:pPr>
    </w:p>
    <w:p w:rsidRDefault="00E65FD8" w:rsidP="005D0B2B" w:rsidR="00E65FD8" w:rsidRPr="00E65FD8">
      <w:pPr>
        <w:jc w:val="center"/>
        <w:rPr>
          <w:bCs/>
        </w:rPr>
      </w:pPr>
      <w:r w:rsidRPr="00E65FD8">
        <w:rPr>
          <w:bCs/>
        </w:rPr>
        <w:t>R E P U B L I K A    H R V A T S K A</w:t>
      </w:r>
    </w:p>
    <w:p w:rsidRDefault="005D0B2B" w:rsidP="005D0B2B" w:rsidR="005D0B2B" w:rsidRPr="00E65FD8">
      <w:pPr>
        <w:jc w:val="center"/>
        <w:rPr>
          <w:bCs/>
        </w:rPr>
      </w:pPr>
      <w:r w:rsidRPr="00E65FD8">
        <w:rPr>
          <w:bCs/>
        </w:rPr>
        <w:t>R J E Š E N J E</w:t>
      </w:r>
    </w:p>
    <w:p w:rsidRDefault="005D0B2B" w:rsidP="005D0B2B" w:rsidR="005D0B2B" w:rsidRPr="00E65FD8">
      <w:pPr>
        <w:jc w:val="center"/>
      </w:pPr>
    </w:p>
    <w:p w:rsidRDefault="00543FB3" w:rsidP="00651DD8" w:rsidR="00543FB3" w:rsidRPr="00E65FD8">
      <w:pPr>
        <w:ind w:firstLine="708"/>
        <w:jc w:val="both"/>
      </w:pPr>
      <w:r w:rsidRPr="00E65FD8">
        <w:t xml:space="preserve">Trgovački sud u Rijeci, po stečajnom sucu Veri Jelenović, </w:t>
      </w:r>
      <w:r w:rsidR="001149AE">
        <w:t xml:space="preserve">u stečajnom postupku nad dužnikom </w:t>
      </w:r>
      <w:r w:rsidR="00681F67" w:rsidRPr="00681F67">
        <w:t>ROLL trgovina i usluge d. o. o. u stečaju Motovun (Općina Motovun - Montona), Kanal 19, OIB: 59459132272</w:t>
      </w:r>
      <w:r w:rsidRPr="00E65FD8">
        <w:t xml:space="preserve">, dana </w:t>
      </w:r>
      <w:r w:rsidR="00681F67">
        <w:t>20.</w:t>
      </w:r>
      <w:r w:rsidR="001149AE">
        <w:t xml:space="preserve"> srpnja 2018</w:t>
      </w:r>
      <w:r w:rsidRPr="00E65FD8">
        <w:t xml:space="preserve">.  </w:t>
      </w:r>
    </w:p>
    <w:p w:rsidRDefault="005D0B2B" w:rsidP="005D0B2B" w:rsidR="005D0B2B" w:rsidRPr="00E65FD8">
      <w:pPr>
        <w:jc w:val="both"/>
      </w:pPr>
    </w:p>
    <w:p w:rsidRDefault="005D0B2B" w:rsidP="005D0B2B" w:rsidR="005D0B2B" w:rsidRPr="00E65FD8">
      <w:pPr>
        <w:jc w:val="center"/>
      </w:pPr>
      <w:r w:rsidRPr="00E65FD8">
        <w:t>r i j e š i o  j e</w:t>
      </w:r>
    </w:p>
    <w:p w:rsidRDefault="005D0B2B" w:rsidP="005D0B2B" w:rsidR="005D0B2B" w:rsidRPr="00E65FD8">
      <w:pPr>
        <w:jc w:val="both"/>
      </w:pPr>
    </w:p>
    <w:p w:rsidRDefault="00651DD8" w:rsidP="00BC4935" w:rsidR="00EE04C4" w:rsidRPr="00E65FD8">
      <w:pPr>
        <w:ind w:firstLine="708"/>
        <w:jc w:val="both"/>
      </w:pPr>
      <w:r>
        <w:t xml:space="preserve">I. </w:t>
      </w:r>
      <w:r w:rsidR="005A0302" w:rsidRPr="00E75E38">
        <w:t xml:space="preserve">Od kupovnine </w:t>
      </w:r>
      <w:r w:rsidR="001149AE">
        <w:t xml:space="preserve">za </w:t>
      </w:r>
      <w:r w:rsidR="005A0302" w:rsidRPr="00E75E38">
        <w:t>nekretnin</w:t>
      </w:r>
      <w:r w:rsidR="001149AE">
        <w:t>u</w:t>
      </w:r>
      <w:r w:rsidR="005A0302" w:rsidRPr="00E75E38">
        <w:t xml:space="preserve"> stečajnog dužnika upisan</w:t>
      </w:r>
      <w:r w:rsidR="001149AE">
        <w:t>u</w:t>
      </w:r>
      <w:r w:rsidR="005A0302" w:rsidRPr="00E75E38">
        <w:t xml:space="preserve"> </w:t>
      </w:r>
      <w:r w:rsidR="00681F67" w:rsidRPr="00681F67">
        <w:t xml:space="preserve">u zemljišnim knjigama </w:t>
      </w:r>
      <w:r w:rsidR="009E2771">
        <w:t>Općinskog suda u Puli – Pola zemljišnoknjižni odjel Buje Buie u z.k.ul. 2075 k.o. Brtonigla na k.č.br. 80/7 ZGR. u naravi pogon i dvorište površine 280 m2 i k.č. br. 939/4 u naravi dvorište površine 260 m2</w:t>
      </w:r>
      <w:r w:rsidR="00BC4935">
        <w:t xml:space="preserve"> </w:t>
      </w:r>
      <w:r w:rsidR="001149AE">
        <w:t xml:space="preserve">koja je nekretnina prodana </w:t>
      </w:r>
      <w:r w:rsidR="009E2771">
        <w:t xml:space="preserve">kupcu STANKO DAMIJANIĆ iz Rovinja, Rovinj, Naselje Cocaletto 5, OIB: 71327417622  </w:t>
      </w:r>
      <w:r w:rsidR="00681F67" w:rsidRPr="00681F67">
        <w:t xml:space="preserve">  kao najpovoljnijem kupcu, </w:t>
      </w:r>
      <w:r w:rsidR="009E2771">
        <w:t>na ročištu za usmenu javnu dražbu radi prodaje nekretnine, održane pri ovom sudu dana 16. prosinca 2015.</w:t>
      </w:r>
      <w:r w:rsidR="001149AE">
        <w:t xml:space="preserve"> za </w:t>
      </w:r>
      <w:r w:rsidR="009E2771">
        <w:rPr>
          <w:noProof/>
        </w:rPr>
        <w:t xml:space="preserve">1.149.501,88 </w:t>
      </w:r>
      <w:r w:rsidR="001149AE">
        <w:t xml:space="preserve">kn </w:t>
      </w:r>
      <w:r w:rsidR="00EE04C4" w:rsidRPr="00E65FD8">
        <w:t>prije svega se unos</w:t>
      </w:r>
      <w:r w:rsidR="00681F67">
        <w:t>e</w:t>
      </w:r>
      <w:r w:rsidR="00EE04C4" w:rsidRPr="00E65FD8">
        <w:t xml:space="preserve"> u stečajnu masu dužnika </w:t>
      </w:r>
      <w:r w:rsidR="00681F67" w:rsidRPr="00681F67">
        <w:t>ROLL trgovina i usluge d. o. o. u stečaju Motovun (Općina Motovun - Montona), Kanal 19, OIB: 59459132272</w:t>
      </w:r>
      <w:r w:rsidR="00681F67">
        <w:t xml:space="preserve"> </w:t>
      </w:r>
      <w:r w:rsidR="00EE04C4" w:rsidRPr="00E65FD8">
        <w:t>troškovi  utvrđivanja tražbine u iznosu od 5% od utrška</w:t>
      </w:r>
      <w:r w:rsidR="00681F67">
        <w:t xml:space="preserve"> i troškovi </w:t>
      </w:r>
      <w:r w:rsidR="00EE04C4" w:rsidRPr="00E65FD8">
        <w:t>unovčenja u</w:t>
      </w:r>
      <w:r w:rsidR="00681F67">
        <w:t xml:space="preserve"> ukupnom</w:t>
      </w:r>
      <w:r w:rsidR="00EE04C4" w:rsidRPr="00E65FD8">
        <w:t xml:space="preserve"> iznosu od </w:t>
      </w:r>
      <w:r w:rsidR="009E2771">
        <w:t>175.202,25</w:t>
      </w:r>
      <w:r w:rsidR="00C92040">
        <w:t xml:space="preserve"> </w:t>
      </w:r>
      <w:r w:rsidR="00EE04C4" w:rsidRPr="00E65FD8">
        <w:t>kn.</w:t>
      </w:r>
    </w:p>
    <w:p w:rsidRDefault="00EE04C4" w:rsidP="00FF26DA" w:rsidR="00EE04C4" w:rsidRPr="00E65FD8">
      <w:pPr>
        <w:jc w:val="both"/>
      </w:pPr>
      <w:r w:rsidRPr="00E65FD8">
        <w:t xml:space="preserve">Nakon unosa u stečajnu masu dužnika </w:t>
      </w:r>
      <w:r w:rsidR="00681F67" w:rsidRPr="00681F67">
        <w:t>ROLL trgovina i usluge d. o. o. u stečaju Motovun (Općina Motovun - Montona), Kanal 19, OIB: 59459132272</w:t>
      </w:r>
      <w:r w:rsidR="00681F67">
        <w:t xml:space="preserve"> </w:t>
      </w:r>
      <w:r w:rsidR="00DE46EE">
        <w:t>navedenih iznosa</w:t>
      </w:r>
      <w:r w:rsidR="00040951" w:rsidRPr="00E65FD8">
        <w:rPr>
          <w:rStyle w:val="tabletextfield"/>
        </w:rPr>
        <w:t xml:space="preserve"> </w:t>
      </w:r>
      <w:r w:rsidRPr="00E65FD8">
        <w:t xml:space="preserve">troškova utvrđivanja tražbine i troškova unovčenja će se iz kupovnine postignute za </w:t>
      </w:r>
      <w:r w:rsidR="00DE46EE">
        <w:t xml:space="preserve">ovu </w:t>
      </w:r>
      <w:r w:rsidRPr="00E65FD8">
        <w:t>nekretnine navedene u točki I. izreke ovog rješenja</w:t>
      </w:r>
      <w:r w:rsidR="009017A5" w:rsidRPr="00E65FD8">
        <w:t xml:space="preserve"> namiriti tražbina razlučnog vjerovnika </w:t>
      </w:r>
      <w:r w:rsidR="00681F67" w:rsidRPr="00681F67">
        <w:t>ERSTE&amp;STEIERMÄRKISCHE BANK d. d.</w:t>
      </w:r>
      <w:r w:rsidR="00681F67">
        <w:t xml:space="preserve"> Rijeka (Grad Rijeka), Jadranski Trg 3/a, OIB: </w:t>
      </w:r>
      <w:r w:rsidR="00681F67" w:rsidRPr="00681F67">
        <w:t>23057039320</w:t>
      </w:r>
      <w:r w:rsidR="00BC4935">
        <w:t xml:space="preserve"> u iznosu od </w:t>
      </w:r>
      <w:r w:rsidR="009E2771">
        <w:t>974.299,63</w:t>
      </w:r>
      <w:r w:rsidR="009017A5" w:rsidRPr="00E65FD8">
        <w:t xml:space="preserve"> kn</w:t>
      </w:r>
      <w:r w:rsidRPr="00E65FD8">
        <w:t>.</w:t>
      </w:r>
    </w:p>
    <w:p w:rsidRDefault="00626E98" w:rsidP="00FF26DA" w:rsidR="00626E98" w:rsidRPr="00E65FD8">
      <w:pPr>
        <w:jc w:val="both"/>
      </w:pPr>
    </w:p>
    <w:p w:rsidRDefault="00BC4935" w:rsidP="00651DD8" w:rsidR="00A24004" w:rsidRPr="00E65FD8">
      <w:pPr>
        <w:ind w:firstLine="708"/>
        <w:jc w:val="both"/>
      </w:pPr>
      <w:r>
        <w:t>II.</w:t>
      </w:r>
      <w:r w:rsidR="00EB3355" w:rsidRPr="00E65FD8">
        <w:t xml:space="preserve"> </w:t>
      </w:r>
      <w:r w:rsidR="00A24004" w:rsidRPr="00E65FD8">
        <w:t xml:space="preserve">Nalaže se računovodstvu ovog suda da po pravomoćnosti ovog rješenja iznos </w:t>
      </w:r>
      <w:r w:rsidR="009E2771">
        <w:t>974.299,63</w:t>
      </w:r>
      <w:r w:rsidR="009E2771" w:rsidRPr="00E65FD8">
        <w:t xml:space="preserve"> </w:t>
      </w:r>
      <w:r w:rsidR="00A24004" w:rsidRPr="00E65FD8">
        <w:t xml:space="preserve">kn iz točke I. </w:t>
      </w:r>
      <w:r w:rsidR="00EB3355" w:rsidRPr="00E65FD8">
        <w:t xml:space="preserve">izreke </w:t>
      </w:r>
      <w:r w:rsidR="00A24004" w:rsidRPr="00E65FD8">
        <w:t xml:space="preserve">ovog rješenja isplati na račun </w:t>
      </w:r>
      <w:r>
        <w:t xml:space="preserve">razlučnog vjerovnika </w:t>
      </w:r>
      <w:r w:rsidR="00A24004" w:rsidRPr="00E65FD8">
        <w:t xml:space="preserve"> </w:t>
      </w:r>
      <w:r w:rsidRPr="00681F67">
        <w:t>ERSTE&amp;STEIERMÄRKISCHE BANK d. d.</w:t>
      </w:r>
      <w:r>
        <w:t xml:space="preserve"> Rijeka (Grad Rijeka), Jadranski Trg 3/a, OIB: </w:t>
      </w:r>
      <w:r w:rsidRPr="00681F67">
        <w:t>23057039320</w:t>
      </w:r>
      <w:r>
        <w:t xml:space="preserve">  IBAN </w:t>
      </w:r>
      <w:r w:rsidR="00A24004" w:rsidRPr="00E65FD8">
        <w:rPr>
          <w:rStyle w:val="tabletextfield"/>
        </w:rPr>
        <w:t>broj:</w:t>
      </w:r>
      <w:r>
        <w:rPr>
          <w:rStyle w:val="tabletextfield"/>
        </w:rPr>
        <w:t xml:space="preserve"> HR9524020061031262160</w:t>
      </w:r>
      <w:r w:rsidR="00A24004" w:rsidRPr="00E65FD8">
        <w:rPr>
          <w:rStyle w:val="tabletextfield"/>
        </w:rPr>
        <w:t>.</w:t>
      </w:r>
    </w:p>
    <w:p w:rsidRDefault="006F1631" w:rsidP="006F1631" w:rsidR="006F1631" w:rsidRPr="00E65FD8">
      <w:pPr>
        <w:jc w:val="both"/>
      </w:pPr>
    </w:p>
    <w:p w:rsidRDefault="00006F0F" w:rsidP="00B455B9" w:rsidR="00006F0F" w:rsidRPr="00E65FD8">
      <w:pPr>
        <w:jc w:val="center"/>
      </w:pPr>
    </w:p>
    <w:p w:rsidRDefault="00B455B9" w:rsidP="00B455B9" w:rsidR="00B455B9" w:rsidRPr="00E65FD8">
      <w:pPr>
        <w:jc w:val="center"/>
      </w:pPr>
      <w:r w:rsidRPr="00E65FD8">
        <w:t>Obrazloženje</w:t>
      </w:r>
    </w:p>
    <w:p w:rsidRDefault="00546089" w:rsidP="00747EB9" w:rsidR="00546089" w:rsidRPr="00E65FD8">
      <w:pPr>
        <w:jc w:val="both"/>
      </w:pPr>
    </w:p>
    <w:p w:rsidRDefault="00E860AC" w:rsidP="00BC4935" w:rsidR="00BC4935">
      <w:pPr>
        <w:pStyle w:val="Odlomakpopisa"/>
        <w:ind w:left="0"/>
        <w:jc w:val="both"/>
      </w:pPr>
      <w:r w:rsidRPr="00E65FD8">
        <w:tab/>
        <w:t xml:space="preserve">U ovome je stečajnom postupku </w:t>
      </w:r>
      <w:r w:rsidR="001149AE">
        <w:t xml:space="preserve">nekretnina stečajnog dužnika upisana u zemljišnim knjigama </w:t>
      </w:r>
      <w:r w:rsidR="009E2771">
        <w:t xml:space="preserve">Općinskog suda u Puli – Pola zemljišnoknjižni odjel Buje Buie u z.k.ul. 2075 k.o. Brtonigla na k.č.br. 80/7 ZGR. u naravi pogon i dvorište površine 280 m2 i k.č. br. 939/4 u naravi dvorište površine 260 m2 prodana kupcu STANKO DAMIJANIĆ iz Rovinja, Rovinj, Naselje Cocaletto 5, OIB: 71327417622 </w:t>
      </w:r>
      <w:r w:rsidR="00BC4935">
        <w:t xml:space="preserve">kao najpovoljnijem kupcu, na ročištu za usmenu javnu dražbu radi prodaje nekretnine, održane pri ovom sudu dana </w:t>
      </w:r>
      <w:r w:rsidR="009E2771">
        <w:t>16. prosinca 2015., a koji je kupac</w:t>
      </w:r>
      <w:r w:rsidR="00BC4935">
        <w:t xml:space="preserve"> po pravomoćnosti rješenja o dosudi uplati</w:t>
      </w:r>
      <w:r w:rsidR="009E2771">
        <w:t>o</w:t>
      </w:r>
      <w:r w:rsidR="00BC4935">
        <w:t xml:space="preserve"> kupovninu   u iznosu od  </w:t>
      </w:r>
      <w:r w:rsidR="009E2771">
        <w:rPr>
          <w:noProof/>
        </w:rPr>
        <w:t xml:space="preserve">1.149.501,88 </w:t>
      </w:r>
      <w:r w:rsidR="00BC4935">
        <w:t>kn.</w:t>
      </w:r>
    </w:p>
    <w:p w:rsidRDefault="001149AE" w:rsidP="00BC4935" w:rsidR="00BC4935">
      <w:pPr>
        <w:pStyle w:val="Odlomakpopisa"/>
        <w:jc w:val="both"/>
      </w:pPr>
      <w:r>
        <w:t>Na navedenoj su nekretnini bila u zemljišnim knjigama upisan</w:t>
      </w:r>
      <w:r w:rsidR="009E2771">
        <w:t>i</w:t>
      </w:r>
      <w:r>
        <w:t xml:space="preserve"> </w:t>
      </w:r>
      <w:r w:rsidR="00BC4935">
        <w:t>sljedeći tereti:</w:t>
      </w:r>
    </w:p>
    <w:p w:rsidRDefault="009E2771" w:rsidP="009E2771" w:rsidR="009E2771">
      <w:pPr>
        <w:ind w:firstLine="708"/>
        <w:jc w:val="both"/>
        <w:rPr>
          <w:lang w:eastAsia="hr-HR"/>
        </w:rPr>
      </w:pPr>
      <w:r>
        <w:rPr>
          <w:lang w:eastAsia="hr-HR"/>
        </w:rPr>
        <w:lastRenderedPageBreak/>
        <w:t>1. založno pravo u korist ERSTE &amp; STEIERMÄRKISCHE BANK D.D. RIJEKA, JADRANSKI TRG 3A OIB: 23057039320, a na Ugovora o okvirnom iznosu zaduženja i osiguranju br. ES 038/05-1 od 27.prosinca 2005.g. u iznosu od dvjestotisuća eura u kunskoj protuvrijednosti s ugovorenim naknadama i troškovima i kamatom;</w:t>
      </w:r>
    </w:p>
    <w:p w:rsidRDefault="009E2771" w:rsidP="009E2771" w:rsidR="009E2771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2. založno pravo u korist REPUBLIKA HRVATSKA - MINISTARSTVO FINANCIJA, POREZNA UPRAVA, PODRUČNI URED PAZIN, a na temelju Rješenja o osiguranju ovoga suda posl.br. Ovr-1074/11-2 od 2. prosinca 2011.g., radi osiguranja novčane tražbine u iznosu od u iznosu od 912.368,59 kuna (devetstodvanaesttisućatristošezdesetosam kunaipedesetdevetlipa) i daljnje zakonske zatezne kamate do dana namirenja, a prema čl. 14. st. 4. i 8. u svezi s čl. 253. OZ-a, te radi naplate troškova postupka ovrhe u iznosu od 9.130,00 kn, sa zakonskom zateznom kamatom. </w:t>
      </w:r>
    </w:p>
    <w:p w:rsidRDefault="00E67745" w:rsidP="009E2771" w:rsidR="00E00E27" w:rsidRPr="00E65FD8">
      <w:pPr>
        <w:ind w:firstLine="708"/>
        <w:jc w:val="both"/>
      </w:pPr>
      <w:r w:rsidRPr="00E65FD8">
        <w:t>Na ročište</w:t>
      </w:r>
      <w:r w:rsidR="00534DEA" w:rsidRPr="00E65FD8">
        <w:t xml:space="preserve"> za razdiobu kupovnine </w:t>
      </w:r>
      <w:r w:rsidR="00916FF8" w:rsidRPr="00E65FD8">
        <w:t>pristupi</w:t>
      </w:r>
      <w:r w:rsidR="009E2771">
        <w:t>o je</w:t>
      </w:r>
      <w:r w:rsidR="00916FF8" w:rsidRPr="00E65FD8">
        <w:t xml:space="preserve"> razlučn</w:t>
      </w:r>
      <w:r w:rsidR="0065700B" w:rsidRPr="00E65FD8">
        <w:t>i</w:t>
      </w:r>
      <w:r w:rsidR="00916FF8" w:rsidRPr="00E65FD8">
        <w:t xml:space="preserve"> vjerovni</w:t>
      </w:r>
      <w:r w:rsidR="009E2771">
        <w:t>k</w:t>
      </w:r>
      <w:r w:rsidR="00916FF8" w:rsidRPr="00E65FD8">
        <w:t xml:space="preserve"> </w:t>
      </w:r>
      <w:r w:rsidR="00651DD8" w:rsidRPr="00681F67">
        <w:t>ERSTE&amp;STEIERMÄRKISCHE BANK d. d.</w:t>
      </w:r>
      <w:r w:rsidR="00651DD8">
        <w:t xml:space="preserve"> Rijeka (Grad Rijeka), Jadranski Trg 3/a, OIB: </w:t>
      </w:r>
      <w:r w:rsidR="00651DD8" w:rsidRPr="00681F67">
        <w:t>23057039320</w:t>
      </w:r>
      <w:r w:rsidR="00651DD8">
        <w:t xml:space="preserve"> </w:t>
      </w:r>
      <w:r w:rsidR="00E00E27" w:rsidRPr="00E65FD8">
        <w:t xml:space="preserve"> </w:t>
      </w:r>
      <w:r w:rsidR="009E2771">
        <w:t>i</w:t>
      </w:r>
      <w:r w:rsidR="00916FF8" w:rsidRPr="00E65FD8">
        <w:t xml:space="preserve"> stečajni upravitelj.</w:t>
      </w:r>
      <w:r w:rsidR="0065700B" w:rsidRPr="00E65FD8">
        <w:t xml:space="preserve"> </w:t>
      </w:r>
    </w:p>
    <w:p w:rsidRDefault="00E00E27" w:rsidP="00651DD8" w:rsidR="00E00E27" w:rsidRPr="00E65FD8">
      <w:pPr>
        <w:ind w:firstLine="708"/>
        <w:jc w:val="both"/>
      </w:pPr>
      <w:r w:rsidRPr="00E65FD8">
        <w:t>Među strankama nije sporno kako troškovi  utvrđivanja tražbine</w:t>
      </w:r>
      <w:r w:rsidR="00651DD8">
        <w:t xml:space="preserve"> i troškovi unovčenja</w:t>
      </w:r>
      <w:r w:rsidRPr="00E65FD8">
        <w:t xml:space="preserve"> iznose </w:t>
      </w:r>
      <w:r w:rsidR="00651DD8">
        <w:t xml:space="preserve">ukupno </w:t>
      </w:r>
      <w:r w:rsidR="009E2771">
        <w:t xml:space="preserve">175.202,25 </w:t>
      </w:r>
      <w:r w:rsidR="00651DD8">
        <w:t>kn</w:t>
      </w:r>
      <w:r w:rsidRPr="00E65FD8">
        <w:t xml:space="preserve">. Stoga je na temelju članka 164. a stavak 2. i članka 170.  Stečajnog zakona </w:t>
      </w:r>
      <w:r w:rsidRPr="00E65FD8">
        <w:rPr>
          <w:bCs/>
        </w:rPr>
        <w:t>(objavljen u NN 44/96, 29/99, 129/00, 123/03, 82/06, 116/10, 25/12 i 133/12)</w:t>
      </w:r>
      <w:r w:rsidRPr="00E65FD8">
        <w:t xml:space="preserve"> </w:t>
      </w:r>
      <w:r w:rsidR="00651DD8">
        <w:t>prije svega valjalo u dužnikovu stečajnu masu unijeti navedene iznose</w:t>
      </w:r>
      <w:r w:rsidRPr="00E65FD8">
        <w:t>.</w:t>
      </w:r>
    </w:p>
    <w:p w:rsidRDefault="00651DD8" w:rsidP="00651DD8" w:rsidR="00651DD8">
      <w:pPr>
        <w:ind w:firstLine="708"/>
        <w:jc w:val="both"/>
      </w:pPr>
      <w:r>
        <w:t xml:space="preserve">Budući da među strankama nije sporno ni da su potraživanja razlučnog vjerovnika </w:t>
      </w:r>
      <w:r w:rsidRPr="00681F67">
        <w:t>ERSTE&amp;STEIERMÄRKISCHE BANK d. d.</w:t>
      </w:r>
      <w:r>
        <w:t xml:space="preserve"> Rijeka (Grad Rijeka), Jadranski Trg 3/a, OIB: </w:t>
      </w:r>
      <w:r w:rsidRPr="00681F67">
        <w:t>23057039320</w:t>
      </w:r>
      <w:r>
        <w:t xml:space="preserve"> čija su razlučna prava upisana prije Republike Hrvatske veća od postignute kupoprodajne cijene, valjalo je odlučiti kao u izreci i preostali iznos postignute kupoprodajne cijene dosuditi ovom razlučnom vjerovniku.</w:t>
      </w:r>
    </w:p>
    <w:p w:rsidRDefault="004956FC" w:rsidP="00651DD8" w:rsidR="004956FC">
      <w:pPr>
        <w:ind w:firstLine="708"/>
        <w:jc w:val="both"/>
      </w:pPr>
    </w:p>
    <w:p w:rsidRDefault="00B455B9" w:rsidP="004956FC" w:rsidR="00B455B9" w:rsidRPr="00E65FD8">
      <w:pPr>
        <w:jc w:val="center"/>
      </w:pPr>
      <w:r w:rsidRPr="00E65FD8">
        <w:t xml:space="preserve">Rijeka, </w:t>
      </w:r>
      <w:r w:rsidR="00651DD8">
        <w:t>20. srpnja 2018</w:t>
      </w:r>
      <w:r w:rsidRPr="00E65FD8">
        <w:t>.</w:t>
      </w:r>
    </w:p>
    <w:p w:rsidRDefault="00546089" w:rsidP="004956FC" w:rsidR="00546089" w:rsidRPr="00E65FD8">
      <w:pPr>
        <w:jc w:val="center"/>
      </w:pPr>
    </w:p>
    <w:p w:rsidRDefault="00651DD8" w:rsidR="00651DD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51DD8" w:rsidR="00651DD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51DD8" w:rsidR="00651DD8" w:rsidRPr="006875A2">
      <w:pPr>
        <w:jc w:val="both"/>
      </w:pPr>
    </w:p>
    <w:p w:rsidRDefault="00EE0A35" w:rsidP="005D0B2B" w:rsidR="00EE0A35" w:rsidRPr="00E65FD8"/>
    <w:p w:rsidRDefault="004956FC" w:rsidP="00EE0A35" w:rsidR="004956FC">
      <w:pPr>
        <w:jc w:val="both"/>
        <w:rPr>
          <w:bCs/>
        </w:rPr>
      </w:pPr>
    </w:p>
    <w:p w:rsidRDefault="00EE0A35" w:rsidP="00EE0A35" w:rsidR="00EE0A35" w:rsidRPr="00E65FD8">
      <w:pPr>
        <w:jc w:val="both"/>
        <w:rPr>
          <w:bCs/>
        </w:rPr>
      </w:pPr>
      <w:r w:rsidRPr="00E65FD8">
        <w:rPr>
          <w:bCs/>
        </w:rPr>
        <w:t>UPUTA O PRAVNOM LIJEKU:</w:t>
      </w:r>
    </w:p>
    <w:p w:rsidRDefault="00EE0A35" w:rsidP="00EE0A35" w:rsidR="00EE0A35" w:rsidRPr="00E65FD8">
      <w:pPr>
        <w:jc w:val="both"/>
        <w:rPr>
          <w:bCs/>
        </w:rPr>
      </w:pPr>
      <w:r w:rsidRPr="00E65FD8">
        <w:rPr>
          <w:bCs/>
        </w:rPr>
        <w:tab/>
      </w:r>
      <w:r w:rsidRPr="00E65FD8">
        <w:rPr>
          <w:bCs/>
        </w:rPr>
        <w:tab/>
        <w:t xml:space="preserve">Protiv ovog rješenja </w:t>
      </w:r>
      <w:r w:rsidRPr="00651DD8">
        <w:rPr>
          <w:bCs/>
        </w:rPr>
        <w:t xml:space="preserve">zainteresirana stranka podnosi žalbu u roku od 8 dana. </w:t>
      </w:r>
      <w:r w:rsidR="00651DD8" w:rsidRPr="00651DD8">
        <w:rPr>
          <w:bCs/>
        </w:rPr>
        <w:t xml:space="preserve">Dostava se smatra obavljenom istekom osmoga dana od dana objave pismena na mrežnoj stranici e-Oglasna ploča sudova.  </w:t>
      </w:r>
      <w:r w:rsidRPr="00651DD8">
        <w:rPr>
          <w:bCs/>
        </w:rPr>
        <w:t>Žalba se podnosi putem  ovog suda u dva istovjetna primjerka, a o žalbi odlučuje Visoki</w:t>
      </w:r>
      <w:r w:rsidRPr="00E65FD8">
        <w:rPr>
          <w:bCs/>
        </w:rPr>
        <w:t xml:space="preserve"> trgovački sud Republike Hrvatske.</w:t>
      </w:r>
    </w:p>
    <w:sectPr w:rsidR="00EE0A35" w:rsidRPr="00E65FD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8EA" w:rsidR="002B68EA">
      <w:r>
        <w:separator/>
      </w:r>
    </w:p>
  </w:endnote>
  <w:endnote w:id="0" w:type="continuationSeparator">
    <w:p w:rsidRDefault="002B68EA" w:rsidR="002B6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8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8EA" w:rsidR="002B68EA">
      <w:r>
        <w:separator/>
      </w:r>
    </w:p>
  </w:footnote>
  <w:footnote w:id="0" w:type="continuationSeparator">
    <w:p w:rsidRDefault="002B68EA" w:rsidR="002B6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681F67">
      <w:t>198/2013</w:t>
    </w:r>
    <w:r w:rsidR="004956FC">
      <w:t>-318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149AE"/>
    <w:rsid w:val="00125BCA"/>
    <w:rsid w:val="00195ABF"/>
    <w:rsid w:val="001E562B"/>
    <w:rsid w:val="001E747D"/>
    <w:rsid w:val="001E75E4"/>
    <w:rsid w:val="0025474D"/>
    <w:rsid w:val="0025491E"/>
    <w:rsid w:val="00255920"/>
    <w:rsid w:val="002918CA"/>
    <w:rsid w:val="002B1B1C"/>
    <w:rsid w:val="002B68EA"/>
    <w:rsid w:val="00331CD1"/>
    <w:rsid w:val="00385E9D"/>
    <w:rsid w:val="00386584"/>
    <w:rsid w:val="00387085"/>
    <w:rsid w:val="003C0BD3"/>
    <w:rsid w:val="00465524"/>
    <w:rsid w:val="004939B3"/>
    <w:rsid w:val="004956FC"/>
    <w:rsid w:val="004A27A8"/>
    <w:rsid w:val="004F156A"/>
    <w:rsid w:val="004F701B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1DD8"/>
    <w:rsid w:val="0065700B"/>
    <w:rsid w:val="00666C1D"/>
    <w:rsid w:val="00681F67"/>
    <w:rsid w:val="00694A3A"/>
    <w:rsid w:val="006D2FE2"/>
    <w:rsid w:val="006F1631"/>
    <w:rsid w:val="00730F91"/>
    <w:rsid w:val="00747EB9"/>
    <w:rsid w:val="007A332D"/>
    <w:rsid w:val="007D33A9"/>
    <w:rsid w:val="007D6ED5"/>
    <w:rsid w:val="007E4A33"/>
    <w:rsid w:val="00851757"/>
    <w:rsid w:val="008B485A"/>
    <w:rsid w:val="008C2A24"/>
    <w:rsid w:val="008F72DF"/>
    <w:rsid w:val="009017A5"/>
    <w:rsid w:val="009126EC"/>
    <w:rsid w:val="00916FF8"/>
    <w:rsid w:val="0099673C"/>
    <w:rsid w:val="009C42C8"/>
    <w:rsid w:val="009E2771"/>
    <w:rsid w:val="00A0264B"/>
    <w:rsid w:val="00A1427E"/>
    <w:rsid w:val="00A24004"/>
    <w:rsid w:val="00A51A47"/>
    <w:rsid w:val="00AA46CD"/>
    <w:rsid w:val="00AA49F4"/>
    <w:rsid w:val="00AB2A9E"/>
    <w:rsid w:val="00B041DA"/>
    <w:rsid w:val="00B11A75"/>
    <w:rsid w:val="00B25F49"/>
    <w:rsid w:val="00B3058F"/>
    <w:rsid w:val="00B36102"/>
    <w:rsid w:val="00B455B9"/>
    <w:rsid w:val="00B51902"/>
    <w:rsid w:val="00B57B73"/>
    <w:rsid w:val="00B61B59"/>
    <w:rsid w:val="00BC4935"/>
    <w:rsid w:val="00BE75FB"/>
    <w:rsid w:val="00C246DD"/>
    <w:rsid w:val="00C336F8"/>
    <w:rsid w:val="00C92040"/>
    <w:rsid w:val="00C97409"/>
    <w:rsid w:val="00CB43E0"/>
    <w:rsid w:val="00CE2BCE"/>
    <w:rsid w:val="00CF2DB6"/>
    <w:rsid w:val="00D61FDE"/>
    <w:rsid w:val="00D736D5"/>
    <w:rsid w:val="00D81DA2"/>
    <w:rsid w:val="00DC1A05"/>
    <w:rsid w:val="00DE46EE"/>
    <w:rsid w:val="00DF7A9B"/>
    <w:rsid w:val="00E00E27"/>
    <w:rsid w:val="00E103C8"/>
    <w:rsid w:val="00E25E6B"/>
    <w:rsid w:val="00E600A3"/>
    <w:rsid w:val="00E65FD8"/>
    <w:rsid w:val="00E67745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5FF0"/>
    <w:rsid w:val="00FA416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4956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56F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4956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56F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4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3996</properties:Characters>
  <properties:Lines>84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2018-07-20T12:55:00Z</dcterms:created>
  <dc:creator>vjelenovic</dc:creator>
  <cp:lastModifiedBy>Danijela Fumić</cp:lastModifiedBy>
  <cp:lastPrinted>2009-11-18T07:12:00Z</cp:lastPrinted>
  <dcterms:modified xmlns:xsi="http://www.w3.org/2001/XMLSchema-instance" xsi:type="dcterms:W3CDTF">2018-07-20T12:55:00Z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(198 13 razdioba kupovnine stanko damijanić.docx)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