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6f70" w14:paraId="d4d6f7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FC7C36">
        <w:t>993/17-</w:t>
      </w:r>
      <w:r w:rsidR="005A374F">
        <w:t>3</w:t>
      </w:r>
    </w:p>
    <w:p w:rsidRDefault="002561A3" w:rsidP="002561A3" w:rsidR="002561A3" w:rsidRPr="00CB73F9">
      <w:pPr>
        <w:ind w:hanging="720" w:left="360"/>
      </w:pPr>
    </w:p>
    <w:p w:rsidRDefault="00D641DA" w:rsidP="00864223" w:rsidR="005A374F" w:rsidRPr="00864223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950022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FC7C36" w:rsidRPr="00FC7C36">
        <w:t>DOVES NEKRETNINE d.o.o.</w:t>
      </w:r>
      <w:r w:rsidR="00FC7C36">
        <w:t xml:space="preserve"> Zagreb, Boškovićeva 7, MBS </w:t>
      </w:r>
      <w:r w:rsidR="00FC7C36" w:rsidRPr="00FC7C36">
        <w:t>080676473</w:t>
      </w:r>
      <w:r w:rsidR="00FC7C36">
        <w:t xml:space="preserve">, OIB </w:t>
      </w:r>
      <w:r w:rsidR="00FC7C36" w:rsidRPr="00FC7C36">
        <w:t>34996393012</w:t>
      </w:r>
      <w:r w:rsidR="00950022">
        <w:t xml:space="preserve">,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9C5CB4">
        <w:rPr>
          <w:bCs/>
        </w:rPr>
        <w:t xml:space="preserve"> </w:t>
      </w:r>
      <w:r w:rsidR="00950022">
        <w:t xml:space="preserve">DOVES NEKRETNINE d.o.o. Zagreb, Boškovićeva 7, MBS 080676473, OIB 34996393012, </w:t>
      </w:r>
      <w:r>
        <w:t xml:space="preserve">na temelju neizvršenih osnova za plaćanje iznosi </w:t>
      </w:r>
      <w:r w:rsidR="00950022">
        <w:t xml:space="preserve">33.877,69 </w:t>
      </w:r>
      <w:r w:rsidR="0081172A">
        <w:t xml:space="preserve"> kn. </w:t>
      </w:r>
      <w:r w:rsidR="00ED0810">
        <w:t xml:space="preserve">        </w:t>
      </w:r>
    </w:p>
    <w:p w:rsidRDefault="00204FB3" w:rsidP="00031B89" w:rsidR="00204FB3">
      <w:pPr>
        <w:numPr>
          <w:ilvl w:val="0"/>
          <w:numId w:val="2"/>
        </w:numPr>
        <w:jc w:val="both"/>
      </w:pPr>
      <w:r>
        <w:t>Poziva</w:t>
      </w:r>
      <w:r w:rsidR="00BF5BEF">
        <w:t xml:space="preserve"> se osoba ovlaštena</w:t>
      </w:r>
      <w:r>
        <w:t xml:space="preserve"> za zastupanje </w:t>
      </w:r>
      <w:r w:rsidRPr="00031B89">
        <w:t>dužnika</w:t>
      </w:r>
      <w:r w:rsidR="000100A8" w:rsidRPr="00031B89">
        <w:t xml:space="preserve"> </w:t>
      </w:r>
      <w:r w:rsidR="00E30947">
        <w:t xml:space="preserve">Srđan Barović, OIB 17717648820, Zagreb, Masarykova 11,  </w:t>
      </w:r>
      <w:r w:rsidR="009C5CB4">
        <w:rPr>
          <w:rFonts w:cs="Arial" w:hAnsi="Arial" w:ascii="Arial"/>
          <w:color w:val="003366"/>
          <w:sz w:val="18"/>
          <w:szCs w:val="18"/>
        </w:rPr>
        <w:t xml:space="preserve"> </w:t>
      </w:r>
      <w:r w:rsidR="00031B89">
        <w:t>da</w:t>
      </w:r>
      <w:r w:rsidR="00FE6E67">
        <w:t xml:space="preserve"> </w:t>
      </w:r>
      <w:r>
        <w:t>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30947">
        <w:t>993-</w:t>
      </w:r>
      <w:r>
        <w:t>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2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0A8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1B89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6E6"/>
    <w:rsid w:val="00176A0E"/>
    <w:rsid w:val="00177EC7"/>
    <w:rsid w:val="001970DA"/>
    <w:rsid w:val="001A0D06"/>
    <w:rsid w:val="001A655B"/>
    <w:rsid w:val="001A7AC1"/>
    <w:rsid w:val="001B0957"/>
    <w:rsid w:val="001B2837"/>
    <w:rsid w:val="001B3FAB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125AC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1656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6592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05D8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56A1"/>
    <w:rsid w:val="00436570"/>
    <w:rsid w:val="00437146"/>
    <w:rsid w:val="0044330E"/>
    <w:rsid w:val="00443F69"/>
    <w:rsid w:val="00444BD2"/>
    <w:rsid w:val="004534DC"/>
    <w:rsid w:val="004638F5"/>
    <w:rsid w:val="0046632E"/>
    <w:rsid w:val="00467F32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2D4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4A05"/>
    <w:rsid w:val="00566699"/>
    <w:rsid w:val="00567927"/>
    <w:rsid w:val="00567F63"/>
    <w:rsid w:val="00574CC6"/>
    <w:rsid w:val="005771D3"/>
    <w:rsid w:val="0058264B"/>
    <w:rsid w:val="005865E5"/>
    <w:rsid w:val="005868D0"/>
    <w:rsid w:val="00587092"/>
    <w:rsid w:val="00592B9F"/>
    <w:rsid w:val="005931E7"/>
    <w:rsid w:val="0059490E"/>
    <w:rsid w:val="00595550"/>
    <w:rsid w:val="005A2402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215D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1AE9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172A"/>
    <w:rsid w:val="00812DBE"/>
    <w:rsid w:val="008157B1"/>
    <w:rsid w:val="00817C66"/>
    <w:rsid w:val="008204BB"/>
    <w:rsid w:val="0082207E"/>
    <w:rsid w:val="008312BE"/>
    <w:rsid w:val="00832C4F"/>
    <w:rsid w:val="00836CE2"/>
    <w:rsid w:val="0084069A"/>
    <w:rsid w:val="008413EE"/>
    <w:rsid w:val="00842B48"/>
    <w:rsid w:val="00844A7B"/>
    <w:rsid w:val="008530A3"/>
    <w:rsid w:val="00855A65"/>
    <w:rsid w:val="00860129"/>
    <w:rsid w:val="008604F7"/>
    <w:rsid w:val="00864223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0022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5CB4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2DFF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6B51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BF5BEF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673ED"/>
    <w:rsid w:val="00D70A36"/>
    <w:rsid w:val="00D71C29"/>
    <w:rsid w:val="00D735C8"/>
    <w:rsid w:val="00D74474"/>
    <w:rsid w:val="00D745AC"/>
    <w:rsid w:val="00D77215"/>
    <w:rsid w:val="00D77EA4"/>
    <w:rsid w:val="00D80C2F"/>
    <w:rsid w:val="00D81B0E"/>
    <w:rsid w:val="00D8378F"/>
    <w:rsid w:val="00D86193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947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0419"/>
    <w:rsid w:val="00F51456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130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C7C36"/>
    <w:rsid w:val="00FD1811"/>
    <w:rsid w:val="00FD71F0"/>
    <w:rsid w:val="00FE0CCA"/>
    <w:rsid w:val="00FE2CCD"/>
    <w:rsid w:val="00FE6E67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2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1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1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1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2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1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1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1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1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760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19872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3386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038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4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743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83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627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352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6116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635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St-993/2017</izvorni_sadrzaj>
    <derivirana_varijabla naziv="DomainObject.Predmet.OznakaBroj_1">St-993/2017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DOVES NEKRETNINE d.o.o.</izvorni_sadrzaj>
    <derivirana_varijabla naziv="DomainObject.Predmet.ProtustrankaFormated_1">  DOVES NEKRETNINE d.o.o.</derivirana_varijabla>
  </DomainObject.Predmet.ProtustrankaFormated>
  <DomainObject.Predmet.ProtustrankaFormatedOIB>
    <izvorni_sadrzaj>  DOVES NEKRETNINE d.o.o., OIB 34996393012</izvorni_sadrzaj>
    <derivirana_varijabla naziv="DomainObject.Predmet.ProtustrankaFormatedOIB_1">  DOVES NEKRETNINE d.o.o., OIB 34996393012</derivirana_varijabla>
  </DomainObject.Predmet.ProtustrankaFormatedOIB>
  <DomainObject.Predmet.ProtustrankaFormatedWithAdress>
    <izvorni_sadrzaj> DOVES NEKRETNINE d.o.o., Boškovićeva 7 , 10000 Zagreb</izvorni_sadrzaj>
    <derivirana_varijabla naziv="DomainObject.Predmet.ProtustrankaFormatedWithAdress_1"> DOVES NEKRETNINE d.o.o., Boškovićeva 7 , 10000 Zagreb</derivirana_varijabla>
  </DomainObject.Predmet.ProtustrankaFormatedWithAdress>
  <DomainObject.Predmet.ProtustrankaFormatedWithAdressOIB>
    <izvorni_sadrzaj> DOVES NEKRETNINE d.o.o., OIB 34996393012, Boškovićeva 7 , 10000 Zagreb</izvorni_sadrzaj>
    <derivirana_varijabla naziv="DomainObject.Predmet.ProtustrankaFormatedWithAdressOIB_1"> DOVES NEKRETNINE d.o.o., OIB 34996393012, Boškovićeva 7 , 10000 Zagreb</derivirana_varijabla>
  </DomainObject.Predmet.ProtustrankaFormatedWithAdressOIB>
  <DomainObject.Predmet.ProtustrankaWithAdress>
    <izvorni_sadrzaj>DOVES NEKRETNINE d.o.o. Boškovićeva 7 , 10000 Zagreb</izvorni_sadrzaj>
    <derivirana_varijabla naziv="DomainObject.Predmet.ProtustrankaWithAdress_1">DOVES NEKRETNINE d.o.o. Boškovićeva 7 , 10000 Zagreb</derivirana_varijabla>
  </DomainObject.Predmet.ProtustrankaWithAdress>
  <DomainObject.Predmet.ProtustrankaWithAdressOIB>
    <izvorni_sadrzaj>DOVES NEKRETNINE d.o.o., OIB 34996393012, Boškovićeva 7 , 10000 Zagreb</izvorni_sadrzaj>
    <derivirana_varijabla naziv="DomainObject.Predmet.ProtustrankaWithAdressOIB_1">DOVES NEKRETNINE d.o.o., OIB 34996393012, Boškovićeva 7 , 10000 Zagreb</derivirana_varijabla>
  </DomainObject.Predmet.ProtustrankaWithAdressOIB>
  <DomainObject.Predmet.ProtustrankaNazivFormated>
    <izvorni_sadrzaj>DOVES NEKRETNINE d.o.o.</izvorni_sadrzaj>
    <derivirana_varijabla naziv="DomainObject.Predmet.ProtustrankaNazivFormated_1">DOVES NEKRETNINE d.o.o.</derivirana_varijabla>
  </DomainObject.Predmet.ProtustrankaNazivFormated>
  <DomainObject.Predmet.ProtustrankaNazivFormatedOIB>
    <izvorni_sadrzaj>DOVES NEKRETNINE d.o.o., OIB 34996393012</izvorni_sadrzaj>
    <derivirana_varijabla naziv="DomainObject.Predmet.ProtustrankaNazivFormatedOIB_1">DOVES NEKRETNINE d.o.o., OIB 34996393012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DOVES NEKRETNINE d.o.o.</item>
    </izvorni_sadrzaj>
    <derivirana_varijabla naziv="DomainObject.Predmet.ProtuStrankaListFormated_1">
      <item>DOVES NEKRETNINE d.o.o.</item>
    </derivirana_varijabla>
  </DomainObject.Predmet.ProtuStrankaListFormated>
  <DomainObject.Predmet.ProtuStrankaListFormatedOIB>
    <izvorni_sadrzaj>
      <item>DOVES NEKRETNINE d.o.o., OIB 34996393012</item>
    </izvorni_sadrzaj>
    <derivirana_varijabla naziv="DomainObject.Predmet.ProtuStrankaListFormatedOIB_1">
      <item>DOVES NEKRETNINE d.o.o., OIB 34996393012</item>
    </derivirana_varijabla>
  </DomainObject.Predmet.ProtuStrankaListFormatedOIB>
  <DomainObject.Predmet.ProtuStrankaListFormatedWithAdress>
    <izvorni_sadrzaj>
      <item>DOVES NEKRETNINE d.o.o., Boškovićeva 7 , 10000 Zagreb</item>
    </izvorni_sadrzaj>
    <derivirana_varijabla naziv="DomainObject.Predmet.ProtuStrankaListFormatedWithAdress_1">
      <item>DOVES NEKRETNINE d.o.o., Boškovićeva 7 , 10000 Zagreb</item>
    </derivirana_varijabla>
  </DomainObject.Predmet.ProtuStrankaListFormatedWithAdress>
  <DomainObject.Predmet.ProtuStrankaListFormatedWithAdressOIB>
    <izvorni_sadrzaj>
      <item>DOVES NEKRETNINE d.o.o., OIB 34996393012, Boškovićeva 7 , 10000 Zagreb</item>
    </izvorni_sadrzaj>
    <derivirana_varijabla naziv="DomainObject.Predmet.ProtuStrankaListFormatedWithAdressOIB_1">
      <item>DOVES NEKRETNINE d.o.o., OIB 34996393012, Boškovićeva 7 , 10000 Zagreb</item>
    </derivirana_varijabla>
  </DomainObject.Predmet.ProtuStrankaListFormatedWithAdressOIB>
  <DomainObject.Predmet.ProtuStrankaListNazivFormated>
    <izvorni_sadrzaj>
      <item>DOVES NEKRETNINE d.o.o.</item>
    </izvorni_sadrzaj>
    <derivirana_varijabla naziv="DomainObject.Predmet.ProtuStrankaListNazivFormated_1">
      <item>DOVES NEKRETNINE d.o.o.</item>
    </derivirana_varijabla>
  </DomainObject.Predmet.ProtuStrankaListNazivFormated>
  <DomainObject.Predmet.ProtuStrankaListNazivFormatedOIB>
    <izvorni_sadrzaj>
      <item>DOVES NEKRETNINE d.o.o., OIB 34996393012</item>
    </izvorni_sadrzaj>
    <derivirana_varijabla naziv="DomainObject.Predmet.ProtuStrankaListNazivFormatedOIB_1">
      <item>DOVES NEKRETNINE d.o.o., OIB 34996393012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DOVES NEKRETNINE d.o.o.</izvorni_sadrzaj>
    <derivirana_varijabla naziv="DomainObject.Predmet.ProtustrankaIDrugi_1">DOVES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DOVES NEKRETNINE d.o.o., OIB 34996393012, Boškovićeva 7 , 10000 Zagreb</izvorni_sadrzaj>
    <derivirana_varijabla naziv="DomainObject.Predmet.ProtustrankaIDrugiAdressOIB_1">DOVES NEKRETNINE d.o.o., OIB 34996393012, Boškovićeva 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DOVES NEKRETNINE d.o.o.</item>
      <item>FINA Regionalni centar Zagreb</item>
    </izvorni_sadrzaj>
    <derivirana_varijabla naziv="DomainObject.Predmet.SudioniciListNaziv_1">
      <item>DOVES NEKRETNINE d.o.o.</item>
      <item>FINA Regionalni centar Zagreb</item>
    </derivirana_varijabla>
  </DomainObject.Predmet.SudioniciListNaziv>
  <DomainObject.Predmet.SudioniciListAdressOIB>
    <izvorni_sadrzaj>
      <item>DOVES NEKRETNINE d.o.o., OIB 34996393012, Boškovićeva 7 ,10000 Zagreb</item>
      <item>FINA Regionalni centar Zagreb, OIB 85821130368, Trg svibanjskih žrtava 1995. br. 1,10000 Zagreb</item>
    </izvorni_sadrzaj>
    <derivirana_varijabla naziv="DomainObject.Predmet.SudioniciListAdressOIB_1">
      <item>DOVES NEKRETNINE d.o.o., OIB 34996393012, Boškovićeva 7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34996393012</item>
      <item>, OIB 85821130368</item>
    </izvorni_sadrzaj>
    <derivirana_varijabla naziv="DomainObject.Predmet.SudioniciListNazivOIB_1">
      <item>, OIB 34996393012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1DBCF-E81D-4F9D-86BB-75B54DD11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2101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2017-07-31T09:50:00Z</dcterms:created>
  <dc:creator>Korisnik</dc:creator>
  <cp:lastModifiedBy>Sanja Ban</cp:lastModifiedBy>
  <cp:lastPrinted>2017-07-31T09:50:00Z</cp:lastPrinted>
  <dcterms:modified xmlns:xsi="http://www.w3.org/2001/XMLSchema-instance" xsi:type="dcterms:W3CDTF">2017-07-31T09:50:00Z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