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e5da" w14:paraId="da8e5da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880756">
        <w:t>652</w:t>
      </w:r>
      <w:r w:rsidR="00EE7AEA">
        <w:t>/15-</w:t>
      </w:r>
      <w:r w:rsidR="00481AC4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880756">
        <w:t>JADRANKA d.o.o. Zadar, Obala kneza Trpimira 5, Zadar, OIB: 86993589307</w:t>
      </w:r>
      <w:r w:rsidR="00E8760C">
        <w:t xml:space="preserve">, </w:t>
      </w:r>
      <w:r w:rsidR="00E17E69" w:rsidRPr="00536426">
        <w:t xml:space="preserve"> </w:t>
      </w:r>
      <w:r w:rsidR="00481AC4">
        <w:t>02. prosinca</w:t>
      </w:r>
      <w:r w:rsidR="00E17E69">
        <w:t xml:space="preserve">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880756">
        <w:t>JADRANKA d.o.o. Zadar, Obala kneza Trpimira 5, Zadar, OIB: 86993589307</w:t>
      </w:r>
      <w:r w:rsidR="000D7EC1"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880756">
        <w:t>16</w:t>
      </w:r>
      <w:r w:rsidR="00481AC4">
        <w:t>. studenoga</w:t>
      </w:r>
      <w:r w:rsidR="00EE7AEA">
        <w:t xml:space="preserve"> 2015. godine sudu dostavila prijedlog za ot</w:t>
      </w:r>
      <w:r w:rsidR="000D7EC1">
        <w:t xml:space="preserve">varanje stečajnog postupka na </w:t>
      </w:r>
      <w:r w:rsidR="00EE7AEA">
        <w:t xml:space="preserve">dužnikom </w:t>
      </w:r>
      <w:r w:rsidR="00880756">
        <w:t>JADRANKA d.o.o. Zadar</w:t>
      </w:r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ima</w:t>
      </w:r>
      <w:r w:rsidR="00E8760C">
        <w:t xml:space="preserve"> </w:t>
      </w:r>
      <w:r w:rsidR="000D7EC1">
        <w:t>jednog</w:t>
      </w:r>
      <w:r w:rsidR="00EE7AEA">
        <w:t xml:space="preserve"> zaposlen</w:t>
      </w:r>
      <w:r w:rsidR="000D7EC1">
        <w:t>og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 xml:space="preserve">Odredbom članka 444. stavak 2. </w:t>
      </w:r>
      <w:r w:rsidR="00481AC4">
        <w:t xml:space="preserve">alineja </w:t>
      </w:r>
      <w:r w:rsidR="000D7EC1">
        <w:t>1</w:t>
      </w:r>
      <w:r w:rsidR="00481AC4">
        <w:t xml:space="preserve">. </w:t>
      </w:r>
      <w:r>
        <w:t>Stečajnog zakona (</w:t>
      </w:r>
      <w:r w:rsidR="00481AC4">
        <w:t>Narodne novine</w:t>
      </w:r>
      <w:r>
        <w:t xml:space="preserve">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0D7EC1">
        <w:t>8</w:t>
      </w:r>
      <w:r w:rsidR="006A4AC3">
        <w:t xml:space="preserve"> mjeseci, ali ne ranije od </w:t>
      </w:r>
      <w:r w:rsidR="000D7EC1">
        <w:t>6</w:t>
      </w:r>
      <w:r w:rsidR="006A4AC3">
        <w:t xml:space="preserve"> mjeseci </w:t>
      </w:r>
      <w:r w:rsidR="00481AC4">
        <w:t>od dana stupanja na snagu ovog Z</w:t>
      </w:r>
      <w:r w:rsidR="006A4AC3">
        <w:t xml:space="preserve">akona ukoliko pravna osoba pored evidentiranih neizvršenih osnova za plaćanje ima i </w:t>
      </w:r>
      <w:r w:rsidR="000D7EC1">
        <w:t>jednog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880756">
        <w:t xml:space="preserve">JADRANKA d.o.o. Zadar </w:t>
      </w:r>
      <w:r>
        <w:t xml:space="preserve">ima </w:t>
      </w:r>
      <w:r w:rsidR="000D7EC1">
        <w:t>jednog</w:t>
      </w:r>
      <w:r>
        <w:t xml:space="preserve">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81AC4">
        <w:t>02.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>Ardena Bajlo</w:t>
      </w:r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A4AC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D7EC1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481AC4"/>
    <w:rsid w:val="00580BBA"/>
    <w:rsid w:val="00584805"/>
    <w:rsid w:val="00590AAD"/>
    <w:rsid w:val="005A3323"/>
    <w:rsid w:val="005A50F1"/>
    <w:rsid w:val="00631EFF"/>
    <w:rsid w:val="006A4AC3"/>
    <w:rsid w:val="006D1765"/>
    <w:rsid w:val="00741960"/>
    <w:rsid w:val="00767256"/>
    <w:rsid w:val="007839DE"/>
    <w:rsid w:val="007A660D"/>
    <w:rsid w:val="007B5E02"/>
    <w:rsid w:val="00866040"/>
    <w:rsid w:val="00880756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B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B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B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B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B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B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B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B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 društvo s ograničenom odgovornošću za proizvodnju, trgovinu i usluge</izvorni_sadrzaj>
    <derivirana_varijabla naziv="DomainObject.Predmet.ProtustrankaFormated_1">  JADRANKA društvo s ograničenom odgovornošću za proizvodnju, trgovinu i usluge</derivirana_varijabla>
  </DomainObject.Predmet.ProtustrankaFormated>
  <DomainObject.Predmet.ProtustrankaFormatedOIB>
    <izvorni_sadrzaj>  JADRANKA društvo s ograničenom odgovornošću za proizvodnju, trgovinu i usluge, OIB 86993589307</izvorni_sadrzaj>
    <derivirana_varijabla naziv="DomainObject.Predmet.ProtustrankaFormatedOIB_1">  JADRANKA društvo s ograničenom odgovornošću za proizvodnju, trgovinu i usluge, OIB 86993589307</derivirana_varijabla>
  </DomainObject.Predmet.ProtustrankaFormatedOIB>
  <DomainObject.Predmet.ProtustrankaFormatedWithAdress>
    <izvorni_sadrzaj> JADRANKA društvo s ograničenom odgovornošću za proizvodnju, trgovinu i usluge, Obala Kneza Trpimira 5, 23000 Zadar</izvorni_sadrzaj>
    <derivirana_varijabla naziv="DomainObject.Predmet.ProtustrankaFormatedWithAdress_1"> JADRANKA društvo s ograničenom odgovornošću za proizvodnju, trgovinu i usluge, Obala Kneza Trpimira 5, 23000 Zadar</derivirana_varijabla>
  </DomainObject.Predmet.ProtustrankaFormatedWithAdress>
  <DomainObject.Predmet.ProtustrankaFormatedWithAdressOIB>
    <izvorni_sadrzaj> JADRANKA društvo s ograničenom odgovornošću za proizvodnju, trgovinu i usluge, OIB 86993589307, Obala Kneza Trpimira 5, 23000 Zadar</izvorni_sadrzaj>
    <derivirana_varijabla naziv="DomainObject.Predmet.ProtustrankaFormatedWithAdressOIB_1"> JADRANKA društvo s ograničenom odgovornošću za proizvodnju, trgovinu i usluge, OIB 86993589307, Obala Kneza Trpimira 5, 23000 Zadar</derivirana_varijabla>
  </DomainObject.Predmet.ProtustrankaFormatedWithAdressOIB>
  <DomainObject.Predmet.ProtustrankaWithAdress>
    <izvorni_sadrzaj>JADRANKA društvo s ograničenom odgovornošću za proizvodnju, trgovinu i usluge Obala Kneza Trpimira 5, 23000 Zadar</izvorni_sadrzaj>
    <derivirana_varijabla naziv="DomainObject.Predmet.ProtustrankaWithAdress_1">JADRANKA društvo s ograničenom odgovornošću za proizvodnju, trgovinu i usluge Obala Kneza Trpimira 5, 23000 Zadar</derivirana_varijabla>
  </DomainObject.Predmet.ProtustrankaWithAdress>
  <DomainObject.Predmet.ProtustrankaWithAdressOIB>
    <izvorni_sadrzaj>JADRANKA društvo s ograničenom odgovornošću za proizvodnju, trgovinu i usluge, OIB 86993589307, Obala Kneza Trpimira 5, 23000 Zadar</izvorni_sadrzaj>
    <derivirana_varijabla naziv="DomainObject.Predmet.ProtustrankaWithAdressOIB_1">JADRANKA društvo s ograničenom odgovornošću za proizvodnju, trgovinu i usluge, OIB 86993589307, Obala Kneza Trpimira 5, 23000 Zadar</derivirana_varijabla>
  </DomainObject.Predmet.ProtustrankaWithAdressOIB>
  <DomainObject.Predmet.ProtustrankaNazivFormated>
    <izvorni_sadrzaj>JADRANKA društvo s ograničenom odgovornošću za proizvodnju, trgovinu i usluge</izvorni_sadrzaj>
    <derivirana_varijabla naziv="DomainObject.Predmet.ProtustrankaNazivFormated_1">JADRANKA društvo s ograničenom odgovornošću za proizvodnju, trgovinu i usluge</derivirana_varijabla>
  </DomainObject.Predmet.ProtustrankaNazivFormated>
  <DomainObject.Predmet.ProtustrankaNazivFormatedOIB>
    <izvorni_sadrzaj>JADRANKA društvo s ograničenom odgovornošću za proizvodnju, trgovinu i usluge, OIB 86993589307</izvorni_sadrzaj>
    <derivirana_varijabla naziv="DomainObject.Predmet.ProtustrankaNazivFormatedOIB_1">JADRANKA društvo s ograničenom odgovornošću za proizvodnju, trgovinu i usluge, OIB 86993589307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2730.80</izvorni_sadrzaj>
    <derivirana_varijabla naziv="DomainObject.Predmet.TrenutnaVrijednost_1">2730.80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JADRANKA društvo s ograničenom odgovornošću za proizvodnju, trgovinu i usluge</item>
    </izvorni_sadrzaj>
    <derivirana_varijabla naziv="DomainObject.Predmet.ProtuStrankaListFormated_1">
      <item>JADRANKA društvo s ograničenom odgovornošću za proizvodnju, trgovinu i usluge</item>
    </derivirana_varijabla>
  </DomainObject.Predmet.ProtuStrankaListFormated>
  <DomainObject.Predmet.ProtuStrankaListFormatedOIB>
    <izvorni_sadrzaj>
      <item>JADRANKA društvo s ograničenom odgovornošću za proizvodnju, trgovinu i usluge, OIB 86993589307</item>
    </izvorni_sadrzaj>
    <derivirana_varijabla naziv="DomainObject.Predmet.ProtuStrankaListFormatedOIB_1">
      <item>JADRANKA društvo s ograničenom odgovornošću za proizvodnju, trgovinu i usluge, OIB 86993589307</item>
    </derivirana_varijabla>
  </DomainObject.Predmet.ProtuStrankaListFormatedOIB>
  <DomainObject.Predmet.ProtuStrankaListFormatedWithAdress>
    <izvorni_sadrzaj>
      <item>JADRANKA društvo s ograničenom odgovornošću za proizvodnju, trgovinu i usluge, Obala Kneza Trpimira 5, 23000 Zadar</item>
    </izvorni_sadrzaj>
    <derivirana_varijabla naziv="DomainObject.Predmet.ProtuStrankaListFormatedWithAdress_1">
      <item>JADRANKA društvo s ograničenom odgovornošću za proizvodnju, trgovinu i usluge, Obala Kneza Trpimira 5, 23000 Zadar</item>
    </derivirana_varijabla>
  </DomainObject.Predmet.ProtuStrankaListFormatedWithAdress>
  <DomainObject.Predmet.ProtuStrankaListFormatedWithAdressOIB>
    <izvorni_sadrzaj>
      <item>JADRANKA društvo s ograničenom odgovornošću za proizvodnju, trgovinu i usluge, OIB 86993589307, Obala Kneza Trpimira 5, 23000 Zadar</item>
    </izvorni_sadrzaj>
    <derivirana_varijabla naziv="DomainObject.Predmet.ProtuStrankaListFormatedWithAdressOIB_1">
      <item>JADRANKA društvo s ograničenom odgovornošću za proizvodnju, trgovinu i usluge, OIB 86993589307, Obala Kneza Trpimira 5, 23000 Zadar</item>
    </derivirana_varijabla>
  </DomainObject.Predmet.ProtuStrankaListFormatedWithAdressOIB>
  <DomainObject.Predmet.ProtuStrankaListNazivFormated>
    <izvorni_sadrzaj>
      <item>JADRANKA društvo s ograničenom odgovornošću za proizvodnju, trgovinu i usluge</item>
    </izvorni_sadrzaj>
    <derivirana_varijabla naziv="DomainObject.Predmet.ProtuStrankaListNazivFormated_1">
      <item>JADRANKA društvo s ograničenom odgovornošću za proizvodnju, trgovinu i usluge</item>
    </derivirana_varijabla>
  </DomainObject.Predmet.ProtuStrankaListNazivFormated>
  <DomainObject.Predmet.ProtuStrankaListNazivFormatedOIB>
    <izvorni_sadrzaj>
      <item>JADRANKA društvo s ograničenom odgovornošću za proizvodnju, trgovinu i usluge, OIB 86993589307</item>
    </izvorni_sadrzaj>
    <derivirana_varijabla naziv="DomainObject.Predmet.ProtuStrankaListNazivFormatedOIB_1">
      <item>JADRANKA društvo s ograničenom odgovornošću za proizvodnju, trgovinu i usluge, OIB 86993589307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JADRANKA društvo s ograničenom odgovornošću za proizvodnju, trgovinu i usluge</izvorni_sadrzaj>
    <derivirana_varijabla naziv="DomainObject.Predmet.ProtustrankaIDrugi_1">JADRANKA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JADRANKA društvo s ograničenom odgovornošću za proizvodnju, trgovinu i usluge, OIB 86993589307, Obala Kneza Trpimira 5, 23000 Zadar</izvorni_sadrzaj>
    <derivirana_varijabla naziv="DomainObject.Predmet.ProtustrankaIDrugiAdressOIB_1">JADRANKA društvo s ograničenom odgovornošću za proizvodnju, trgovinu i usluge, OIB 86993589307, Obala Kneza Trpimira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JADRANKA društvo s ograničenom odgovornošću za proizvodnju, trgovinu i usluge</item>
    </izvorni_sadrzaj>
    <derivirana_varijabla naziv="DomainObject.Predmet.SudioniciListNaziv_1">
      <item>FINA</item>
      <item>JADRANKA društvo s ograničenom odgovornošću za proizvodnju, trgovinu i usluge</item>
    </derivirana_varijabla>
  </DomainObject.Predmet.SudioniciListNaziv>
  <DomainObject.Predmet.SudioniciListAdressOIB>
    <izvorni_sadrzaj>
      <item>FINA, OIB 85821130368</item>
      <item>JADRANKA društvo s ograničenom odgovornošću za proizvodnju, trgovinu i usluge, OIB 86993589307, Obala Kneza Trpimira 5,23000 Zadar</item>
    </izvorni_sadrzaj>
    <derivirana_varijabla naziv="DomainObject.Predmet.SudioniciListAdressOIB_1">
      <item>FINA, OIB 85821130368</item>
      <item>JADRANKA društvo s ograničenom odgovornošću za proizvodnju, trgovinu i usluge, OIB 86993589307, Obala Kneza Trpimira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86993589307</item>
    </izvorni_sadrzaj>
    <derivirana_varijabla naziv="DomainObject.Predmet.SudioniciListNazivOIB_1">
      <item>, OIB 85821130368</item>
      <item>, OIB 86993589307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298</properties:Words>
  <properties:Characters>1471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2015-12-02T10:08:00Z</dcterms:created>
  <dc:creator>Administrator</dc:creator>
  <cp:lastModifiedBy>wsadmin</cp:lastModifiedBy>
  <cp:lastPrinted>2015-12-02T10:07:00Z</cp:lastPrinted>
  <dcterms:modified xmlns:xsi="http://www.w3.org/2001/XMLSchema-instance" xsi:type="dcterms:W3CDTF">2015-12-04T10:11:00Z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