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913d" w14:paraId="9b1913d" w:rsidRDefault="006B243A" w:rsidP="006B243A" w:rsidR="006B243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SMARAGDNA OBALA d. o. o. Pula, Schiavuzzijev prilaz 55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B243A">
        <w:rPr>
          <w:rFonts w:cs="Times New Roman" w:eastAsia="Times New Roman"/>
          <w:szCs w:val="24"/>
          <w:lang w:eastAsia="hr-HR"/>
        </w:rPr>
        <w:t>95254262263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B243A">
        <w:rPr>
          <w:rFonts w:cs="Times New Roman" w:eastAsia="Times New Roman"/>
          <w:szCs w:val="24"/>
          <w:lang w:eastAsia="hr-HR"/>
        </w:rPr>
        <w:t>040300893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6B243A" w:rsidP="006B243A" w:rsidR="006B243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B243A" w:rsidP="006B243A" w:rsidR="006B243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B243A" w:rsidP="006B243A" w:rsidR="006B243A" w:rsidRPr="001C2B01">
      <w:pPr>
        <w:ind w:firstLine="708"/>
        <w:rPr>
          <w:szCs w:val="24"/>
        </w:rPr>
      </w:pPr>
    </w:p>
    <w:p w:rsidRDefault="006B243A" w:rsidP="006B243A" w:rsidR="006B243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SMARAGDNA OBALA d. o. o. Pula, Schiavuzzijev prilaz 55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B243A">
        <w:rPr>
          <w:rFonts w:cs="Times New Roman" w:eastAsia="Times New Roman"/>
          <w:szCs w:val="24"/>
          <w:lang w:eastAsia="hr-HR"/>
        </w:rPr>
        <w:t>95254262263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B243A">
        <w:rPr>
          <w:rFonts w:cs="Times New Roman" w:eastAsia="Times New Roman"/>
          <w:szCs w:val="24"/>
          <w:lang w:eastAsia="hr-HR"/>
        </w:rPr>
        <w:t>040300893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B243A" w:rsidP="006B243A" w:rsidR="006B243A" w:rsidRPr="001C2B01">
      <w:pPr>
        <w:ind w:firstLine="708"/>
        <w:rPr>
          <w:szCs w:val="24"/>
        </w:rPr>
      </w:pPr>
    </w:p>
    <w:p w:rsidRDefault="006B243A" w:rsidP="006B243A" w:rsidR="006B243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28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411</w:t>
      </w:r>
      <w:r w:rsidRPr="001C2B01">
        <w:rPr>
          <w:szCs w:val="24"/>
        </w:rPr>
        <w:t>.</w:t>
      </w:r>
      <w:r>
        <w:rPr>
          <w:szCs w:val="24"/>
        </w:rPr>
        <w:t>976</w:t>
      </w:r>
      <w:r w:rsidRPr="001C2B01">
        <w:rPr>
          <w:szCs w:val="24"/>
        </w:rPr>
        <w:t>,</w:t>
      </w:r>
      <w:r>
        <w:rPr>
          <w:szCs w:val="24"/>
        </w:rPr>
        <w:t>91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B243A" w:rsidP="006B243A" w:rsidR="006B243A" w:rsidRPr="001C2B01">
      <w:pPr>
        <w:rPr>
          <w:szCs w:val="24"/>
        </w:rPr>
      </w:pPr>
    </w:p>
    <w:p w:rsidRDefault="006B243A" w:rsidP="006B243A" w:rsidR="006B243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B243A" w:rsidP="006B243A" w:rsidR="006B243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B243A" w:rsidP="006B243A" w:rsidR="006B243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186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186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B243A" w:rsidP="006B243A" w:rsidR="006B243A" w:rsidRPr="001C2B01">
      <w:pPr>
        <w:ind w:firstLine="708"/>
        <w:rPr>
          <w:szCs w:val="24"/>
        </w:rPr>
      </w:pPr>
    </w:p>
    <w:p w:rsidRDefault="006B243A" w:rsidP="006B243A" w:rsidR="006B243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B243A" w:rsidP="006B243A" w:rsidR="006B243A" w:rsidRPr="001C2B01">
      <w:pPr>
        <w:ind w:firstLine="708"/>
        <w:rPr>
          <w:szCs w:val="24"/>
        </w:rPr>
      </w:pPr>
    </w:p>
    <w:p w:rsidRDefault="006B243A" w:rsidP="006B243A" w:rsidR="006B243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6B243A" w:rsidP="006B243A" w:rsidR="006B243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B243A" w:rsidP="006B243A" w:rsidR="006B243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B243A" w:rsidP="006B243A" w:rsidR="006B243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B243A" w:rsidP="006B243A" w:rsidR="00243CEA" w:rsidRPr="006B243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243CEA" w:rsidRPr="006B243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43A" w:rsidP="006B243A" w:rsidR="006B243A">
      <w:r>
        <w:separator/>
      </w:r>
    </w:p>
  </w:endnote>
  <w:endnote w:id="0" w:type="continuationSeparator">
    <w:p w:rsidRDefault="006B243A" w:rsidP="006B243A" w:rsidR="006B2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43A" w:rsidP="006B243A" w:rsidR="006B243A">
      <w:r>
        <w:separator/>
      </w:r>
    </w:p>
  </w:footnote>
  <w:footnote w:id="0" w:type="continuationSeparator">
    <w:p w:rsidRDefault="006B243A" w:rsidP="006B243A" w:rsidR="006B2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43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43A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186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D95"/>
    <w:rsid w:val="00243CEA"/>
    <w:rsid w:val="00487D95"/>
    <w:rsid w:val="006B243A"/>
    <w:rsid w:val="008C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43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243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B243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2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243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4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D1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43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243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B243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2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243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4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D1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SMARAGDNA OBALA d.o.o. PULA</izvorni_sadrzaj>
    <derivirana_varijabla naziv="DomainObject.Predmet.ProtustrankaFormated_1">  SMARAGDNA OBALA d.o.o. PULA</derivirana_varijabla>
  </DomainObject.Predmet.ProtustrankaFormated>
  <DomainObject.Predmet.ProtustrankaFormatedOIB>
    <izvorni_sadrzaj>  SMARAGDNA OBALA d.o.o. PULA, OIB 95254262263</izvorni_sadrzaj>
    <derivirana_varijabla naziv="DomainObject.Predmet.ProtustrankaFormatedOIB_1">  SMARAGDNA OBALA d.o.o. PULA, OIB 95254262263</derivirana_varijabla>
  </DomainObject.Predmet.ProtustrankaFormatedOIB>
  <DomainObject.Predmet.ProtustrankaFormatedWithAdress>
    <izvorni_sadrzaj> SMARAGDNA OBALA d.o.o. PULA, Schiavuzzijev prilaz 55, 52100 Pula</izvorni_sadrzaj>
    <derivirana_varijabla naziv="DomainObject.Predmet.ProtustrankaFormatedWithAdress_1"> SMARAGDNA OBALA d.o.o. PULA, Schiavuzzijev prilaz 55, 52100 Pula</derivirana_varijabla>
  </DomainObject.Predmet.ProtustrankaFormatedWithAdress>
  <DomainObject.Predmet.ProtustrankaFormatedWithAdressOIB>
    <izvorni_sadrzaj> SMARAGDNA OBALA d.o.o. PULA, OIB 95254262263, Schiavuzzijev prilaz 55, 52100 Pula</izvorni_sadrzaj>
    <derivirana_varijabla naziv="DomainObject.Predmet.ProtustrankaFormatedWithAdressOIB_1"> SMARAGDNA OBALA d.o.o. PULA, OIB 95254262263, Schiavuzzijev prilaz 55, 52100 Pula</derivirana_varijabla>
  </DomainObject.Predmet.ProtustrankaFormatedWithAdressOIB>
  <DomainObject.Predmet.ProtustrankaWithAdress>
    <izvorni_sadrzaj>SMARAGDNA OBALA d.o.o. PULA Schiavuzzijev prilaz 55, 52100 Pula</izvorni_sadrzaj>
    <derivirana_varijabla naziv="DomainObject.Predmet.ProtustrankaWithAdress_1">SMARAGDNA OBALA d.o.o. PULA Schiavuzzijev prilaz 55, 52100 Pula</derivirana_varijabla>
  </DomainObject.Predmet.ProtustrankaWithAdress>
  <DomainObject.Predmet.ProtustrankaWithAdressOIB>
    <izvorni_sadrzaj>SMARAGDNA OBALA d.o.o. PULA, OIB 95254262263, Schiavuzzijev prilaz 55, 52100 Pula</izvorni_sadrzaj>
    <derivirana_varijabla naziv="DomainObject.Predmet.ProtustrankaWithAdressOIB_1">SMARAGDNA OBALA d.o.o. PULA, OIB 95254262263, Schiavuzzijev prilaz 55, 52100 Pula</derivirana_varijabla>
  </DomainObject.Predmet.ProtustrankaWithAdressOIB>
  <DomainObject.Predmet.ProtustrankaNazivFormated>
    <izvorni_sadrzaj>SMARAGDNA OBALA d.o.o. PULA</izvorni_sadrzaj>
    <derivirana_varijabla naziv="DomainObject.Predmet.ProtustrankaNazivFormated_1">SMARAGDNA OBALA d.o.o. PULA</derivirana_varijabla>
  </DomainObject.Predmet.ProtustrankaNazivFormated>
  <DomainObject.Predmet.ProtustrankaNazivFormatedOIB>
    <izvorni_sadrzaj>SMARAGDNA OBALA d.o.o. PULA, OIB 95254262263</izvorni_sadrzaj>
    <derivirana_varijabla naziv="DomainObject.Predmet.ProtustrankaNazivFormatedOIB_1">SMARAGDNA OBALA d.o.o. PULA, OIB 95254262263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411976.91</izvorni_sadrzaj>
    <derivirana_varijabla naziv="DomainObject.Predmet.TrenutnaVrijednost_1">411976.91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SMARAGDNA OBALA d.o.o. PULA</item>
    </izvorni_sadrzaj>
    <derivirana_varijabla naziv="DomainObject.Predmet.ProtuStrankaListFormated_1">
      <item>SMARAGDNA OBALA d.o.o. PULA</item>
    </derivirana_varijabla>
  </DomainObject.Predmet.ProtuStrankaListFormated>
  <DomainObject.Predmet.ProtuStrankaListFormatedOIB>
    <izvorni_sadrzaj>
      <item>SMARAGDNA OBALA d.o.o. PULA, OIB 95254262263</item>
    </izvorni_sadrzaj>
    <derivirana_varijabla naziv="DomainObject.Predmet.ProtuStrankaListFormatedOIB_1">
      <item>SMARAGDNA OBALA d.o.o. PULA, OIB 95254262263</item>
    </derivirana_varijabla>
  </DomainObject.Predmet.ProtuStrankaListFormatedOIB>
  <DomainObject.Predmet.ProtuStrankaListFormatedWithAdress>
    <izvorni_sadrzaj>
      <item>SMARAGDNA OBALA d.o.o. PULA, Schiavuzzijev prilaz 55, 52100 Pula</item>
    </izvorni_sadrzaj>
    <derivirana_varijabla naziv="DomainObject.Predmet.ProtuStrankaListFormatedWithAdress_1">
      <item>SMARAGDNA OBALA d.o.o. PULA, Schiavuzzijev prilaz 55, 52100 Pula</item>
    </derivirana_varijabla>
  </DomainObject.Predmet.ProtuStrankaListFormatedWithAdress>
  <DomainObject.Predmet.ProtuStrankaListFormatedWithAdressOIB>
    <izvorni_sadrzaj>
      <item>SMARAGDNA OBALA d.o.o. PULA, OIB 95254262263, Schiavuzzijev prilaz 55, 52100 Pula</item>
    </izvorni_sadrzaj>
    <derivirana_varijabla naziv="DomainObject.Predmet.ProtuStrankaListFormatedWithAdressOIB_1">
      <item>SMARAGDNA OBALA d.o.o. PULA, OIB 95254262263, Schiavuzzijev prilaz 55, 52100 Pula</item>
    </derivirana_varijabla>
  </DomainObject.Predmet.ProtuStrankaListFormatedWithAdressOIB>
  <DomainObject.Predmet.ProtuStrankaListNazivFormated>
    <izvorni_sadrzaj>
      <item>SMARAGDNA OBALA d.o.o. PULA</item>
    </izvorni_sadrzaj>
    <derivirana_varijabla naziv="DomainObject.Predmet.ProtuStrankaListNazivFormated_1">
      <item>SMARAGDNA OBALA d.o.o. PULA</item>
    </derivirana_varijabla>
  </DomainObject.Predmet.ProtuStrankaListNazivFormated>
  <DomainObject.Predmet.ProtuStrankaListNazivFormatedOIB>
    <izvorni_sadrzaj>
      <item>SMARAGDNA OBALA d.o.o. PULA, OIB 95254262263</item>
    </izvorni_sadrzaj>
    <derivirana_varijabla naziv="DomainObject.Predmet.ProtuStrankaListNazivFormatedOIB_1">
      <item>SMARAGDNA OBALA d.o.o. PULA, OIB 95254262263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SMARAGDNA OBALA d.o.o. PULA</izvorni_sadrzaj>
    <derivirana_varijabla naziv="DomainObject.Predmet.ProtustrankaIDrugi_1">SMARAGDNA OBALA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SMARAGDNA OBALA d.o.o. PULA, OIB 95254262263, Schiavuzzijev prilaz 55, 52100 Pula</izvorni_sadrzaj>
    <derivirana_varijabla naziv="DomainObject.Predmet.ProtustrankaIDrugiAdressOIB_1">SMARAGDNA OBALA d.o.o. PULA, OIB 95254262263, Schiavuzzijev prilaz 55,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SMARAGDNA OBALA d.o.o. PULA</item>
    </izvorni_sadrzaj>
    <derivirana_varijabla naziv="DomainObject.Predmet.SudioniciListNaziv_1">
      <item>FINANCIJSKA AGENCIJA, RC RIJEKA, PODRUŽNICA PULA, PULA</item>
      <item>SMARAGDNA OBALA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SMARAGDNA OBALA d.o.o. PULA, OIB 95254262263, Schiavuzzijev prilaz 55,52100 Pula</item>
    </izvorni_sadrzaj>
    <derivirana_varijabla naziv="DomainObject.Predmet.SudioniciListAdressOIB_1">
      <item>FINANCIJSKA AGENCIJA, RC RIJEKA, PODRUŽNICA PULA, PULA, OIB 85821130368, Giardini 5,52100 Pula</item>
      <item>SMARAGDNA OBALA d.o.o. PULA, OIB 95254262263, Schiavuzzijev prilaz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95254262263</item>
    </izvorni_sadrzaj>
    <derivirana_varijabla naziv="DomainObject.Predmet.SudioniciListNazivOIB_1">
      <item>, OIB 85821130368</item>
      <item>, OIB 95254262263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2671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2017-03-31T12:59:00Z</dcterms:created>
  <dc:creator>Morena Brajuha</dc:creator>
  <dc:description/>
  <cp:keywords/>
  <cp:lastModifiedBy>Ana Jeromela</cp:lastModifiedBy>
  <cp:lastPrinted>2017-03-31T13:02:00Z</cp:lastPrinted>
  <dcterms:modified xmlns:xsi="http://www.w3.org/2001/XMLSchema-instance" xsi:type="dcterms:W3CDTF">2017-04-03T10:36:00Z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