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1491" w14:paraId="31c1491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1740F8" w:rsidP="004F3811" w:rsidR="003B3171">
      <w:pPr>
        <w:jc w:val="center"/>
        <w:rPr>
          <w:rFonts w:hAnsi="Times New Roman" w:ascii="Times New Roman"/>
          <w:b/>
        </w:rPr>
      </w:pPr>
      <w:r w:rsidRPr="001740F8">
        <w:rPr>
          <w:rFonts w:hAnsi="Times New Roman" w:ascii="Times New Roman"/>
          <w:b/>
        </w:rPr>
        <w:t xml:space="preserve">STITCH LEATHER  j.d.o.o. u likvidaciji </w:t>
      </w:r>
      <w:proofErr w:type="spellStart"/>
      <w:r w:rsidRPr="001740F8">
        <w:rPr>
          <w:rFonts w:hAnsi="Times New Roman" w:ascii="Times New Roman"/>
          <w:b/>
        </w:rPr>
        <w:t>Gračišće</w:t>
      </w:r>
      <w:proofErr w:type="spellEnd"/>
      <w:r w:rsidRPr="001740F8">
        <w:rPr>
          <w:rFonts w:hAnsi="Times New Roman" w:ascii="Times New Roman"/>
          <w:b/>
        </w:rPr>
        <w:t xml:space="preserve">, </w:t>
      </w:r>
      <w:proofErr w:type="spellStart"/>
      <w:r w:rsidRPr="001740F8">
        <w:rPr>
          <w:rFonts w:hAnsi="Times New Roman" w:ascii="Times New Roman"/>
          <w:b/>
        </w:rPr>
        <w:t>Mandalenčići</w:t>
      </w:r>
      <w:proofErr w:type="spellEnd"/>
      <w:r w:rsidRPr="001740F8">
        <w:rPr>
          <w:rFonts w:hAnsi="Times New Roman" w:ascii="Times New Roman"/>
          <w:b/>
        </w:rPr>
        <w:t xml:space="preserve"> 7, OIB: 10901116746</w:t>
      </w:r>
      <w:r w:rsidR="003B3171" w:rsidRPr="003B3171">
        <w:rPr>
          <w:rFonts w:hAnsi="Times New Roman" w:ascii="Times New Roman"/>
          <w:b/>
        </w:rPr>
        <w:t xml:space="preserve">,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5B70C2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5B70C2" w:rsidP="005B70C2" w:rsidR="005B70C2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5B70C2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740F8">
        <w:rPr>
          <w:rFonts w:hAnsi="Times New Roman" w:ascii="Times New Roman"/>
        </w:rPr>
        <w:t>14,00</w:t>
      </w:r>
      <w:r w:rsidR="00E77E1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sati</w:t>
      </w:r>
    </w:p>
    <w:p w:rsidRDefault="005B70C2" w:rsidP="005B70C2" w:rsidR="005B70C2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8132E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B8132E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B8132E">
        <w:rPr>
          <w:rFonts w:hAnsi="Times New Roman" w:ascii="Times New Roman"/>
        </w:rPr>
        <w:t>2</w:t>
      </w:r>
      <w:r w:rsidR="001740F8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B8132E">
        <w:rPr>
          <w:rFonts w:hAnsi="Times New Roman" w:ascii="Times New Roman"/>
        </w:rPr>
        <w:t xml:space="preserve">Uvidom u spis utvrđeno je da je do dana održavanja ovog ročišta račun dužnika i dalje u blokadi, sve sukladno prijedlogu za otvaranje stečajnog postupka od </w:t>
      </w:r>
      <w:r w:rsidR="001740F8">
        <w:rPr>
          <w:rFonts w:hAnsi="Times New Roman" w:ascii="Times New Roman"/>
        </w:rPr>
        <w:t>22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 xml:space="preserve">kolovoza </w:t>
      </w:r>
      <w:r w:rsidRPr="00B8132E">
        <w:rPr>
          <w:rFonts w:hAnsi="Times New Roman" w:ascii="Times New Roman"/>
        </w:rPr>
        <w:t>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prema kojemu na dan </w:t>
      </w:r>
      <w:r w:rsidR="00B8132E">
        <w:rPr>
          <w:rFonts w:hAnsi="Times New Roman" w:ascii="Times New Roman"/>
        </w:rPr>
        <w:t>1</w:t>
      </w:r>
      <w:r w:rsidR="001740F8">
        <w:rPr>
          <w:rFonts w:hAnsi="Times New Roman" w:ascii="Times New Roman"/>
        </w:rPr>
        <w:t>7</w:t>
      </w:r>
      <w:r w:rsidRPr="00B8132E">
        <w:rPr>
          <w:rFonts w:hAnsi="Times New Roman" w:ascii="Times New Roman"/>
        </w:rPr>
        <w:t xml:space="preserve">. </w:t>
      </w:r>
      <w:r w:rsidR="00B8132E">
        <w:rPr>
          <w:rFonts w:hAnsi="Times New Roman" w:ascii="Times New Roman"/>
        </w:rPr>
        <w:t>kolovoza</w:t>
      </w:r>
      <w:r w:rsidRPr="00B8132E">
        <w:rPr>
          <w:rFonts w:hAnsi="Times New Roman" w:ascii="Times New Roman"/>
        </w:rPr>
        <w:t xml:space="preserve"> 201</w:t>
      </w:r>
      <w:r w:rsidR="00D90727" w:rsidRPr="00B8132E">
        <w:rPr>
          <w:rFonts w:hAnsi="Times New Roman" w:ascii="Times New Roman"/>
        </w:rPr>
        <w:t>8</w:t>
      </w:r>
      <w:r w:rsidRPr="00B8132E"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AF4426">
        <w:rPr>
          <w:rFonts w:hAnsi="Times New Roman" w:ascii="Times New Roman"/>
        </w:rPr>
        <w:t>514</w:t>
      </w:r>
      <w:r w:rsidRPr="00B8132E">
        <w:rPr>
          <w:rFonts w:hAnsi="Times New Roman" w:ascii="Times New Roman"/>
        </w:rPr>
        <w:t xml:space="preserve"> dana u ukupnom iznosu od </w:t>
      </w:r>
      <w:r w:rsidR="00AF4426">
        <w:rPr>
          <w:rFonts w:hAnsi="Times New Roman" w:ascii="Times New Roman"/>
        </w:rPr>
        <w:t>37.793,05</w:t>
      </w:r>
      <w:r w:rsidR="00D90727" w:rsidRPr="00B8132E">
        <w:rPr>
          <w:rFonts w:hAnsi="Times New Roman" w:ascii="Times New Roman"/>
        </w:rPr>
        <w:t xml:space="preserve"> </w:t>
      </w:r>
      <w:r w:rsidRPr="00B8132E">
        <w:rPr>
          <w:rFonts w:hAnsi="Times New Roman" w:ascii="Times New Roman"/>
        </w:rPr>
        <w:t>kn.</w:t>
      </w:r>
      <w:r>
        <w:rPr>
          <w:rFonts w:hAnsi="Times New Roman" w:ascii="Times New Roman"/>
        </w:rPr>
        <w:t xml:space="preserve">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F4426">
        <w:rPr>
          <w:rFonts w:hAnsi="Times New Roman" w:ascii="Times New Roman"/>
        </w:rPr>
        <w:t xml:space="preserve">Iz radnja koje je poduzeo sud </w:t>
      </w:r>
      <w:r w:rsidR="00AF4426">
        <w:rPr>
          <w:rFonts w:hAnsi="Times New Roman" w:ascii="Times New Roman"/>
        </w:rPr>
        <w:t xml:space="preserve">nije utvrđeno da je dužnik vlasnik imovine.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5B70C2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5B70C2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86046A">
        <w:rPr>
          <w:rFonts w:hAnsi="Times New Roman" w:ascii="Times New Roman"/>
        </w:rPr>
        <w:t>14,05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5B70C2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0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0E12" w:rsidP="00D90E12" w:rsidR="00D90E1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St-311/2018-10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D21BFA">
      <w:rPr>
        <w:sz w:val="22"/>
        <w:szCs w:val="22"/>
      </w:rPr>
      <w:t>311</w:t>
    </w:r>
    <w:r w:rsidR="00D90E12">
      <w:rPr>
        <w:sz w:val="22"/>
        <w:szCs w:val="22"/>
      </w:rPr>
      <w:t>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40F8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272F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5CF4"/>
    <w:rsid w:val="003079B6"/>
    <w:rsid w:val="003313E8"/>
    <w:rsid w:val="00346DB4"/>
    <w:rsid w:val="00382C76"/>
    <w:rsid w:val="00395085"/>
    <w:rsid w:val="003B3171"/>
    <w:rsid w:val="003E49B3"/>
    <w:rsid w:val="004156A2"/>
    <w:rsid w:val="0042375F"/>
    <w:rsid w:val="0046778E"/>
    <w:rsid w:val="00467ADF"/>
    <w:rsid w:val="00471E38"/>
    <w:rsid w:val="004D73AE"/>
    <w:rsid w:val="004E071D"/>
    <w:rsid w:val="004F3811"/>
    <w:rsid w:val="00576B3E"/>
    <w:rsid w:val="00577572"/>
    <w:rsid w:val="005A3F55"/>
    <w:rsid w:val="005B70C2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D396B"/>
    <w:rsid w:val="006F6B63"/>
    <w:rsid w:val="00753A24"/>
    <w:rsid w:val="00762F0D"/>
    <w:rsid w:val="008072B5"/>
    <w:rsid w:val="008145B5"/>
    <w:rsid w:val="0081659F"/>
    <w:rsid w:val="008357EF"/>
    <w:rsid w:val="008542EC"/>
    <w:rsid w:val="0086046A"/>
    <w:rsid w:val="00874813"/>
    <w:rsid w:val="008936AA"/>
    <w:rsid w:val="00897136"/>
    <w:rsid w:val="008B3034"/>
    <w:rsid w:val="008C0427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F687B"/>
    <w:rsid w:val="00A516CA"/>
    <w:rsid w:val="00A61E53"/>
    <w:rsid w:val="00A73FBB"/>
    <w:rsid w:val="00A830AE"/>
    <w:rsid w:val="00AB50C1"/>
    <w:rsid w:val="00AC33A7"/>
    <w:rsid w:val="00AE7D77"/>
    <w:rsid w:val="00AF4426"/>
    <w:rsid w:val="00B12902"/>
    <w:rsid w:val="00B200C4"/>
    <w:rsid w:val="00B45B26"/>
    <w:rsid w:val="00B46C27"/>
    <w:rsid w:val="00B8132E"/>
    <w:rsid w:val="00BE3960"/>
    <w:rsid w:val="00BF3164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19CD"/>
    <w:rsid w:val="00CF7611"/>
    <w:rsid w:val="00D21BFA"/>
    <w:rsid w:val="00D3740B"/>
    <w:rsid w:val="00D90727"/>
    <w:rsid w:val="00D90E12"/>
    <w:rsid w:val="00DF0331"/>
    <w:rsid w:val="00DF5575"/>
    <w:rsid w:val="00E3781E"/>
    <w:rsid w:val="00E51C1E"/>
    <w:rsid w:val="00E77E1E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7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7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St-311/2018-10</izvorni_sadrzaj>
    <derivirana_varijabla naziv="DomainObject.Zapisnik.Oznaka_1">St-311/2018-10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STITCH LEATHER j.d.o.o. u likvidaciji, GRAČIŠĆE zastupanog po punomoćniku Jadranka Šegota</izvorni_sadrzaj>
    <derivirana_varijabla naziv="DomainObject.Predmet.ProtustrankaFormated_1">  STITCH LEATHER j.d.o.o. u likvidaciji, GRAČIŠĆE zastupanog po punomoćniku Jadranka Šegota</derivirana_varijabla>
  </DomainObject.Predmet.ProtustrankaFormated>
  <DomainObject.Predmet.ProtustrankaFormatedOIB>
    <izvorni_sadrzaj>  STITCH LEATHER j.d.o.o. u likvidaciji, GRAČIŠĆE, OIB 10901116746 zastupanog po punomoćniku Jadranka Šegota</izvorni_sadrzaj>
    <derivirana_varijabla naziv="DomainObject.Predmet.ProtustrankaFormatedOIB_1">  STITCH LEATHER j.d.o.o. u likvidaciji, GRAČIŠĆE, OIB 10901116746 zastupanog po punomoćniku Jadranka Šegota</derivirana_varijabla>
  </DomainObject.Predmet.ProtustrankaFormatedOIB>
  <DomainObject.Predmet.ProtustrankaFormatedWithAdress>
    <izvorni_sadrzaj> STITCH LEATHER j.d.o.o. u likvidaciji, GRAČIŠĆE, Mandalenčići 7, 52403 Gračišće zastupanog po punomoćniku Jadranka Šegota</izvorni_sadrzaj>
    <derivirana_varijabla naziv="DomainObject.Predmet.ProtustrankaFormatedWithAdress_1"> STITCH LEATHER j.d.o.o. u likvidaciji, GRAČIŠĆE, Mandalenčići 7, 52403 Gračišće zastupanog po punomoćniku Jadranka Šegota</derivirana_varijabla>
  </DomainObject.Predmet.ProtustrankaFormatedWithAdress>
  <DomainObject.Predmet.ProtustrankaFormatedWithAdressOIB>
    <izvorni_sadrzaj> STITCH LEATHER j.d.o.o. u likvidaciji, GRAČIŠĆE, OIB 10901116746, Mandalenčići 7, 52403 Gračišće zastupanog po punomoćniku Jadranka Šegota</izvorni_sadrzaj>
    <derivirana_varijabla naziv="DomainObject.Predmet.ProtustrankaFormatedWithAdressOIB_1"> STITCH LEATHER j.d.o.o. u likvidaciji, GRAČIŠĆE, OIB 10901116746, Mandalenčići 7, 52403 Gračišće zastupanog po punomoćniku Jadranka Šegota</derivirana_varijabla>
  </DomainObject.Predmet.ProtustrankaFormatedWithAdressOIB>
  <DomainObject.Predmet.ProtustrankaWithAdress>
    <izvorni_sadrzaj>STITCH LEATHER j.d.o.o. u likvidaciji, GRAČIŠĆE Mandalenčići 7, 52403 Gračišće</izvorni_sadrzaj>
    <derivirana_varijabla naziv="DomainObject.Predmet.ProtustrankaWithAdress_1">STITCH LEATHER j.d.o.o. u likvidaciji, GRAČIŠĆE Mandalenčići 7, 52403 Gračišće</derivirana_varijabla>
  </DomainObject.Predmet.ProtustrankaWithAdress>
  <DomainObject.Predmet.ProtustrankaWithAdressOIB>
    <izvorni_sadrzaj>STITCH LEATHER j.d.o.o. u likvidaciji, GRAČIŠĆE, OIB 10901116746, Mandalenčići 7, 52403 Gračišće</izvorni_sadrzaj>
    <derivirana_varijabla naziv="DomainObject.Predmet.ProtustrankaWithAdressOIB_1">STITCH LEATHER j.d.o.o. u likvidaciji, GRAČIŠĆE, OIB 10901116746, Mandalenčići 7, 52403 Gračišće</derivirana_varijabla>
  </DomainObject.Predmet.ProtustrankaWithAdressOIB>
  <DomainObject.Predmet.ProtustrankaNazivFormated>
    <izvorni_sadrzaj>STITCH LEATHER j.d.o.o. u likvidaciji, GRAČIŠĆE</izvorni_sadrzaj>
    <derivirana_varijabla naziv="DomainObject.Predmet.ProtustrankaNazivFormated_1">STITCH LEATHER j.d.o.o. u likvidaciji, GRAČIŠĆE</derivirana_varijabla>
  </DomainObject.Predmet.ProtustrankaNazivFormated>
  <DomainObject.Predmet.ProtustrankaNazivFormatedOIB>
    <izvorni_sadrzaj>STITCH LEATHER j.d.o.o. u likvidaciji, GRAČIŠĆE, OIB 10901116746</izvorni_sadrzaj>
    <derivirana_varijabla naziv="DomainObject.Predmet.ProtustrankaNazivFormatedOIB_1">STITCH LEATHER j.d.o.o. u likvidaciji, GRAČIŠĆE, OIB 10901116746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37793.05</izvorni_sadrzaj>
    <derivirana_varijabla naziv="DomainObject.Predmet.TrenutnaVrijednost_1">37793.05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STITCH LEATHER j.d.o.o. u likvidaciji, GRAČIŠĆE zastupanog po punomoćniku Jadranka Šegota</item>
    </izvorni_sadrzaj>
    <derivirana_varijabla naziv="DomainObject.Predmet.ProtuStrankaListFormated_1">
      <item>STITCH LEATHER j.d.o.o. u likvidaciji, GRAČIŠĆE zastupanog po punomoćniku Jadranka Šegota</item>
    </derivirana_varijabla>
  </DomainObject.Predmet.ProtuStrankaListFormated>
  <DomainObject.Predmet.ProtuStrankaListFormatedOIB>
    <izvorni_sadrzaj>
      <item>STITCH LEATHER j.d.o.o. u likvidaciji, GRAČIŠĆE, OIB 10901116746 zastupanog po punomoćniku Jadranka Šegota</item>
    </izvorni_sadrzaj>
    <derivirana_varijabla naziv="DomainObject.Predmet.ProtuStrankaListFormatedOIB_1">
      <item>STITCH LEATHER j.d.o.o. u likvidaciji, GRAČIŠĆE, OIB 10901116746 zastupanog po punomoćniku Jadranka Šegota</item>
    </derivirana_varijabla>
  </DomainObject.Predmet.ProtuStrankaListFormatedOIB>
  <DomainObject.Predmet.ProtuStrankaListFormatedWithAdress>
    <izvorni_sadrzaj>
      <item>STITCH LEATHER j.d.o.o. u likvidaciji, GRAČIŠĆE, Mandalenčići 7, 52403 Gračišće zastupanog po punomoćniku Jadranka Šegota</item>
    </izvorni_sadrzaj>
    <derivirana_varijabla naziv="DomainObject.Predmet.ProtuStrankaListFormatedWithAdress_1">
      <item>STITCH LEATHER j.d.o.o. u likvidaciji, GRAČIŠĆE, Mandalenčići 7, 52403 Gračišće zastupanog po punomoćniku Jadranka Šegota</item>
    </derivirana_varijabla>
  </DomainObject.Predmet.ProtuStrankaListFormatedWithAdress>
  <DomainObject.Predmet.ProtuStrankaListFormatedWithAdressOIB>
    <izvorni_sadrzaj>
      <item>STITCH LEATHER j.d.o.o. u likvidaciji, GRAČIŠĆE, OIB 10901116746, Mandalenčići 7, 52403 Gračišće zastupanog po punomoćniku Jadranka Šegota</item>
    </izvorni_sadrzaj>
    <derivirana_varijabla naziv="DomainObject.Predmet.ProtuStrankaListFormatedWithAdressOIB_1">
      <item>STITCH LEATHER j.d.o.o. u likvidaciji, GRAČIŠĆE, OIB 10901116746, Mandalenčići 7, 52403 Gračišće zastupanog po punomoćniku Jadranka Šegota</item>
    </derivirana_varijabla>
  </DomainObject.Predmet.ProtuStrankaListFormatedWithAdressOIB>
  <DomainObject.Predmet.ProtuStrankaListNazivFormated>
    <izvorni_sadrzaj>
      <item>STITCH LEATHER j.d.o.o. u likvidaciji, GRAČIŠĆE</item>
    </izvorni_sadrzaj>
    <derivirana_varijabla naziv="DomainObject.Predmet.ProtuStrankaListNazivFormated_1">
      <item>STITCH LEATHER j.d.o.o. u likvidaciji, GRAČIŠĆE</item>
    </derivirana_varijabla>
  </DomainObject.Predmet.ProtuStrankaListNazivFormated>
  <DomainObject.Predmet.ProtuStrankaListNazivFormatedOIB>
    <izvorni_sadrzaj>
      <item>STITCH LEATHER j.d.o.o. u likvidaciji, GRAČIŠĆE, OIB 10901116746</item>
    </izvorni_sadrzaj>
    <derivirana_varijabla naziv="DomainObject.Predmet.ProtuStrankaListNazivFormatedOIB_1">
      <item>STITCH LEATHER j.d.o.o. u likvidaciji, GRAČIŠĆE, OIB 10901116746</item>
    </derivirana_varijabla>
  </DomainObject.Predmet.ProtuStrankaListNazivFormatedOIB>
  <DomainObject.Predmet.OstaliListFormated>
    <izvorni_sadrzaj>
      <item>Jadranka Šegota punomoćnica sudionika u postupku STITCH LEATHER j.d.o.o. u likvidaciji, GRAČIŠĆE</item>
    </izvorni_sadrzaj>
    <derivirana_varijabla naziv="DomainObject.Predmet.OstaliListFormated_1">
      <item>Jadranka Šegota punomoćnica sudionika u postupku STITCH LEATHER j.d.o.o. u likvidaciji, GRAČIŠĆE</item>
    </derivirana_varijabla>
  </DomainObject.Predmet.OstaliListFormated>
  <DomainObject.Predmet.OstaliListFormatedOIB>
    <izvorni_sadrzaj>
      <item>Jadranka Šegota, OIB 11978633369 punomoćnica sudionika u postupku STITCH LEATHER j.d.o.o. u likvidaciji, GRAČIŠĆE</item>
    </izvorni_sadrzaj>
    <derivirana_varijabla naziv="DomainObject.Predmet.OstaliListFormatedOIB_1">
      <item>Jadranka Šegota, OIB 11978633369 punomoćnica sudionika u postupku STITCH LEATHER j.d.o.o. u likvidaciji, GRAČIŠĆE</item>
    </derivirana_varijabla>
  </DomainObject.Predmet.OstaliListFormatedOIB>
  <DomainObject.Predmet.OstaliListFormatedWithAdress>
    <izvorni_sadrzaj>
      <item>Jadranka Šegota, Šet. I.g. Kovačića 31, 51000 Rijeka punomoćnica sudionika u postupku STITCH LEATHER j.d.o.o. u likvidaciji, GRAČIŠĆE</item>
    </izvorni_sadrzaj>
    <derivirana_varijabla naziv="DomainObject.Predmet.OstaliListFormatedWithAdress_1">
      <item>Jadranka Šegota, Šet. I.g. Kovačića 31, 51000 Rijeka punomoćnica sudionika u postupku STITCH LEATHER j.d.o.o. u likvidaciji, GRAČIŠĆE</item>
    </derivirana_varijabla>
  </DomainObject.Predmet.OstaliListFormatedWithAdress>
  <DomainObject.Predmet.OstaliListFormatedWithAdressOIB>
    <izvorni_sadrzaj>
      <item>Jadranka Šegota, OIB 11978633369, Šet. I.g. Kovačića 31, 51000 Rijeka punomoćnica sudionika u postupku STITCH LEATHER j.d.o.o. u likvidaciji, GRAČIŠĆE</item>
    </izvorni_sadrzaj>
    <derivirana_varijabla naziv="DomainObject.Predmet.OstaliListFormatedWithAdressOIB_1">
      <item>Jadranka Šegota, OIB 11978633369, Šet. I.g. Kovačića 31, 51000 Rijeka punomoćnica sudionika u postupku STITCH LEATHER j.d.o.o. u likvidaciji, GRAČIŠĆE</item>
    </derivirana_varijabla>
  </DomainObject.Predmet.OstaliListFormatedWithAdressOIB>
  <DomainObject.Predmet.OstaliListNazivFormated>
    <izvorni_sadrzaj>
      <item>Jadranka Šegota</item>
    </izvorni_sadrzaj>
    <derivirana_varijabla naziv="DomainObject.Predmet.OstaliListNazivFormated_1">
      <item>Jadranka Šegota</item>
    </derivirana_varijabla>
  </DomainObject.Predmet.OstaliListNazivFormated>
  <DomainObject.Predmet.OstaliListNazivFormatedOIB>
    <izvorni_sadrzaj>
      <item>Jadranka Šegota, OIB 11978633369</item>
    </izvorni_sadrzaj>
    <derivirana_varijabla naziv="DomainObject.Predmet.OstaliListNazivFormatedOIB_1">
      <item>Jadranka Šegota, OIB 11978633369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St-311/2018-10</izvorni_sadrzaj>
    <derivirana_varijabla naziv="DomainObject.PoslovniBrojDokumenta_1">St-311/2018-10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STITCH LEATHER j.d.o.o. u likvidaciji, GRAČIŠĆE</izvorni_sadrzaj>
    <derivirana_varijabla naziv="DomainObject.Predmet.ProtustrankaIDrugi_1">STITCH LEATHER j.d.o.o. u likvidaciji, GRAČIŠĆE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STITCH LEATHER j.d.o.o. u likvidaciji, GRAČIŠĆE, OIB 10901116746, Mandalenčići 7, 52403 Gračišće</izvorni_sadrzaj>
    <derivirana_varijabla naziv="DomainObject.Predmet.ProtustrankaIDrugiAdressOIB_1">STITCH LEATHER j.d.o.o. u likvidaciji, GRAČIŠĆE, OIB 10901116746, Mandalenčići 7,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STITCH LEATHER j.d.o.o. u likvidaciji, GRAČIŠĆE</item>
      <item>Jadranka Šegota</item>
    </izvorni_sadrzaj>
    <derivirana_varijabla naziv="DomainObject.Predmet.SudioniciListNaziv_1">
      <item>FINANCIJSKA AGENCIJA, RC RIJEKA, PODRUŽNICA PULA, PULA</item>
      <item>STITCH LEATHER j.d.o.o. u likvidaciji, GRAČIŠĆE</item>
      <item>Jadranka Šegota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izvorni_sadrzaj>
    <derivirana_varijabla naziv="DomainObject.Predmet.SudioniciListAdressOIB_1">
      <item>FINANCIJSKA AGENCIJA, RC RIJEKA, PODRUŽNICA PULA, PULA, OIB 85821130368, F. Kurelca 8,51000 Rijeka</item>
      <item>STITCH LEATHER j.d.o.o. u likvidaciji, GRAČIŠĆE, OIB 10901116746, Mandalenčići 7,52403 Gračišće</item>
      <item>Jadranka Šegota, OIB 11978633369, Šet. I.g. Kovačića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10901116746</item>
      <item>, OIB 11978633369</item>
    </izvorni_sadrzaj>
    <derivirana_varijabla naziv="DomainObject.Predmet.SudioniciListNazivOIB_1">
      <item>, OIB 85821130368</item>
      <item>, OIB 10901116746</item>
      <item>, OIB 11978633369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027F4-4BC7-4E77-BEBD-35E282583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1444</properties:Characters>
  <properties:Lines>49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1776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2018-10-10T13:00:00Z</dcterms:created>
  <dc:creator>epincin</dc:creator>
  <cp:lastModifiedBy>Sanja Prodan</cp:lastModifiedBy>
  <cp:lastPrinted>2015-12-17T09:17:00Z</cp:lastPrinted>
  <dcterms:modified xmlns:xsi="http://www.w3.org/2001/XMLSchema-instance" xsi:type="dcterms:W3CDTF">2018-10-12T12:10:00Z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St-311/2018-10 / Zapisnik - Ročište radi rasprave o uvjetima za otvaranje steč. post. (St-311-2018-10-stitch leather j.d.o.o.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