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bec5" w14:paraId="6cdbec5" w:rsidRDefault="003571DD" w:rsidP="003571DD" w:rsidR="003571D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1DD" w:rsidP="003571DD" w:rsidR="003571D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71DD" w:rsidP="003571DD" w:rsidR="003571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71DD" w:rsidP="003571DD" w:rsidR="003571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71DD" w:rsidP="003571DD" w:rsidR="003571D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71DD" w:rsidP="003571DD" w:rsidR="003571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71DD" w:rsidP="003571DD" w:rsidR="003571DD" w:rsidRPr="005D578C">
      <w:pPr>
        <w:jc w:val="center"/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71DD" w:rsidP="003571DD" w:rsidR="003571DD" w:rsidRPr="005D578C">
      <w:pPr>
        <w:rPr>
          <w:rFonts w:cs="Times New Roman" w:eastAsia="Times New Roman"/>
          <w:szCs w:val="24"/>
        </w:rPr>
      </w:pPr>
    </w:p>
    <w:p w:rsidRDefault="003571DD" w:rsidP="003571DD" w:rsidR="003571DD" w:rsidRPr="00CE0207">
      <w:pPr>
        <w:ind w:firstLine="708"/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UDRUGA ZA POMOĆ U SPRJEČAVANJU I SUZBIJANJU BOLESTI OVISNOSTI „NARCONON-ADRIATIC“ – RAKALJ, Rakalj, Dalmatinska 118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55123525641, reg, br. 18001123, 19. travnja 2016.</w:t>
      </w:r>
    </w:p>
    <w:p w:rsidRDefault="003571DD" w:rsidP="003571DD" w:rsidR="003571DD" w:rsidRPr="005D578C">
      <w:pPr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71DD" w:rsidP="003571DD" w:rsidR="003571DD" w:rsidRPr="005D578C">
      <w:pPr>
        <w:rPr>
          <w:rFonts w:cs="Times New Roman" w:eastAsia="Times New Roman"/>
          <w:szCs w:val="24"/>
        </w:rPr>
      </w:pPr>
    </w:p>
    <w:p w:rsidRDefault="003571DD" w:rsidP="003571DD" w:rsidR="003571DD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POMOĆ U SPRJEČAVANJU I SUZBIJANJU BOLESTI OVISNOSTI „NARCONON-ADRIATIC“ – RAKALJ, Rakalj, Dalmatinska 118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55123525641, reg, br. 18001123.</w:t>
      </w:r>
    </w:p>
    <w:p w:rsidRDefault="003571DD" w:rsidP="003571DD" w:rsidR="003571DD" w:rsidRPr="005D578C">
      <w:pPr>
        <w:ind w:firstLine="709"/>
        <w:rPr>
          <w:rFonts w:cs="Times New Roman" w:eastAsia="Times New Roman"/>
          <w:szCs w:val="24"/>
        </w:rPr>
      </w:pPr>
    </w:p>
    <w:p w:rsidRDefault="003571DD" w:rsidP="003571DD" w:rsidR="003571D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9F66A4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3571DD" w:rsidP="003571DD" w:rsidR="003571DD">
      <w:pPr>
        <w:ind w:firstLine="708"/>
        <w:rPr>
          <w:rFonts w:cs="Times New Roman" w:eastAsia="Times New Roman"/>
          <w:szCs w:val="20"/>
        </w:rPr>
      </w:pPr>
    </w:p>
    <w:p w:rsidRDefault="003571DD" w:rsidP="003571DD" w:rsidR="003571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UDRUGA ZA POMOĆ U SPRJEČAVANJU I SUZBIJANJU BOLESTI OVISNOSTI „NARCONON-ADRIATIC“ – RAKALJ, Rakalj, Dalmatinska 118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55123525641, reg, br. 18001123.</w:t>
      </w:r>
    </w:p>
    <w:p w:rsidRDefault="003571DD" w:rsidP="003571DD" w:rsidR="003571DD">
      <w:pPr>
        <w:ind w:firstLine="709"/>
        <w:rPr>
          <w:rFonts w:cs="Times New Roman" w:eastAsia="Times New Roman"/>
          <w:szCs w:val="24"/>
        </w:rPr>
      </w:pPr>
    </w:p>
    <w:p w:rsidRDefault="003571DD" w:rsidP="003571DD" w:rsidR="003571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UDRUGA ZA POMOĆ U SPRJEČAVANJU I SUZBIJANJU BOLESTI OVISNOSTI „NARCONON-ADRIATIC“ – RAKALJ, Rakalj, Dalmatinska 118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55123525641, reg, br. 18001123, iz Registra udruga u Republici Hrvatskoj.</w:t>
      </w:r>
    </w:p>
    <w:p w:rsidRDefault="003571DD" w:rsidP="003571DD" w:rsidR="003571DD">
      <w:pPr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71DD" w:rsidP="003571DD" w:rsidR="003571DD">
      <w:pPr>
        <w:ind w:firstLine="708"/>
        <w:rPr>
          <w:rFonts w:cs="Times New Roman" w:eastAsia="Times New Roman"/>
          <w:szCs w:val="24"/>
        </w:rPr>
      </w:pPr>
    </w:p>
    <w:p w:rsidRDefault="003571DD" w:rsidP="003571DD" w:rsidR="003571DD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UDRUGA ZA POMOĆ U SPRJEČAVANJU I SUZBIJANJU BOLESTI OVISNOSTI „NARCONON-ADRIATIC“ – RAKALJ.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 xml:space="preserve">, što je utvrđeno uvidom u </w:t>
      </w:r>
      <w:r>
        <w:lastRenderedPageBreak/>
        <w:t>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St-278/2015-3 od 19.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20. studenog 2015. objavio oglas posl. br. 11 St-278/2015-4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71DD" w:rsidP="003571DD" w:rsidR="003571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71DD" w:rsidP="003571DD" w:rsidR="003571DD" w:rsidRPr="005D578C">
      <w:pPr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71DD" w:rsidP="003571DD" w:rsidR="003571DD" w:rsidRPr="005D578C">
      <w:pPr>
        <w:jc w:val="center"/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571DD" w:rsidP="003571DD" w:rsidR="003571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681D7F">
        <w:rPr>
          <w:rFonts w:cs="Times New Roman" w:eastAsia="Times New Roman"/>
          <w:szCs w:val="24"/>
        </w:rPr>
        <w:t>, v. r.</w:t>
      </w:r>
    </w:p>
    <w:p w:rsidRDefault="003571DD" w:rsidP="003571DD" w:rsidR="003571DD">
      <w:pPr>
        <w:jc w:val="left"/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jc w:val="left"/>
        <w:rPr>
          <w:rFonts w:cs="Times New Roman" w:eastAsia="Times New Roman"/>
          <w:szCs w:val="24"/>
        </w:rPr>
      </w:pPr>
    </w:p>
    <w:p w:rsidRDefault="003571DD" w:rsidP="003571DD" w:rsidR="003571D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571DD" w:rsidP="003571DD" w:rsidR="003571DD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3571DD" w:rsidP="003571DD" w:rsidR="00357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571DD" w:rsidP="003571DD" w:rsidR="003571DD">
      <w:pPr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rPr>
          <w:rFonts w:cs="Times New Roman" w:eastAsia="Times New Roman"/>
          <w:szCs w:val="24"/>
        </w:rPr>
      </w:pPr>
    </w:p>
    <w:p w:rsidRDefault="003571DD" w:rsidP="003571DD" w:rsidR="003571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71DD" w:rsidP="003571DD" w:rsidR="00357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71DD" w:rsidP="003571DD" w:rsidR="00357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ZA POMOĆ U SPRJEČAVANJU I SUZBIJANJU BOLESTI OVISNOSTI „NARCONON-ADRIATIC“ – RAKALJ, Rakalj, Dalmatinska 118</w:t>
      </w:r>
      <w:r w:rsidRPr="005D578C">
        <w:rPr>
          <w:rFonts w:cs="Times New Roman" w:eastAsia="Times New Roman"/>
          <w:szCs w:val="24"/>
        </w:rPr>
        <w:t xml:space="preserve">, </w:t>
      </w:r>
    </w:p>
    <w:p w:rsidRDefault="003571DD" w:rsidP="003571DD" w:rsidR="003571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571DD" w:rsidP="003571DD" w:rsidR="00357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71DD" w:rsidP="003571DD" w:rsidR="003571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3571DD" w:rsidP="003571DD" w:rsidR="00357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571DD" w:rsidP="003571DD" w:rsidR="003571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3571DD" w:rsidP="003571DD" w:rsidR="003571DD"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3571DD" w:rsidP="003571DD" w:rsidR="003571DD"/>
    <w:p w:rsidRDefault="003571DD" w:rsidP="003571DD" w:rsidR="003571DD"/>
    <w:p w:rsidRDefault="003571DD" w:rsidP="003571DD" w:rsidR="003571DD"/>
    <w:p w:rsidRDefault="003571DD" w:rsidP="003571DD" w:rsidR="003571DD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767" w:rsidP="003571DD" w:rsidR="00403767">
      <w:r>
        <w:separator/>
      </w:r>
    </w:p>
  </w:endnote>
  <w:endnote w:id="0" w:type="continuationSeparator">
    <w:p w:rsidRDefault="00403767" w:rsidP="003571DD" w:rsidR="00403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767" w:rsidP="003571DD" w:rsidR="00403767">
      <w:r>
        <w:separator/>
      </w:r>
    </w:p>
  </w:footnote>
  <w:footnote w:id="0" w:type="continuationSeparator">
    <w:p w:rsidRDefault="00403767" w:rsidP="003571DD" w:rsidR="00403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767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C13C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St-2</w:t>
    </w:r>
    <w:r w:rsidR="003571DD">
      <w:rPr>
        <w:szCs w:val="24"/>
      </w:rPr>
      <w:t>78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767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 St-2</w:t>
    </w:r>
    <w:r w:rsidR="003571DD">
      <w:rPr>
        <w:szCs w:val="24"/>
      </w:rPr>
      <w:t>78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26C"/>
    <w:rsid w:val="000C13CC"/>
    <w:rsid w:val="003571DD"/>
    <w:rsid w:val="00403767"/>
    <w:rsid w:val="004F5027"/>
    <w:rsid w:val="00681D7F"/>
    <w:rsid w:val="00C0326C"/>
    <w:rsid w:val="00C956B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71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1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71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1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71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6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956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956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956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71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71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71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71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71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5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6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56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56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56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U SPRJEČAVANJU I SUZBIJANJU BOLESTI OVISNOSTI "NARCONON-ADRIATIC", RAKALJ</izvorni_sadrzaj>
    <derivirana_varijabla naziv="DomainObject.Predmet.ProtustrankaFormated_1">  UDRUGA ZA POMOĆ U SPRJEČAVANJU I SUZBIJANJU BOLESTI OVISNOSTI "NARCONON-ADRIATIC", RAKALJ</derivirana_varijabla>
  </DomainObject.Predmet.ProtustrankaFormated>
  <DomainObject.Predmet.ProtustrankaFormatedOIB>
    <izvorni_sadrzaj>  UDRUGA ZA POMOĆ U SPRJEČAVANJU I SUZBIJANJU BOLESTI OVISNOSTI "NARCONON-ADRIATIC", RAKALJ, OIB 55123525641</izvorni_sadrzaj>
    <derivirana_varijabla naziv="DomainObject.Predmet.ProtustrankaFormatedOIB_1">  UDRUGA ZA POMOĆ U SPRJEČAVANJU I SUZBIJANJU BOLESTI OVISNOSTI "NARCONON-ADRIATIC", RAKALJ, OIB 55123525641</derivirana_varijabla>
  </DomainObject.Predmet.ProtustrankaFormatedOIB>
  <DomainObject.Predmet.ProtustrankaFormatedWithAdress>
    <izvorni_sadrzaj> UDRUGA ZA POMOĆ U SPRJEČAVANJU I SUZBIJANJU BOLESTI OVISNOSTI "NARCONON-ADRIATIC", RAKALJ, Dalmatinska 118, 52207 Rakalj</izvorni_sadrzaj>
    <derivirana_varijabla naziv="DomainObject.Predmet.ProtustrankaFormatedWithAdress_1"> UDRUGA ZA POMOĆ U SPRJEČAVANJU I SUZBIJANJU BOLESTI OVISNOSTI "NARCONON-ADRIATIC", RAKALJ, Dalmatinska 118, 52207 Rakalj</derivirana_varijabla>
  </DomainObject.Predmet.ProtustrankaFormatedWithAdress>
  <DomainObject.Predmet.ProtustrankaFormatedWithAdressOIB>
    <izvorni_sadrzaj> UDRUGA ZA POMOĆ U SPRJEČAVANJU I SUZBIJANJU BOLESTI OVISNOSTI "NARCONON-ADRIATIC", RAKALJ, OIB 55123525641, Dalmatinska 118, 52207 Rakalj</izvorni_sadrzaj>
    <derivirana_varijabla naziv="DomainObject.Predmet.ProtustrankaFormatedWithAdressOIB_1"> UDRUGA ZA POMOĆ U SPRJEČAVANJU I SUZBIJANJU BOLESTI OVISNOSTI "NARCONON-ADRIATIC", RAKALJ, OIB 55123525641, Dalmatinska 118, 52207 Rakalj</derivirana_varijabla>
  </DomainObject.Predmet.ProtustrankaFormatedWithAdressOIB>
  <DomainObject.Predmet.ProtustrankaWithAdress>
    <izvorni_sadrzaj>UDRUGA ZA POMOĆ U SPRJEČAVANJU I SUZBIJANJU BOLESTI OVISNOSTI "NARCONON-ADRIATIC", RAKALJ Dalmatinska 118, 52207 Rakalj</izvorni_sadrzaj>
    <derivirana_varijabla naziv="DomainObject.Predmet.ProtustrankaWithAdress_1">UDRUGA ZA POMOĆ U SPRJEČAVANJU I SUZBIJANJU BOLESTI OVISNOSTI "NARCONON-ADRIATIC", RAKALJ Dalmatinska 118, 52207 Rakalj</derivirana_varijabla>
  </DomainObject.Predmet.ProtustrankaWithAdress>
  <DomainObject.Predmet.ProtustrankaWithAdressOIB>
    <izvorni_sadrzaj>UDRUGA ZA POMOĆ U SPRJEČAVANJU I SUZBIJANJU BOLESTI OVISNOSTI "NARCONON-ADRIATIC", RAKALJ, OIB 55123525641, Dalmatinska 118, 52207 Rakalj</izvorni_sadrzaj>
    <derivirana_varijabla naziv="DomainObject.Predmet.ProtustrankaWithAdressOIB_1">UDRUGA ZA POMOĆ U SPRJEČAVANJU I SUZBIJANJU BOLESTI OVISNOSTI "NARCONON-ADRIATIC", RAKALJ, OIB 55123525641, Dalmatinska 118, 52207 Rakalj</derivirana_varijabla>
  </DomainObject.Predmet.ProtustrankaWithAdressOIB>
  <DomainObject.Predmet.ProtustrankaNazivFormated>
    <izvorni_sadrzaj>UDRUGA ZA POMOĆ U SPRJEČAVANJU I SUZBIJANJU BOLESTI OVISNOSTI "NARCONON-ADRIATIC", RAKALJ</izvorni_sadrzaj>
    <derivirana_varijabla naziv="DomainObject.Predmet.ProtustrankaNazivFormated_1">UDRUGA ZA POMOĆ U SPRJEČAVANJU I SUZBIJANJU BOLESTI OVISNOSTI "NARCONON-ADRIATIC", RAKALJ</derivirana_varijabla>
  </DomainObject.Predmet.ProtustrankaNazivFormated>
  <DomainObject.Predmet.ProtustrankaNazivFormatedOIB>
    <izvorni_sadrzaj>UDRUGA ZA POMOĆ U SPRJEČAVANJU I SUZBIJANJU BOLESTI OVISNOSTI "NARCONON-ADRIATIC", RAKALJ, OIB 55123525641</izvorni_sadrzaj>
    <derivirana_varijabla naziv="DomainObject.Predmet.ProtustrankaNazivFormatedOIB_1">UDRUGA ZA POMOĆ U SPRJEČAVANJU I SUZBIJANJU BOLESTI OVISNOSTI "NARCONON-ADRIATIC", RAKALJ, OIB 55123525641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239990.09</izvorni_sadrzaj>
    <derivirana_varijabla naziv="DomainObject.Predmet.TrenutnaVrijednost_1">239990.09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POMOĆ U SPRJEČAVANJU I SUZBIJANJU BOLESTI OVISNOSTI "NARCONON-ADRIATIC", RAKALJ</item>
    </izvorni_sadrzaj>
    <derivirana_varijabla naziv="DomainObject.Predmet.ProtuStrankaListFormated_1">
      <item>UDRUGA ZA POMOĆ U SPRJEČAVANJU I SUZBIJANJU BOLESTI OVISNOSTI "NARCONON-ADRIATIC", RAKALJ</item>
    </derivirana_varijabla>
  </DomainObject.Predmet.ProtuStrankaListFormated>
  <DomainObject.Predmet.ProtuStrankaListFormatedOIB>
    <izvorni_sadrzaj>
      <item>UDRUGA ZA POMOĆ U SPRJEČAVANJU I SUZBIJANJU BOLESTI OVISNOSTI "NARCONON-ADRIATIC", RAKALJ, OIB 55123525641</item>
    </izvorni_sadrzaj>
    <derivirana_varijabla naziv="DomainObject.Predmet.ProtuStrankaListFormatedOIB_1">
      <item>UDRUGA ZA POMOĆ U SPRJEČAVANJU I SUZBIJANJU BOLESTI OVISNOSTI "NARCONON-ADRIATIC", RAKALJ, OIB 55123525641</item>
    </derivirana_varijabla>
  </DomainObject.Predmet.ProtuStrankaListFormatedOIB>
  <DomainObject.Predmet.ProtuStrankaListFormatedWithAdress>
    <izvorni_sadrzaj>
      <item>UDRUGA ZA POMOĆ U SPRJEČAVANJU I SUZBIJANJU BOLESTI OVISNOSTI "NARCONON-ADRIATIC", RAKALJ, Dalmatinska 118, 52207 Rakalj</item>
    </izvorni_sadrzaj>
    <derivirana_varijabla naziv="DomainObject.Predmet.ProtuStrankaListFormatedWithAdress_1">
      <item>UDRUGA ZA POMOĆ U SPRJEČAVANJU I SUZBIJANJU BOLESTI OVISNOSTI "NARCONON-ADRIATIC", RAKALJ, Dalmatinska 118, 52207 Rakalj</item>
    </derivirana_varijabla>
  </DomainObject.Predmet.ProtuStrankaListFormatedWithAdress>
  <DomainObject.Predmet.ProtuStrankaListFormatedWithAdressOIB>
    <izvorni_sadrzaj>
      <item>UDRUGA ZA POMOĆ U SPRJEČAVANJU I SUZBIJANJU BOLESTI OVISNOSTI "NARCONON-ADRIATIC", RAKALJ, OIB 55123525641, Dalmatinska 118, 52207 Rakalj</item>
    </izvorni_sadrzaj>
    <derivirana_varijabla naziv="DomainObject.Predmet.ProtuStrankaListFormatedWithAdressOIB_1">
      <item>UDRUGA ZA POMOĆ U SPRJEČAVANJU I SUZBIJANJU BOLESTI OVISNOSTI "NARCONON-ADRIATIC", RAKALJ, OIB 55123525641, Dalmatinska 118, 52207 Rakalj</item>
    </derivirana_varijabla>
  </DomainObject.Predmet.ProtuStrankaListFormatedWithAdressOIB>
  <DomainObject.Predmet.ProtuStrankaListNazivFormated>
    <izvorni_sadrzaj>
      <item>UDRUGA ZA POMOĆ U SPRJEČAVANJU I SUZBIJANJU BOLESTI OVISNOSTI "NARCONON-ADRIATIC", RAKALJ</item>
    </izvorni_sadrzaj>
    <derivirana_varijabla naziv="DomainObject.Predmet.ProtuStrankaListNazivFormated_1">
      <item>UDRUGA ZA POMOĆ U SPRJEČAVANJU I SUZBIJANJU BOLESTI OVISNOSTI "NARCONON-ADRIATIC", RAKALJ</item>
    </derivirana_varijabla>
  </DomainObject.Predmet.ProtuStrankaListNazivFormated>
  <DomainObject.Predmet.ProtuStrankaListNazivFormatedOIB>
    <izvorni_sadrzaj>
      <item>UDRUGA ZA POMOĆ U SPRJEČAVANJU I SUZBIJANJU BOLESTI OVISNOSTI "NARCONON-ADRIATIC", RAKALJ, OIB 55123525641</item>
    </izvorni_sadrzaj>
    <derivirana_varijabla naziv="DomainObject.Predmet.ProtuStrankaListNazivFormatedOIB_1">
      <item>UDRUGA ZA POMOĆ U SPRJEČAVANJU I SUZBIJANJU BOLESTI OVISNOSTI "NARCONON-ADRIATIC", RAKALJ, OIB 55123525641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POMOĆ U SPRJEČAVANJU I SUZBIJANJU BOLESTI OVISNOSTI "NARCONON-ADRIATIC", RAKALJ</izvorni_sadrzaj>
    <derivirana_varijabla naziv="DomainObject.Predmet.ProtustrankaIDrugi_1">UDRUGA ZA POMOĆ U SPRJEČAVANJU I SUZBIJANJU BOLESTI OVISNOSTI "NARCONON-ADRIATIC", RAKALJ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ZA POMOĆ U SPRJEČAVANJU I SUZBIJANJU BOLESTI OVISNOSTI "NARCONON-ADRIATIC", RAKALJ, OIB 55123525641, Dalmatinska 118, 52207 Rakalj</izvorni_sadrzaj>
    <derivirana_varijabla naziv="DomainObject.Predmet.ProtustrankaIDrugiAdressOIB_1">UDRUGA ZA POMOĆ U SPRJEČAVANJU I SUZBIJANJU BOLESTI OVISNOSTI "NARCONON-ADRIATIC", RAKALJ, OIB 55123525641, Dalmatinska 118, 52207 Rakalj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POMOĆ U SPRJEČAVANJU I SUZBIJANJU BOLESTI OVISNOSTI "NARCONON-ADRIATIC", RAKALJ</item>
    </izvorni_sadrzaj>
    <derivirana_varijabla naziv="DomainObject.Predmet.SudioniciListNaziv_1">
      <item>FINANCIJSKA AGENCIJA, RC RIJEKA, PODRUŽNICA PULA, PULA</item>
      <item>UDRUGA ZA POMOĆ U SPRJEČAVANJU I SUZBIJANJU BOLESTI OVISNOSTI "NARCONON-ADRIATIC", RAKALJ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ZA POMOĆ U SPRJEČAVANJU I SUZBIJANJU BOLESTI OVISNOSTI "NARCONON-ADRIATIC", RAKALJ, OIB 55123525641, Dalmatinska 118,52207 Rakalj</item>
    </izvorni_sadrzaj>
    <derivirana_varijabla naziv="DomainObject.Predmet.SudioniciListAdressOIB_1">
      <item>FINANCIJSKA AGENCIJA, RC RIJEKA, PODRUŽNICA PULA, PULA, OIB 85821130368, Ulica grada Vukovara 70,Zagreb</item>
      <item>UDRUGA ZA POMOĆ U SPRJEČAVANJU I SUZBIJANJU BOLESTI OVISNOSTI "NARCONON-ADRIATIC", RAKALJ, OIB 55123525641, Dalmatinska 118,52207 Rakalj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55123525641</item>
    </izvorni_sadrzaj>
    <derivirana_varijabla naziv="DomainObject.Predmet.SudioniciListNazivOIB_1">
      <item>, OIB 85821130368</item>
      <item>, OIB 55123525641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4051</properties:Characters>
  <properties:Lines>94</properties:Lines>
  <properties:Paragraphs>29</properties:Paragraphs>
  <properties:TotalTime>4</properties:TotalTime>
  <properties:ScaleCrop>false</properties:ScaleCrop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2016-04-18T10:46:00Z</dcterms:created>
  <dc:creator>Mihaela Kaligari</dc:creator>
  <dc:description/>
  <cp:keywords/>
  <cp:lastModifiedBy>Jasmina Matika</cp:lastModifiedBy>
  <cp:lastPrinted>2016-04-19T09:39:00Z</cp:lastPrinted>
  <dcterms:modified xmlns:xsi="http://www.w3.org/2001/XMLSchema-instance" xsi:type="dcterms:W3CDTF">2016-04-19T09:39:00Z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