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a9b1" w14:paraId="7a0a9b1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E74E0F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-21</w:t>
      </w:r>
      <w:r w:rsidR="002A21FB">
        <w:rPr>
          <w:bCs/>
        </w:rPr>
        <w:t>/16-2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871153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E74E0F">
        <w:t xml:space="preserve"> </w:t>
      </w:r>
      <w:proofErr w:type="spellStart"/>
      <w:r w:rsidR="00E74E0F">
        <w:t>Fatime</w:t>
      </w:r>
      <w:proofErr w:type="spellEnd"/>
      <w:r w:rsidR="00E74E0F">
        <w:t xml:space="preserve"> Vražić iz Horv</w:t>
      </w:r>
      <w:r w:rsidR="001C1EFC">
        <w:t xml:space="preserve">ata, Rakov potok, </w:t>
      </w:r>
      <w:proofErr w:type="spellStart"/>
      <w:r w:rsidR="001C1EFC">
        <w:t>Bencekovići</w:t>
      </w:r>
      <w:proofErr w:type="spellEnd"/>
      <w:r w:rsidR="001C1EFC">
        <w:t xml:space="preserve"> I o</w:t>
      </w:r>
      <w:r w:rsidR="00E74E0F">
        <w:t xml:space="preserve">dvojak 12, OIB: 86998176745, </w:t>
      </w:r>
      <w:r>
        <w:t xml:space="preserve">dana </w:t>
      </w:r>
      <w:r w:rsidR="002A21FB">
        <w:t xml:space="preserve">23. kolovoza </w:t>
      </w:r>
      <w:r>
        <w:t>2016.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2A21FB">
        <w:t xml:space="preserve"> </w:t>
      </w:r>
      <w:r w:rsidR="00E74E0F">
        <w:t>Novom Zagrebu.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E74E0F">
        <w:t>Dana 22</w:t>
      </w:r>
      <w:r w:rsidR="002A21FB">
        <w:t xml:space="preserve">. srpnja 2016. potrošač </w:t>
      </w:r>
      <w:proofErr w:type="spellStart"/>
      <w:r w:rsidR="00E74E0F">
        <w:t>Fatima</w:t>
      </w:r>
      <w:proofErr w:type="spellEnd"/>
      <w:r w:rsidR="00E74E0F">
        <w:t xml:space="preserve"> Vražić podnijela</w:t>
      </w:r>
      <w:r w:rsidR="002A21FB">
        <w:t xml:space="preserve"> je prijedlog za pokretanje postupka proglašenja osobnog stečaja potrošača iz kojeg proizlazi da je prijavljeno prebivalište potrošača na adresi:</w:t>
      </w:r>
      <w:r w:rsidR="00E74E0F" w:rsidRPr="00E74E0F">
        <w:t xml:space="preserve"> </w:t>
      </w:r>
      <w:r w:rsidR="00E74E0F">
        <w:t>Horvati, Rakov p</w:t>
      </w:r>
      <w:r w:rsidR="001C1EFC">
        <w:t xml:space="preserve">otok, </w:t>
      </w:r>
      <w:proofErr w:type="spellStart"/>
      <w:r w:rsidR="001C1EFC">
        <w:t>Bencekovići</w:t>
      </w:r>
      <w:proofErr w:type="spellEnd"/>
      <w:r w:rsidR="001C1EFC">
        <w:t xml:space="preserve"> I odvojak 12.</w:t>
      </w:r>
      <w:r w:rsidR="002A21FB">
        <w:t xml:space="preserve"> 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2A21FB">
        <w:rPr>
          <w:bCs/>
        </w:rPr>
        <w:t xml:space="preserve">23. kolovoza </w:t>
      </w:r>
      <w:r>
        <w:rPr>
          <w:bCs/>
        </w:rPr>
        <w:t xml:space="preserve">2016.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1C1EFC">
        <w:t xml:space="preserve"> v. r.</w:t>
      </w:r>
      <w:r w:rsidR="002A21FB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871153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E74E0F">
        <w:rPr>
          <w:bCs/>
        </w:rPr>
        <w:t>Potrošaču.</w:t>
      </w:r>
    </w:p>
    <w:p w:rsidRDefault="00871153" w:rsidP="00871153" w:rsidR="00871153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2A21FB" w:rsidP="00871153" w:rsidR="002A21FB">
      <w:pPr>
        <w:pStyle w:val="Tijeloteksta"/>
      </w:pPr>
    </w:p>
    <w:p w:rsidRDefault="001C1EFC" w:rsidP="00871153" w:rsidR="00E74E0F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E74E0F" w:rsidP="00871153" w:rsidR="00E74E0F">
      <w:pPr>
        <w:pStyle w:val="Tijeloteksta"/>
      </w:pPr>
    </w:p>
    <w:p w:rsidRDefault="001C1EFC" w:rsidP="001C1EFC" w:rsidR="00896E51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Sect="00871153" w:rsidR="00896E5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206" w:rsidP="00871153" w:rsidR="00510206">
      <w:r>
        <w:separator/>
      </w:r>
    </w:p>
  </w:endnote>
  <w:endnote w:id="0" w:type="continuationSeparator">
    <w:p w:rsidRDefault="00510206" w:rsidP="00871153" w:rsidR="00510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206" w:rsidP="00871153" w:rsidR="00510206">
      <w:r>
        <w:separator/>
      </w:r>
    </w:p>
  </w:footnote>
  <w:footnote w:id="0" w:type="continuationSeparator">
    <w:p w:rsidRDefault="00510206" w:rsidP="00871153" w:rsidR="005102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EFC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-21/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C1EFC"/>
    <w:rsid w:val="002A21FB"/>
    <w:rsid w:val="004B3529"/>
    <w:rsid w:val="00510206"/>
    <w:rsid w:val="00514EC4"/>
    <w:rsid w:val="006D7C84"/>
    <w:rsid w:val="00701D97"/>
    <w:rsid w:val="00871153"/>
    <w:rsid w:val="00896E51"/>
    <w:rsid w:val="00A66052"/>
    <w:rsid w:val="00DF2B22"/>
    <w:rsid w:val="00E15CA4"/>
    <w:rsid w:val="00E27895"/>
    <w:rsid w:val="00E74E0F"/>
    <w:rsid w:val="00EF77A5"/>
    <w:rsid w:val="00F0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8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8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Sp-21/2016</izvorni_sadrzaj>
    <derivirana_varijabla naziv="DomainObject.Predmet.OznakaBroj_1">Sp-21/2016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Fatima Vražić</izvorni_sadrzaj>
    <derivirana_varijabla naziv="DomainObject.Predmet.StrankaFormated_1">  Fatima Vražić</derivirana_varijabla>
  </DomainObject.Predmet.StrankaFormated>
  <DomainObject.Predmet.StrankaFormatedOIB>
    <izvorni_sadrzaj>  Fatima Vražić, OIB 86998176745</izvorni_sadrzaj>
    <derivirana_varijabla naziv="DomainObject.Predmet.StrankaFormatedOIB_1">  Fatima Vražić, OIB 86998176745</derivirana_varijabla>
  </DomainObject.Predmet.StrankaFormatedOIB>
  <DomainObject.Predmet.StrankaFormatedWithAdress>
    <izvorni_sadrzaj> Fatima Vražić, Bencekovići I.odvojak 12, 10436 Horvati</izvorni_sadrzaj>
    <derivirana_varijabla naziv="DomainObject.Predmet.StrankaFormatedWithAdress_1"> Fatima Vražić, Bencekovići I.odvojak 12, 10436 Horvati</derivirana_varijabla>
  </DomainObject.Predmet.StrankaFormatedWithAdress>
  <DomainObject.Predmet.StrankaFormatedWithAdressOIB>
    <izvorni_sadrzaj> Fatima Vražić, OIB 86998176745, Bencekovići I.odvojak 12, 10436 Horvati</izvorni_sadrzaj>
    <derivirana_varijabla naziv="DomainObject.Predmet.StrankaFormatedWithAdressOIB_1"> Fatima Vražić, OIB 86998176745, Bencekovići I.odvojak 12, 10436 Horvati</derivirana_varijabla>
  </DomainObject.Predmet.StrankaFormatedWithAdressOIB>
  <DomainObject.Predmet.StrankaWithAdress>
    <izvorni_sadrzaj>Fatima Vražić Bencekovići I.odvojak 12,10436 Horvati</izvorni_sadrzaj>
    <derivirana_varijabla naziv="DomainObject.Predmet.StrankaWithAdress_1">Fatima Vražić Bencekovići I.odvojak 12,10436 Horvati</derivirana_varijabla>
  </DomainObject.Predmet.StrankaWithAdress>
  <DomainObject.Predmet.StrankaWithAdressOIB>
    <izvorni_sadrzaj>Fatima Vražić, OIB 86998176745, Bencekovići I.odvojak 12,10436 Horvati</izvorni_sadrzaj>
    <derivirana_varijabla naziv="DomainObject.Predmet.StrankaWithAdressOIB_1">Fatima Vražić, OIB 86998176745, Bencekovići I.odvojak 12,10436 Horvati</derivirana_varijabla>
  </DomainObject.Predmet.StrankaWithAdressOIB>
  <DomainObject.Predmet.StrankaNazivFormated>
    <izvorni_sadrzaj>Fatima Vražić</izvorni_sadrzaj>
    <derivirana_varijabla naziv="DomainObject.Predmet.StrankaNazivFormated_1">Fatima Vražić</derivirana_varijabla>
  </DomainObject.Predmet.StrankaNazivFormated>
  <DomainObject.Predmet.StrankaNazivFormatedOIB>
    <izvorni_sadrzaj>Fatima Vražić, OIB 86998176745</izvorni_sadrzaj>
    <derivirana_varijabla naziv="DomainObject.Predmet.StrankaNazivFormatedOIB_1">Fatima Vražić, OIB 86998176745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Fatima Vražić</item>
    </izvorni_sadrzaj>
    <derivirana_varijabla naziv="DomainObject.Predmet.StrankaListFormated_1">
      <item>Fatima Vražić</item>
    </derivirana_varijabla>
  </DomainObject.Predmet.StrankaListFormated>
  <DomainObject.Predmet.StrankaListFormatedOIB>
    <izvorni_sadrzaj>
      <item>Fatima Vražić, OIB 86998176745</item>
    </izvorni_sadrzaj>
    <derivirana_varijabla naziv="DomainObject.Predmet.StrankaListFormatedOIB_1">
      <item>Fatima Vražić, OIB 86998176745</item>
    </derivirana_varijabla>
  </DomainObject.Predmet.StrankaListFormatedOIB>
  <DomainObject.Predmet.StrankaListFormatedWithAdress>
    <izvorni_sadrzaj>
      <item>Fatima Vražić, Bencekovići I.odvojak 12, 10436 Horvati</item>
    </izvorni_sadrzaj>
    <derivirana_varijabla naziv="DomainObject.Predmet.StrankaListFormatedWithAdress_1">
      <item>Fatima Vražić, Bencekovići I.odvojak 12, 10436 Horvati</item>
    </derivirana_varijabla>
  </DomainObject.Predmet.StrankaListFormatedWithAdress>
  <DomainObject.Predmet.StrankaListFormatedWithAdressOIB>
    <izvorni_sadrzaj>
      <item>Fatima Vražić, OIB 86998176745, Bencekovići I.odvojak 12, 10436 Horvati</item>
    </izvorni_sadrzaj>
    <derivirana_varijabla naziv="DomainObject.Predmet.StrankaListFormatedWithAdressOIB_1">
      <item>Fatima Vražić, OIB 86998176745, Bencekovići I.odvojak 12, 10436 Horvati</item>
    </derivirana_varijabla>
  </DomainObject.Predmet.StrankaListFormatedWithAdressOIB>
  <DomainObject.Predmet.StrankaListNazivFormated>
    <izvorni_sadrzaj>
      <item>Fatima Vražić</item>
    </izvorni_sadrzaj>
    <derivirana_varijabla naziv="DomainObject.Predmet.StrankaListNazivFormated_1">
      <item>Fatima Vražić</item>
    </derivirana_varijabla>
  </DomainObject.Predmet.StrankaListNazivFormated>
  <DomainObject.Predmet.StrankaListNazivFormatedOIB>
    <izvorni_sadrzaj>
      <item>Fatima Vražić, OIB 86998176745</item>
    </izvorni_sadrzaj>
    <derivirana_varijabla naziv="DomainObject.Predmet.StrankaListNazivFormatedOIB_1">
      <item>Fatima Vražić, OIB 86998176745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Fatima Vražić</izvorni_sadrzaj>
    <derivirana_varijabla naziv="DomainObject.Predmet.StrankaIDrugi_1">Fatima Vražić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Fatima Vražić, OIB 86998176745, Bencekovići I.odvojak 12, 10436 Horvati</izvorni_sadrzaj>
    <derivirana_varijabla naziv="DomainObject.Predmet.StrankaIDrugiAdressOIB_1">Fatima Vražić, OIB 86998176745, Bencekovići I.odvojak 12, 10436 Horvati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Fatima Vražić</item>
    </izvorni_sadrzaj>
    <derivirana_varijabla naziv="DomainObject.Predmet.SudioniciListNaziv_1">
      <item>Fatima Vražić</item>
    </derivirana_varijabla>
  </DomainObject.Predmet.SudioniciListNaziv>
  <DomainObject.Predmet.SudioniciListAdressOIB>
    <izvorni_sadrzaj>
      <item>Fatima Vražić, OIB 86998176745, Bencekovići I.odvojak 12,10436 Horvati</item>
    </izvorni_sadrzaj>
    <derivirana_varijabla naziv="DomainObject.Predmet.SudioniciListAdressOIB_1">
      <item>Fatima Vražić, OIB 86998176745, Bencekovići I.odvojak 12,10436 Horvati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86998176745</item>
    </izvorni_sadrzaj>
    <derivirana_varijabla naziv="DomainObject.Predmet.SudioniciListNazivOIB_1">
      <item>, OIB 86998176745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1242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2016-08-23T08:29:00Z</dcterms:created>
  <dc:creator>Veronika Kolačko</dc:creator>
  <cp:lastModifiedBy>Veronika Kolačko</cp:lastModifiedBy>
  <cp:lastPrinted>2016-08-23T08:35:00Z</cp:lastPrinted>
  <dcterms:modified xmlns:xsi="http://www.w3.org/2001/XMLSchema-instance" xsi:type="dcterms:W3CDTF">2016-08-24T13:04:00Z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