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13df" w14:paraId="0f613df" w:rsidRDefault="00741A9A" w:rsidP="00910611" w:rsidR="00741A9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41A9A" w:rsidP="00910611" w:rsidR="00741A9A">
      <w:r>
        <w:rPr>
          <w:rFonts w:eastAsia="MS Mincho"/>
        </w:rPr>
        <w:t xml:space="preserve">   REPUBLIKA HRVATSKA</w:t>
      </w:r>
    </w:p>
    <w:p w:rsidRDefault="00741A9A" w:rsidP="00910611" w:rsidR="00741A9A">
      <w:r>
        <w:rPr>
          <w:rFonts w:eastAsia="MS Mincho"/>
        </w:rPr>
        <w:t>TRGOVAČKI SUD U RIJECI</w:t>
      </w:r>
    </w:p>
    <w:p w:rsidRDefault="00741A9A" w:rsidR="00741A9A"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616986">
        <w:t>342</w:t>
      </w:r>
      <w:r w:rsidR="00B11A8A">
        <w:t>/2018</w:t>
      </w:r>
      <w:r w:rsidR="006F236F">
        <w:t>-</w:t>
      </w:r>
      <w:r w:rsidR="003E4EF1">
        <w:t>2</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616986" w:rsidRPr="00616986">
        <w:rPr>
          <w:rFonts w:cs="Arial"/>
        </w:rPr>
        <w:t>ZENERAL j. d. o. o. za održavanje plovila i usluge</w:t>
      </w:r>
      <w:r w:rsidR="00616986">
        <w:rPr>
          <w:rFonts w:cs="Arial"/>
        </w:rPr>
        <w:t>, Novalja, Ulica Punta Mira 10,</w:t>
      </w:r>
      <w:r w:rsidR="00D137D2">
        <w:rPr>
          <w:rFonts w:cs="Arial"/>
        </w:rPr>
        <w:t xml:space="preserve"> OIB</w:t>
      </w:r>
      <w:r w:rsidR="00616986">
        <w:rPr>
          <w:rFonts w:cs="Arial"/>
        </w:rPr>
        <w:t xml:space="preserve"> </w:t>
      </w:r>
      <w:r w:rsidR="00616986" w:rsidRPr="00616986">
        <w:rPr>
          <w:rFonts w:cs="Arial"/>
        </w:rPr>
        <w:t>59913219087</w:t>
      </w:r>
      <w:r w:rsidR="005A66FE" w:rsidRPr="005A66FE">
        <w:rPr>
          <w:rFonts w:cs="Arial"/>
        </w:rPr>
        <w:t xml:space="preserve">, </w:t>
      </w:r>
      <w:r w:rsidR="00371136" w:rsidRPr="00371136">
        <w:rPr>
          <w:rFonts w:cs="Arial"/>
        </w:rPr>
        <w:t xml:space="preserve">dana </w:t>
      </w:r>
      <w:r w:rsidR="003E4EF1">
        <w:rPr>
          <w:rFonts w:cs="Arial"/>
        </w:rPr>
        <w:t>16</w:t>
      </w:r>
      <w:r w:rsidR="003412F1">
        <w:rPr>
          <w:rFonts w:cs="Arial"/>
        </w:rPr>
        <w:t>.</w:t>
      </w:r>
      <w:r w:rsidR="003E4EF1">
        <w:rPr>
          <w:rFonts w:cs="Arial"/>
        </w:rPr>
        <w:t xml:space="preserve"> </w:t>
      </w:r>
      <w:r w:rsidR="003412F1">
        <w:rPr>
          <w:rFonts w:cs="Arial"/>
        </w:rPr>
        <w:t>srpnja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616986" w:rsidRPr="00616986">
        <w:rPr>
          <w:rFonts w:cs="Arial"/>
        </w:rPr>
        <w:t>ZENERAL j. d. o. o. za održavanje plovila i usluge, Novalja, Ulica Punta Mira 10, OIB 59913219087</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412F1" w:rsidR="00676B2F">
      <w:pPr>
        <w:pStyle w:val="Odlomakpopisa"/>
        <w:numPr>
          <w:ilvl w:val="0"/>
          <w:numId w:val="4"/>
        </w:numPr>
        <w:jc w:val="both"/>
      </w:pPr>
      <w:r>
        <w:t>Nalaže</w:t>
      </w:r>
      <w:r w:rsidR="00676B2F">
        <w:t xml:space="preserve"> se osobi ovlaštenoj za zastupanje dužnika</w:t>
      </w:r>
      <w:r w:rsidR="00B4347D">
        <w:t xml:space="preserve"> </w:t>
      </w:r>
      <w:r w:rsidR="00616986">
        <w:t>MARINU ZENERAL, Novalja, Ulica Punta Mira 10, OIB 99987366295</w:t>
      </w:r>
      <w:r w:rsidR="00D137D2">
        <w:t xml:space="preserve"> </w:t>
      </w:r>
      <w:r w:rsidR="005A66FE">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5F1580" w:rsidP="005F1580" w:rsidR="005F1580">
      <w:pPr>
        <w:pStyle w:val="Odlomakpopisa"/>
      </w:pP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3E4EF1">
        <w:rPr>
          <w:b/>
        </w:rPr>
        <w:t>20</w:t>
      </w:r>
      <w:r w:rsidR="003412F1">
        <w:rPr>
          <w:b/>
        </w:rPr>
        <w:t>. rujna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D137D2">
        <w:rPr>
          <w:b/>
          <w:bCs/>
        </w:rPr>
        <w:t>10</w:t>
      </w:r>
      <w:r w:rsidR="00BF24A6" w:rsidRPr="00B11A8A">
        <w:rPr>
          <w:b/>
          <w:bCs/>
        </w:rPr>
        <w:t>:</w:t>
      </w:r>
      <w:r w:rsidR="00616986">
        <w:rPr>
          <w:b/>
          <w:bCs/>
        </w:rPr>
        <w:t>30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3412F1">
        <w:t>06. lipnja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616986" w:rsidRPr="00616986">
        <w:rPr>
          <w:rFonts w:cs="Arial"/>
        </w:rPr>
        <w:t xml:space="preserve">ZENERAL j. d. o. o. za održavanje plovila i usluge, Novalja, Ulica Punta Mira 10, OIB 59913219087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616986">
        <w:t>29</w:t>
      </w:r>
      <w:r w:rsidR="00D7077C">
        <w:t>. svibnja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992F47">
        <w:t>120</w:t>
      </w:r>
      <w:r w:rsidR="00036499">
        <w:t xml:space="preserve"> dana u </w:t>
      </w:r>
      <w:r>
        <w:t xml:space="preserve">ukupnom iznosu </w:t>
      </w:r>
      <w:r w:rsidR="00616986">
        <w:t>33.209,68</w:t>
      </w:r>
      <w:r w:rsidR="00D7077C">
        <w:t xml:space="preserve"> </w:t>
      </w:r>
      <w:r w:rsidR="00FA62F4">
        <w:t>kn</w:t>
      </w:r>
      <w:r>
        <w:t xml:space="preserve"> u koji iznos je uračunata i kamata i naknada Financijske agencije za provedbe ovrhe</w:t>
      </w:r>
      <w:r w:rsidR="00B56613">
        <w:t xml:space="preserve"> i</w:t>
      </w:r>
      <w:r>
        <w:t xml:space="preserve"> da dužnik ima </w:t>
      </w:r>
      <w:r w:rsidR="000601FD">
        <w:t>jednog</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3E4EF1">
        <w:t>16</w:t>
      </w:r>
      <w:r w:rsidR="003412F1">
        <w:t>. srpnja</w:t>
      </w:r>
      <w:r>
        <w:t xml:space="preserve"> 2018.</w:t>
      </w:r>
      <w:r w:rsidR="005F1580">
        <w:t xml:space="preserve"> godine</w:t>
      </w:r>
      <w:r>
        <w:t xml:space="preserve"> ima neizvršene osnove za plaćanje u ukupnom iznosu </w:t>
      </w:r>
      <w:r w:rsidR="00616986">
        <w:t>33.254,01</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3E4EF1">
        <w:t>16</w:t>
      </w:r>
      <w:r w:rsidR="003412F1">
        <w:t>. srpnja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741A9A" w:rsidR="00F35617" w:rsidRPr="002A5A2D">
      <w:pPr>
        <w:ind w:firstLine="708" w:left="1416"/>
        <w:jc w:val="right"/>
        <w:rPr>
          <w:sz w:val="32"/>
        </w:rPr>
      </w:pPr>
      <w:r>
        <w:tab/>
      </w:r>
      <w:r>
        <w:tab/>
      </w:r>
      <w:r>
        <w:tab/>
      </w:r>
      <w:r>
        <w:tab/>
      </w:r>
      <w:r w:rsidR="00992F47">
        <w:t xml:space="preserve">  </w:t>
      </w:r>
      <w:r w:rsidR="00722C92" w:rsidRPr="00EA1A22">
        <w:t>Daniela Korlević</w:t>
      </w:r>
      <w:r w:rsidR="005517A2">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1A9A">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616986">
      <w:t>342</w:t>
    </w:r>
    <w:r w:rsidR="00B11A8A">
      <w:t>/2018</w:t>
    </w:r>
    <w:r w:rsidR="00BE52D4">
      <w:t>-</w:t>
    </w:r>
    <w:r w:rsidR="003E4EF1">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4501"/>
    <w:rsid w:val="000257A2"/>
    <w:rsid w:val="00025C9B"/>
    <w:rsid w:val="00035474"/>
    <w:rsid w:val="00036499"/>
    <w:rsid w:val="0004116B"/>
    <w:rsid w:val="000437EC"/>
    <w:rsid w:val="00055628"/>
    <w:rsid w:val="000601FD"/>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47CFA"/>
    <w:rsid w:val="0025382A"/>
    <w:rsid w:val="00254BCC"/>
    <w:rsid w:val="00263786"/>
    <w:rsid w:val="002707BA"/>
    <w:rsid w:val="0027212C"/>
    <w:rsid w:val="00274D18"/>
    <w:rsid w:val="00286D00"/>
    <w:rsid w:val="0029291C"/>
    <w:rsid w:val="00293401"/>
    <w:rsid w:val="002A0177"/>
    <w:rsid w:val="002A5A2D"/>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6986"/>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1A9A"/>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259D"/>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51123"/>
    <w:rsid w:val="00C616C1"/>
    <w:rsid w:val="00C72537"/>
    <w:rsid w:val="00C87349"/>
    <w:rsid w:val="00C965DC"/>
    <w:rsid w:val="00CA4BF7"/>
    <w:rsid w:val="00CE61F5"/>
    <w:rsid w:val="00CE7BDC"/>
    <w:rsid w:val="00D10D8D"/>
    <w:rsid w:val="00D137D2"/>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741A9A"/>
    <w:rPr>
      <w:color w:val="808080"/>
      <w:bdr w:space="0" w:sz="0" w:color="auto" w:val="none"/>
      <w:shd w:fill="auto" w:color="auto" w:val="clear"/>
    </w:rPr>
  </w:style>
  <w:style w:customStyle="true" w:styleId="eSPISCCParagraphDefaultFont" w:type="character">
    <w:name w:val="eSPIS_CC_Paragraph Default Font"/>
    <w:basedOn w:val="Zadanifontodlomka"/>
    <w:rsid w:val="00741A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1A9A"/>
    <w:rPr>
      <w:bdr w:space="0" w:sz="0" w:color="auto" w:val="none"/>
      <w:shd w:fill="FFFFCC" w:color="auto" w:val="clear"/>
      <w:lang w:val="hr-HR"/>
    </w:rPr>
  </w:style>
  <w:style w:customStyle="true" w:styleId="PozadinaSvijetloCrvena" w:type="character">
    <w:name w:val="Pozadina_SvijetloCrvena"/>
    <w:basedOn w:val="eSPISCCParagraphDefaultFont"/>
    <w:rsid w:val="00741A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1A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741A9A"/>
    <w:rPr>
      <w:color w:val="808080"/>
      <w:bdr w:color="auto" w:space="0" w:sz="0" w:val="none"/>
      <w:shd w:color="auto" w:fill="auto" w:val="clear"/>
    </w:rPr>
  </w:style>
  <w:style w:customStyle="1" w:styleId="eSPISCCParagraphDefaultFont" w:type="character">
    <w:name w:val="eSPIS_CC_Paragraph Default Font"/>
    <w:basedOn w:val="Zadanifontodlomka"/>
    <w:rsid w:val="00741A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1A9A"/>
    <w:rPr>
      <w:bdr w:color="auto" w:space="0" w:sz="0" w:val="none"/>
      <w:shd w:color="auto" w:fill="FFFFCC" w:val="clear"/>
      <w:lang w:val="hr-HR"/>
    </w:rPr>
  </w:style>
  <w:style w:customStyle="1" w:styleId="PozadinaSvijetloCrvena" w:type="character">
    <w:name w:val="Pozadina_SvijetloCrvena"/>
    <w:basedOn w:val="eSPISCCParagraphDefaultFont"/>
    <w:rsid w:val="00741A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1A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St-342/2018-2</izvorni_sadrzaj>
    <derivirana_varijabla naziv="DomainObject.Oznaka_1">St-342/2018-2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St-342/2018</izvorni_sadrzaj>
    <derivirana_varijabla naziv="DomainObject.Predmet.OznakaBroj_1">St-342/2018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ZENERAL j. d. o. o. za održavanje plovila i usluge</izvorni_sadrzaj>
    <derivirana_varijabla naziv="DomainObject.Predmet.ProtustrankaFormated_1">  ZENERAL j. d. o. o. za održavanje plovila i usluge</derivirana_varijabla>
  </DomainObject.Predmet.ProtustrankaFormated>
  <DomainObject.Predmet.ProtustrankaFormatedOIB>
    <izvorni_sadrzaj>  ZENERAL j. d. o. o. za održavanje plovila i usluge, OIB 59913219087</izvorni_sadrzaj>
    <derivirana_varijabla naziv="DomainObject.Predmet.ProtustrankaFormatedOIB_1">  ZENERAL j. d. o. o. za održavanje plovila i usluge, OIB 59913219087</derivirana_varijabla>
  </DomainObject.Predmet.ProtustrankaFormatedOIB>
  <DomainObject.Predmet.ProtustrankaFormatedWithAdress>
    <izvorni_sadrzaj> ZENERAL j. d. o. o. za održavanje plovila i usluge, Ulica Punta Mira 10, 53291 Novalja</izvorni_sadrzaj>
    <derivirana_varijabla naziv="DomainObject.Predmet.ProtustrankaFormatedWithAdress_1"> ZENERAL j. d. o. o. za održavanje plovila i usluge, Ulica Punta Mira 10, 53291 Novalja</derivirana_varijabla>
  </DomainObject.Predmet.ProtustrankaFormatedWithAdress>
  <DomainObject.Predmet.ProtustrankaFormatedWithAdressOIB>
    <izvorni_sadrzaj> ZENERAL j. d. o. o. za održavanje plovila i usluge, OIB 59913219087, Ulica Punta Mira 10, 53291 Novalja</izvorni_sadrzaj>
    <derivirana_varijabla naziv="DomainObject.Predmet.ProtustrankaFormatedWithAdressOIB_1"> ZENERAL j. d. o. o. za održavanje plovila i usluge, OIB 59913219087, Ulica Punta Mira 10, 53291 Novalja</derivirana_varijabla>
  </DomainObject.Predmet.ProtustrankaFormatedWithAdressOIB>
  <DomainObject.Predmet.ProtustrankaWithAdress>
    <izvorni_sadrzaj>ZENERAL j. d. o. o. za održavanje plovila i usluge Ulica Punta Mira 10, 53291 Novalja</izvorni_sadrzaj>
    <derivirana_varijabla naziv="DomainObject.Predmet.ProtustrankaWithAdress_1">ZENERAL j. d. o. o. za održavanje plovila i usluge Ulica Punta Mira 10, 53291 Novalja</derivirana_varijabla>
  </DomainObject.Predmet.ProtustrankaWithAdress>
  <DomainObject.Predmet.ProtustrankaWithAdressOIB>
    <izvorni_sadrzaj>ZENERAL j. d. o. o. za održavanje plovila i usluge, OIB 59913219087, Ulica Punta Mira 10, 53291 Novalja</izvorni_sadrzaj>
    <derivirana_varijabla naziv="DomainObject.Predmet.ProtustrankaWithAdressOIB_1">ZENERAL j. d. o. o. za održavanje plovila i usluge, OIB 59913219087, Ulica Punta Mira 10, 53291 Novalja</derivirana_varijabla>
  </DomainObject.Predmet.ProtustrankaWithAdressOIB>
  <DomainObject.Predmet.ProtustrankaNazivFormated>
    <izvorni_sadrzaj>ZENERAL j. d. o. o. za održavanje plovila i usluge</izvorni_sadrzaj>
    <derivirana_varijabla naziv="DomainObject.Predmet.ProtustrankaNazivFormated_1">ZENERAL j. d. o. o. za održavanje plovila i usluge</derivirana_varijabla>
  </DomainObject.Predmet.ProtustrankaNazivFormated>
  <DomainObject.Predmet.ProtustrankaNazivFormatedOIB>
    <izvorni_sadrzaj>ZENERAL j. d. o. o. za održavanje plovila i usluge, OIB 59913219087</izvorni_sadrzaj>
    <derivirana_varijabla naziv="DomainObject.Predmet.ProtustrankaNazivFormatedOIB_1">ZENERAL j. d. o. o. za održavanje plovila i usluge, OIB 59913219087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ZENERAL j. d. o. o. za održavanje plovila i usluge</item>
    </izvorni_sadrzaj>
    <derivirana_varijabla naziv="DomainObject.Predmet.ProtuStrankaListFormated_1">
      <item>ZENERAL j. d. o. o. za održavanje plovila i usluge</item>
    </derivirana_varijabla>
  </DomainObject.Predmet.ProtuStrankaListFormated>
  <DomainObject.Predmet.ProtuStrankaListFormatedOIB>
    <izvorni_sadrzaj>
      <item>ZENERAL j. d. o. o. za održavanje plovila i usluge, OIB 59913219087</item>
    </izvorni_sadrzaj>
    <derivirana_varijabla naziv="DomainObject.Predmet.ProtuStrankaListFormatedOIB_1">
      <item>ZENERAL j. d. o. o. za održavanje plovila i usluge, OIB 59913219087</item>
    </derivirana_varijabla>
  </DomainObject.Predmet.ProtuStrankaListFormatedOIB>
  <DomainObject.Predmet.ProtuStrankaListFormatedWithAdress>
    <izvorni_sadrzaj>
      <item>ZENERAL j. d. o. o. za održavanje plovila i usluge, Ulica Punta Mira 10, 53291 Novalja</item>
    </izvorni_sadrzaj>
    <derivirana_varijabla naziv="DomainObject.Predmet.ProtuStrankaListFormatedWithAdress_1">
      <item>ZENERAL j. d. o. o. za održavanje plovila i usluge, Ulica Punta Mira 10, 53291 Novalja</item>
    </derivirana_varijabla>
  </DomainObject.Predmet.ProtuStrankaListFormatedWithAdress>
  <DomainObject.Predmet.ProtuStrankaListFormatedWithAdressOIB>
    <izvorni_sadrzaj>
      <item>ZENERAL j. d. o. o. za održavanje plovila i usluge, OIB 59913219087, Ulica Punta Mira 10, 53291 Novalja</item>
    </izvorni_sadrzaj>
    <derivirana_varijabla naziv="DomainObject.Predmet.ProtuStrankaListFormatedWithAdressOIB_1">
      <item>ZENERAL j. d. o. o. za održavanje plovila i usluge, OIB 59913219087, Ulica Punta Mira 10, 53291 Novalja</item>
    </derivirana_varijabla>
  </DomainObject.Predmet.ProtuStrankaListFormatedWithAdressOIB>
  <DomainObject.Predmet.ProtuStrankaListNazivFormated>
    <izvorni_sadrzaj>
      <item>ZENERAL j. d. o. o. za održavanje plovila i usluge</item>
    </izvorni_sadrzaj>
    <derivirana_varijabla naziv="DomainObject.Predmet.ProtuStrankaListNazivFormated_1">
      <item>ZENERAL j. d. o. o. za održavanje plovila i usluge</item>
    </derivirana_varijabla>
  </DomainObject.Predmet.ProtuStrankaListNazivFormated>
  <DomainObject.Predmet.ProtuStrankaListNazivFormatedOIB>
    <izvorni_sadrzaj>
      <item>ZENERAL j. d. o. o. za održavanje plovila i usluge, OIB 59913219087</item>
    </izvorni_sadrzaj>
    <derivirana_varijabla naziv="DomainObject.Predmet.ProtuStrankaListNazivFormatedOIB_1">
      <item>ZENERAL j. d. o. o. za održavanje plovila i usluge, OIB 59913219087</item>
    </derivirana_varijabla>
  </DomainObject.Predmet.ProtuStrankaListNazivFormatedOIB>
  <DomainObject.Predmet.OstaliListFormated>
    <izvorni_sadrzaj>
      <item>Marin Zeneral</item>
    </izvorni_sadrzaj>
    <derivirana_varijabla naziv="DomainObject.Predmet.OstaliListFormated_1">
      <item>Marin Zeneral</item>
    </derivirana_varijabla>
  </DomainObject.Predmet.OstaliListFormated>
  <DomainObject.Predmet.OstaliListFormatedOIB>
    <izvorni_sadrzaj>
      <item>Marin Zeneral, OIB 99987366295</item>
    </izvorni_sadrzaj>
    <derivirana_varijabla naziv="DomainObject.Predmet.OstaliListFormatedOIB_1">
      <item>Marin Zeneral, OIB 99987366295</item>
    </derivirana_varijabla>
  </DomainObject.Predmet.OstaliListFormatedOIB>
  <DomainObject.Predmet.OstaliListFormatedWithAdress>
    <izvorni_sadrzaj>
      <item>Marin Zeneral, Ulica Punta Mira 10, 53291 Novalja</item>
    </izvorni_sadrzaj>
    <derivirana_varijabla naziv="DomainObject.Predmet.OstaliListFormatedWithAdress_1">
      <item>Marin Zeneral, Ulica Punta Mira 10, 53291 Novalja</item>
    </derivirana_varijabla>
  </DomainObject.Predmet.OstaliListFormatedWithAdress>
  <DomainObject.Predmet.OstaliListFormatedWithAdressOIB>
    <izvorni_sadrzaj>
      <item>Marin Zeneral, OIB 99987366295, Ulica Punta Mira 10, 53291 Novalja</item>
    </izvorni_sadrzaj>
    <derivirana_varijabla naziv="DomainObject.Predmet.OstaliListFormatedWithAdressOIB_1">
      <item>Marin Zeneral, OIB 99987366295, Ulica Punta Mira 10, 53291 Novalja</item>
    </derivirana_varijabla>
  </DomainObject.Predmet.OstaliListFormatedWithAdressOIB>
  <DomainObject.Predmet.OstaliListNazivFormated>
    <izvorni_sadrzaj>
      <item>Marin Zeneral</item>
    </izvorni_sadrzaj>
    <derivirana_varijabla naziv="DomainObject.Predmet.OstaliListNazivFormated_1">
      <item>Marin Zeneral</item>
    </derivirana_varijabla>
  </DomainObject.Predmet.OstaliListNazivFormated>
  <DomainObject.Predmet.OstaliListNazivFormatedOIB>
    <izvorni_sadrzaj>
      <item>Marin Zeneral, OIB 99987366295</item>
    </izvorni_sadrzaj>
    <derivirana_varijabla naziv="DomainObject.Predmet.OstaliListNazivFormatedOIB_1">
      <item>Marin Zeneral, OIB 99987366295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St-342/2018-2</izvorni_sadrzaj>
    <derivirana_varijabla naziv="DomainObject.PoslovniBrojDokumenta_1">St-342/2018-2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ZENERAL j. d. o. o. za održavanje plovila i usluge</izvorni_sadrzaj>
    <derivirana_varijabla naziv="DomainObject.Predmet.ProtustrankaIDrugi_1">ZENERAL j. d. o. o. za održavanje plovila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ZENERAL j. d. o. o. za održavanje plovila i usluge, OIB 59913219087, Ulica Punta Mira 10, 53291 Novalja</izvorni_sadrzaj>
    <derivirana_varijabla naziv="DomainObject.Predmet.ProtustrankaIDrugiAdressOIB_1">ZENERAL j. d. o. o. za održavanje plovila i usluge, OIB 59913219087, Ulica Punta Mira 10,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ZENERAL j. d. o. o. za održavanje plovila i usluge</item>
      <item>Marin Zeneral</item>
    </izvorni_sadrzaj>
    <derivirana_varijabla naziv="DomainObject.Predmet.SudioniciListNaziv_1">
      <item>FINA  Rijeka</item>
      <item>ZENERAL j. d. o. o. za održavanje plovila i usluge</item>
      <item>Marin Zeneral</item>
    </derivirana_varijabla>
  </DomainObject.Predmet.SudioniciListNaziv>
  <DomainObject.Predmet.SudioniciListAdressOIB>
    <izvorni_sadrzaj>
      <item>FINA  Rijeka, OIB 85821130368, Frana Kurelca 8,51000 Rijeka</item>
      <item>ZENERAL j. d. o. o. za održavanje plovila i usluge, OIB 59913219087, Ulica Punta Mira 10,53291 Novalja</item>
      <item>Marin Zeneral, OIB 99987366295, Ulica Punta Mira 10,53291 Novalja</item>
    </izvorni_sadrzaj>
    <derivirana_varijabla naziv="DomainObject.Predmet.SudioniciListAdressOIB_1">
      <item>FINA  Rijeka, OIB 85821130368, Frana Kurelca 8,51000 Rijeka</item>
      <item>ZENERAL j. d. o. o. za održavanje plovila i usluge, OIB 59913219087, Ulica Punta Mira 10,53291 Novalja</item>
      <item>Marin Zeneral, OIB 99987366295, Ulica Punta Mira 10,53291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59913219087</item>
      <item>, OIB 99987366295</item>
    </izvorni_sadrzaj>
    <derivirana_varijabla naziv="DomainObject.Predmet.SudioniciListNazivOIB_1">
      <item>, OIB 85821130368</item>
      <item>, OIB 59913219087</item>
      <item>, OIB 99987366295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6C4495-0C48-4FB8-B4B9-450110DE18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805</properties:Words>
  <properties:Characters>4157</properties:Characters>
  <properties:Lines>113</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2018-07-16T11:17:00Z</dcterms:created>
  <dc:creator>stecaj</dc:creator>
  <cp:lastModifiedBy>Jasna Radulović</cp:lastModifiedBy>
  <cp:lastPrinted>2018-07-16T11:20:00Z</cp:lastPrinted>
  <dcterms:modified xmlns:xsi="http://www.w3.org/2001/XMLSchema-instance" xsi:type="dcterms:W3CDTF">2018-07-16T11:24:00Z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St-342/2018-2 / Odluka - Rješenje - pokretanje prethodnog postupka radi utvrđivanja uvjeta za otvaranje stečajnog postupka (342-18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