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f7c7" w14:paraId="63cf7c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293692">
        <w:t>1884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077049">
        <w:t>28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293692">
        <w:t>HONOS-UDRUGA ZA ZAŠTITU VRIJEDNOSTI DOMOVINSKOG RATA, Zagreb, Drenovačka 2, OIB: 90982488429.</w:t>
      </w:r>
      <w:r>
        <w:t xml:space="preserve">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293692">
        <w:t>249.944,11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077049">
        <w:t>28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293692"/>
    <w:rsid w:val="00457EF8"/>
    <w:rsid w:val="0069561D"/>
    <w:rsid w:val="007A1913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3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6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6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6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6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3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6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6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6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6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1884</izvorni_sadrzaj>
    <derivirana_varijabla naziv="DomainObject.Predmet.Broj_1">1884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St-1884/2015</izvorni_sadrzaj>
    <derivirana_varijabla naziv="DomainObject.Predmet.OznakaBroj_1">St-1884/2015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HONOS udruga za zaštitu vrijednosti domovinskog rata</izvorni_sadrzaj>
    <derivirana_varijabla naziv="DomainObject.Predmet.ProtustrankaFormated_1">  HONOS udruga za zaštitu vrijednosti domovinskog rata</derivirana_varijabla>
  </DomainObject.Predmet.ProtustrankaFormated>
  <DomainObject.Predmet.ProtustrankaFormatedOIB>
    <izvorni_sadrzaj>  HONOS udruga za zaštitu vrijednosti domovinskog rata, OIB 90982488429</izvorni_sadrzaj>
    <derivirana_varijabla naziv="DomainObject.Predmet.ProtustrankaFormatedOIB_1">  HONOS udruga za zaštitu vrijednosti domovinskog rata, OIB 90982488429</derivirana_varijabla>
  </DomainObject.Predmet.ProtustrankaFormatedOIB>
  <DomainObject.Predmet.ProtustrankaFormatedWithAdress>
    <izvorni_sadrzaj> HONOS udruga za zaštitu vrijednosti domovinskog rata, Drenovačka 2, 10000 Zagreb</izvorni_sadrzaj>
    <derivirana_varijabla naziv="DomainObject.Predmet.ProtustrankaFormatedWithAdress_1"> HONOS udruga za zaštitu vrijednosti domovinskog rata, Drenovačka 2, 10000 Zagreb</derivirana_varijabla>
  </DomainObject.Predmet.ProtustrankaFormatedWithAdress>
  <DomainObject.Predmet.ProtustrankaFormatedWithAdressOIB>
    <izvorni_sadrzaj> HONOS udruga za zaštitu vrijednosti domovinskog rata, OIB 90982488429, Drenovačka 2, 10000 Zagreb</izvorni_sadrzaj>
    <derivirana_varijabla naziv="DomainObject.Predmet.ProtustrankaFormatedWithAdressOIB_1"> HONOS udruga za zaštitu vrijednosti domovinskog rata, OIB 90982488429, Drenovačka 2, 10000 Zagreb</derivirana_varijabla>
  </DomainObject.Predmet.ProtustrankaFormatedWithAdressOIB>
  <DomainObject.Predmet.ProtustrankaWithAdress>
    <izvorni_sadrzaj>HONOS udruga za zaštitu vrijednosti domovinskog rata Drenovačka 2, 10000 Zagreb</izvorni_sadrzaj>
    <derivirana_varijabla naziv="DomainObject.Predmet.ProtustrankaWithAdress_1">HONOS udruga za zaštitu vrijednosti domovinskog rata Drenovačka 2, 10000 Zagreb</derivirana_varijabla>
  </DomainObject.Predmet.ProtustrankaWithAdress>
  <DomainObject.Predmet.ProtustrankaWithAdressOIB>
    <izvorni_sadrzaj>HONOS udruga za zaštitu vrijednosti domovinskog rata, OIB 90982488429, Drenovačka 2, 10000 Zagreb</izvorni_sadrzaj>
    <derivirana_varijabla naziv="DomainObject.Predmet.ProtustrankaWithAdressOIB_1">HONOS udruga za zaštitu vrijednosti domovinskog rata, OIB 90982488429, Drenovačka 2, 10000 Zagreb</derivirana_varijabla>
  </DomainObject.Predmet.ProtustrankaWithAdressOIB>
  <DomainObject.Predmet.ProtustrankaNazivFormated>
    <izvorni_sadrzaj>HONOS udruga za zaštitu vrijednosti domovinskog rata</izvorni_sadrzaj>
    <derivirana_varijabla naziv="DomainObject.Predmet.ProtustrankaNazivFormated_1">HONOS udruga za zaštitu vrijednosti domovinskog rata</derivirana_varijabla>
  </DomainObject.Predmet.ProtustrankaNazivFormated>
  <DomainObject.Predmet.ProtustrankaNazivFormatedOIB>
    <izvorni_sadrzaj>HONOS udruga za zaštitu vrijednosti domovinskog rata, OIB 90982488429</izvorni_sadrzaj>
    <derivirana_varijabla naziv="DomainObject.Predmet.ProtustrankaNazivFormatedOIB_1">HONOS udruga za zaštitu vrijednosti domovinskog rata, OIB 90982488429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HONOS udruga za zaštitu vrijednosti domovinskog rata</item>
    </izvorni_sadrzaj>
    <derivirana_varijabla naziv="DomainObject.Predmet.ProtuStrankaListFormated_1">
      <item>HONOS udruga za zaštitu vrijednosti domovinskog rata</item>
    </derivirana_varijabla>
  </DomainObject.Predmet.ProtuStrankaListFormated>
  <DomainObject.Predmet.ProtuStrankaListFormatedOIB>
    <izvorni_sadrzaj>
      <item>HONOS udruga za zaštitu vrijednosti domovinskog rata, OIB 90982488429</item>
    </izvorni_sadrzaj>
    <derivirana_varijabla naziv="DomainObject.Predmet.ProtuStrankaListFormatedOIB_1">
      <item>HONOS udruga za zaštitu vrijednosti domovinskog rata, OIB 90982488429</item>
    </derivirana_varijabla>
  </DomainObject.Predmet.ProtuStrankaListFormatedOIB>
  <DomainObject.Predmet.ProtuStrankaListFormatedWithAdress>
    <izvorni_sadrzaj>
      <item>HONOS udruga za zaštitu vrijednosti domovinskog rata, Drenovačka 2, 10000 Zagreb</item>
    </izvorni_sadrzaj>
    <derivirana_varijabla naziv="DomainObject.Predmet.ProtuStrankaListFormatedWithAdress_1">
      <item>HONOS udruga za zaštitu vrijednosti domovinskog rata, Drenovačka 2, 10000 Zagreb</item>
    </derivirana_varijabla>
  </DomainObject.Predmet.ProtuStrankaListFormatedWithAdress>
  <DomainObject.Predmet.ProtuStrankaListFormatedWithAdressOIB>
    <izvorni_sadrzaj>
      <item>HONOS udruga za zaštitu vrijednosti domovinskog rata, OIB 90982488429, Drenovačka 2, 10000 Zagreb</item>
    </izvorni_sadrzaj>
    <derivirana_varijabla naziv="DomainObject.Predmet.ProtuStrankaListFormatedWithAdressOIB_1">
      <item>HONOS udruga za zaštitu vrijednosti domovinskog rata, OIB 90982488429, Drenovačka 2, 10000 Zagreb</item>
    </derivirana_varijabla>
  </DomainObject.Predmet.ProtuStrankaListFormatedWithAdressOIB>
  <DomainObject.Predmet.ProtuStrankaListNazivFormated>
    <izvorni_sadrzaj>
      <item>HONOS udruga za zaštitu vrijednosti domovinskog rata</item>
    </izvorni_sadrzaj>
    <derivirana_varijabla naziv="DomainObject.Predmet.ProtuStrankaListNazivFormated_1">
      <item>HONOS udruga za zaštitu vrijednosti domovinskog rata</item>
    </derivirana_varijabla>
  </DomainObject.Predmet.ProtuStrankaListNazivFormated>
  <DomainObject.Predmet.ProtuStrankaListNazivFormatedOIB>
    <izvorni_sadrzaj>
      <item>HONOS udruga za zaštitu vrijednosti domovinskog rata, OIB 90982488429</item>
    </izvorni_sadrzaj>
    <derivirana_varijabla naziv="DomainObject.Predmet.ProtuStrankaListNazivFormatedOIB_1">
      <item>HONOS udruga za zaštitu vrijednosti domovinskog rata, OIB 90982488429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HONOS udruga za zaštitu vrijednosti domovinskog rata</izvorni_sadrzaj>
    <derivirana_varijabla naziv="DomainObject.Predmet.ProtustrankaIDrugi_1">HONOS udruga za zaštitu vrijednosti domovinskog rata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HONOS udruga za zaštitu vrijednosti domovinskog rata, OIB 90982488429, Drenovačka 2, 10000 Zagreb</izvorni_sadrzaj>
    <derivirana_varijabla naziv="DomainObject.Predmet.ProtustrankaIDrugiAdressOIB_1">HONOS udruga za zaštitu vrijednosti domovinskog rata, OIB 90982488429, Drenovačka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HONOS udruga za zaštitu vrijednosti domovinskog rata</item>
    </izvorni_sadrzaj>
    <derivirana_varijabla naziv="DomainObject.Predmet.SudioniciListNaziv_1">
      <item>FINA Regionalni centar Zagreb</item>
      <item>HONOS udruga za zaštitu vrijednosti domovinskog rata</item>
    </derivirana_varijabla>
  </DomainObject.Predmet.SudioniciListNaziv>
  <DomainObject.Predmet.SudioniciListAdressOIB>
    <izvorni_sadrzaj>
      <item>FINA Regionalni centar Zagreb, OIB 85821130368, Trg svibanjskih žrtava 1995. 1,10000 Zagreb</item>
      <item>HONOS udruga za zaštitu vrijednosti domovinskog rata, OIB 90982488429, Drenovačka 2,10000 Zagreb</item>
    </izvorni_sadrzaj>
    <derivirana_varijabla naziv="DomainObject.Predmet.SudioniciListAdressOIB_1">
      <item>FINA Regionalni centar Zagreb, OIB 85821130368, Trg svibanjskih žrtava 1995. 1,10000 Zagreb</item>
      <item>HONOS udruga za zaštitu vrijednosti domovinskog rata, OIB 90982488429, Drenovačka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90982488429</item>
    </izvorni_sadrzaj>
    <derivirana_varijabla naziv="DomainObject.Predmet.SudioniciListNazivOIB_1">
      <item>, OIB 85821130368</item>
      <item>, OIB 90982488429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243</properties:Words>
  <properties:Characters>1334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2016-01-28T09:07:00Z</cp:lastPrinted>
  <dcterms:modified xmlns:xsi="http://www.w3.org/2001/XMLSchema-instance" xsi:type="dcterms:W3CDTF">2016-01-28T09:07:00Z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