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d77c" w14:paraId="74ad77c" w:rsidRDefault="00AE649C" w:rsidP="00BD558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BD5589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5589">
        <w:t>REPUBLIKA HRVATSKA</w:t>
      </w:r>
    </w:p>
    <w:p w:rsidRDefault="00BD5589" w:rsidP="00BD5589" w:rsidR="00BD5589" w:rsidRPr="00B76F3C">
      <w:pPr>
        <w:pStyle w:val="SudNaziv"/>
      </w:pPr>
      <w:r>
        <w:t>TRGOVAČKI SUD U VARAŽDINU</w:t>
      </w:r>
    </w:p>
    <w:p w:rsidRDefault="00BD5589" w:rsidP="00BD5589" w:rsidR="00BD5589">
      <w:pPr>
        <w:spacing w:after="0"/>
        <w:jc w:val="both"/>
      </w:pPr>
      <w:r>
        <w:rPr>
          <w:bCs/>
        </w:rPr>
        <w:t xml:space="preserve"> </w:t>
      </w:r>
    </w:p>
    <w:p w:rsidRDefault="00BD5589" w:rsidP="00BD5589" w:rsidR="00BD5589">
      <w:pPr>
        <w:spacing w:after="0"/>
        <w:rPr>
          <w:rFonts w:cs="Times New Roman"/>
        </w:rPr>
      </w:pPr>
    </w:p>
    <w:p w:rsidRDefault="00BD5589" w:rsidP="00BD5589" w:rsidR="00BD5589">
      <w:pPr>
        <w:spacing w:after="0"/>
        <w:rPr>
          <w:rFonts w:cs="Times New Roman"/>
        </w:rPr>
      </w:pPr>
    </w:p>
    <w:p w:rsidRDefault="00BD5589" w:rsidP="00BD5589" w:rsidR="00BD5589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D5589" w:rsidP="00BD5589" w:rsidR="00BD5589">
      <w:pPr>
        <w:spacing w:after="0"/>
        <w:jc w:val="center"/>
        <w:rPr>
          <w:rFonts w:cs="Times New Roman"/>
        </w:rPr>
      </w:pPr>
    </w:p>
    <w:p w:rsidRDefault="00BD5589" w:rsidP="00BD5589" w:rsidR="00BD558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BD5589" w:rsidP="00BD5589" w:rsidR="00BD5589">
      <w:pPr>
        <w:spacing w:after="0"/>
        <w:rPr>
          <w:rFonts w:cs="Times New Roman"/>
        </w:rPr>
      </w:pPr>
    </w:p>
    <w:p w:rsidRDefault="00BD5589" w:rsidP="00BD5589" w:rsidR="00BD558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u stečajnom predmetu povodom prijedloga predlagatelja Financijske agencije, Regionalni centar Zagreb, Podružnica Varaždin, za otvaranje stečajnog postupka nad dužnikom F.A.I.T.</w:t>
      </w:r>
      <w:r w:rsidR="00952D07">
        <w:rPr>
          <w:rFonts w:cs="Times New Roman"/>
        </w:rPr>
        <w:t xml:space="preserve"> KOŽIĆ</w:t>
      </w:r>
      <w:r>
        <w:rPr>
          <w:rFonts w:cs="Times New Roman"/>
        </w:rPr>
        <w:t xml:space="preserve"> d.o.o. Breznički Hum, Breznički Hum 3, OIB: 74812698137</w:t>
      </w:r>
      <w:r>
        <w:t>, 18. siječnja 2017</w:t>
      </w:r>
      <w:r>
        <w:rPr>
          <w:rFonts w:cs="Times New Roman"/>
        </w:rPr>
        <w:t>.</w:t>
      </w:r>
    </w:p>
    <w:p w:rsidRDefault="00BD5589" w:rsidP="00BD5589" w:rsidR="00BD5589">
      <w:pPr>
        <w:spacing w:after="0"/>
        <w:jc w:val="both"/>
        <w:rPr>
          <w:rFonts w:cs="Times New Roman"/>
        </w:rPr>
      </w:pPr>
    </w:p>
    <w:p w:rsidRDefault="00BD5589" w:rsidP="00BD5589" w:rsidR="00BD558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BD5589" w:rsidP="00BD5589" w:rsidR="00BD5589">
      <w:pPr>
        <w:spacing w:after="0"/>
        <w:jc w:val="both"/>
        <w:rPr>
          <w:rFonts w:cs="Mangal"/>
        </w:rPr>
      </w:pPr>
    </w:p>
    <w:p w:rsidRDefault="00BD5589" w:rsidP="00BD5589" w:rsidR="00BD5589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BD5589" w:rsidP="00BD5589" w:rsidR="00BD5589">
      <w:pPr>
        <w:spacing w:after="0"/>
        <w:jc w:val="both"/>
      </w:pPr>
    </w:p>
    <w:p w:rsidRDefault="00BD5589" w:rsidP="00BD5589" w:rsidR="00BD5589">
      <w:pPr>
        <w:spacing w:after="0"/>
        <w:jc w:val="center"/>
        <w:rPr>
          <w:b/>
        </w:rPr>
      </w:pPr>
      <w:r>
        <w:rPr>
          <w:b/>
        </w:rPr>
        <w:t>29. ožujka 2017. u 08,00 sati.</w:t>
      </w:r>
    </w:p>
    <w:p w:rsidRDefault="00BD5589" w:rsidP="00BD5589" w:rsidR="00BD5589">
      <w:pPr>
        <w:spacing w:after="0"/>
        <w:jc w:val="center"/>
      </w:pPr>
    </w:p>
    <w:p w:rsidRDefault="00BD5589" w:rsidP="00BD5589" w:rsidR="00BD5589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BD5589" w:rsidP="00BD5589" w:rsidR="00BD5589">
      <w:pPr>
        <w:spacing w:after="0"/>
        <w:ind w:firstLine="720"/>
        <w:jc w:val="both"/>
      </w:pPr>
    </w:p>
    <w:p w:rsidRDefault="00BD5589" w:rsidP="00BD5589" w:rsidR="00BD5589">
      <w:pPr>
        <w:numPr>
          <w:ilvl w:val="0"/>
          <w:numId w:val="48"/>
        </w:numPr>
        <w:spacing w:after="0"/>
        <w:jc w:val="both"/>
      </w:pPr>
      <w:r>
        <w:rPr>
          <w:b/>
        </w:rPr>
        <w:t>direktor dužnika</w:t>
      </w:r>
      <w:r>
        <w:t>, Ivan Kožić, Breznčki Hum, Breznički Hum 3,</w:t>
      </w:r>
    </w:p>
    <w:p w:rsidRDefault="00BD5589" w:rsidP="00BD5589" w:rsidR="00BD5589">
      <w:pPr>
        <w:numPr>
          <w:ilvl w:val="0"/>
          <w:numId w:val="48"/>
        </w:numPr>
        <w:spacing w:after="0"/>
        <w:jc w:val="both"/>
      </w:pPr>
      <w:r>
        <w:rPr>
          <w:b/>
        </w:rPr>
        <w:t xml:space="preserve">dužnik, </w:t>
      </w:r>
      <w:r>
        <w:rPr>
          <w:rFonts w:cs="Times New Roman"/>
        </w:rPr>
        <w:t>F.A.I.T.</w:t>
      </w:r>
      <w:r w:rsidR="00952D07">
        <w:rPr>
          <w:rFonts w:cs="Times New Roman"/>
        </w:rPr>
        <w:t xml:space="preserve">  KOŽIĆ</w:t>
      </w:r>
      <w:r>
        <w:rPr>
          <w:rFonts w:cs="Times New Roman"/>
        </w:rPr>
        <w:t xml:space="preserve"> d.o.o. Breznički Hum, Breznički Hum 3,</w:t>
      </w:r>
    </w:p>
    <w:p w:rsidRDefault="00BD5589" w:rsidP="00BD5589" w:rsidR="00BD5589">
      <w:pPr>
        <w:numPr>
          <w:ilvl w:val="0"/>
          <w:numId w:val="48"/>
        </w:numPr>
        <w:spacing w:after="0"/>
        <w:jc w:val="both"/>
      </w:pPr>
      <w:r>
        <w:t>Financijska agencija Zagreb, Podružnica Varaždin, A. Cesarca 2.</w:t>
      </w:r>
    </w:p>
    <w:p w:rsidRDefault="00BD5589" w:rsidP="00BD5589" w:rsidR="00BD5589">
      <w:pPr>
        <w:spacing w:after="0"/>
        <w:jc w:val="both"/>
      </w:pPr>
    </w:p>
    <w:p w:rsidRDefault="00BD5589" w:rsidP="00BD5589" w:rsidR="00BD5589">
      <w:pPr>
        <w:numPr>
          <w:ilvl w:val="0"/>
          <w:numId w:val="47"/>
        </w:numPr>
        <w:spacing w:after="0"/>
        <w:jc w:val="both"/>
      </w:pPr>
      <w:r>
        <w:t xml:space="preserve">Nalaže se direktoru dužnika Ivanu Kožiću iz Brezničkog Huma, Breznički Hum 3, OIB: 53198546230, da na zakazano ročište kod ovoga suda, 29. ožujka 2017. u 08,00 sati, dostavi javnobilježnički ovjerovljen prokazni popis imovine za dužnika </w:t>
      </w:r>
      <w:r>
        <w:rPr>
          <w:rFonts w:cs="Times New Roman"/>
        </w:rPr>
        <w:t>F.A.I.T.</w:t>
      </w:r>
      <w:r w:rsidR="00952D07">
        <w:rPr>
          <w:rFonts w:cs="Times New Roman"/>
        </w:rPr>
        <w:t xml:space="preserve"> KOŽIĆ</w:t>
      </w:r>
      <w:r>
        <w:rPr>
          <w:rFonts w:cs="Times New Roman"/>
        </w:rPr>
        <w:t xml:space="preserve"> d.o.o. Breznički Hum, Breznički Hum 3, OIB: 74812698137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BD5589" w:rsidP="00BD5589" w:rsidR="00BD5589">
      <w:pPr>
        <w:spacing w:after="0"/>
        <w:ind w:left="1440"/>
        <w:jc w:val="both"/>
      </w:pPr>
    </w:p>
    <w:p w:rsidRDefault="00BD5589" w:rsidP="00BD5589" w:rsidR="00BD5589">
      <w:pPr>
        <w:numPr>
          <w:ilvl w:val="0"/>
          <w:numId w:val="47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BD5589" w:rsidP="00BD5589" w:rsidR="00BD558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BD5589" w:rsidP="00BD5589" w:rsidR="00BD558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18. siječnja 2017. godine.</w:t>
      </w:r>
    </w:p>
    <w:p w:rsidRDefault="00BD5589" w:rsidP="00BD5589" w:rsidR="00BD5589">
      <w:pPr>
        <w:spacing w:after="0"/>
        <w:rPr>
          <w:rFonts w:cs="Mangal"/>
        </w:rPr>
      </w:pPr>
    </w:p>
    <w:p w:rsidRDefault="00BD5589" w:rsidP="00BD5589" w:rsidR="00BD5589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BD5589" w:rsidP="00BD5589" w:rsidR="00BD5589">
      <w:pPr>
        <w:spacing w:after="0"/>
        <w:jc w:val="both"/>
        <w:rPr>
          <w:rFonts w:cs="Times New Roman"/>
        </w:rPr>
      </w:pPr>
    </w:p>
    <w:p w:rsidRDefault="00BD5589" w:rsidP="00BD5589" w:rsidR="00BD5589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Ksenija Flack-Makitan</w:t>
      </w:r>
    </w:p>
    <w:p w:rsidRDefault="00BD5589" w:rsidP="00BD5589" w:rsidR="00BD5589">
      <w:pPr>
        <w:spacing w:after="0"/>
        <w:jc w:val="both"/>
        <w:rPr>
          <w:rFonts w:cs="Times New Roman"/>
        </w:rPr>
      </w:pPr>
    </w:p>
    <w:p w:rsidRDefault="00BD5589" w:rsidP="00BD5589" w:rsidR="00BD558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D5589" w:rsidP="00BD5589" w:rsidR="00BD5589">
      <w:pPr>
        <w:spacing w:after="0"/>
        <w:ind w:firstLine="708" w:left="4956"/>
        <w:jc w:val="both"/>
        <w:rPr>
          <w:rFonts w:cs="Times New Roman"/>
        </w:rPr>
      </w:pPr>
    </w:p>
    <w:p w:rsidRDefault="00BD5589" w:rsidP="00BD5589" w:rsidR="00BD5589">
      <w:pPr>
        <w:spacing w:after="0"/>
        <w:rPr>
          <w:rFonts w:cs="Mangal"/>
        </w:rPr>
      </w:pPr>
    </w:p>
    <w:p w:rsidRDefault="00BD5589" w:rsidP="00BD5589" w:rsidR="00BD5589">
      <w:pPr>
        <w:spacing w:after="0"/>
        <w:jc w:val="both"/>
      </w:pPr>
    </w:p>
    <w:p w:rsidRDefault="00BD5589" w:rsidP="00BD5589" w:rsidR="00BD5589">
      <w:pPr>
        <w:spacing w:after="0"/>
        <w:jc w:val="both"/>
      </w:pPr>
      <w:r>
        <w:t>POUKA O PRAVNOM LIJEKU:</w:t>
      </w:r>
    </w:p>
    <w:p w:rsidRDefault="00BD5589" w:rsidP="00BD5589" w:rsidR="00BD5589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BD5589" w:rsidP="00BD5589" w:rsidR="00BD5589">
      <w:pPr>
        <w:spacing w:after="0"/>
        <w:jc w:val="both"/>
      </w:pPr>
    </w:p>
    <w:p w:rsidRDefault="00BD5589" w:rsidP="00BD5589" w:rsidR="00BD5589">
      <w:pPr>
        <w:spacing w:after="0"/>
        <w:jc w:val="both"/>
      </w:pPr>
    </w:p>
    <w:p w:rsidRDefault="00BD5589" w:rsidP="00BD5589" w:rsidR="00BD558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D5589" w:rsidP="00BD5589" w:rsidR="00BD5589">
      <w:pPr>
        <w:spacing w:after="0"/>
        <w:jc w:val="both"/>
        <w:rPr>
          <w:rFonts w:cs="Times New Roman"/>
        </w:rPr>
      </w:pPr>
    </w:p>
    <w:p w:rsidRDefault="00BD5589" w:rsidP="00BD5589" w:rsidR="00BD5589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F.A.I.T. </w:t>
      </w:r>
      <w:r w:rsidR="00952D07">
        <w:rPr>
          <w:rFonts w:cs="Times New Roman"/>
        </w:rPr>
        <w:t xml:space="preserve"> KOŽIĆ </w:t>
      </w:r>
      <w:r>
        <w:rPr>
          <w:rFonts w:cs="Times New Roman"/>
        </w:rPr>
        <w:t xml:space="preserve">d.o.o. Breznički Hum, Breznički Hum 3, </w:t>
      </w:r>
    </w:p>
    <w:p w:rsidRDefault="00BD5589" w:rsidP="00BD5589" w:rsidR="00BD5589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>Direktor dužnika, Ivan Kožić, Breznčki Hum, Breznički Hum 3,</w:t>
      </w:r>
    </w:p>
    <w:p w:rsidRDefault="00BD5589" w:rsidP="00BD5589" w:rsidR="00BD5589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BD5589" w:rsidP="00BD5589" w:rsidR="00BD5589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suda.</w:t>
      </w:r>
    </w:p>
    <w:p w:rsidRDefault="00BD5589" w:rsidP="00BD5589" w:rsidR="00BD5589">
      <w:pPr>
        <w:spacing w:after="0"/>
        <w:ind w:left="780"/>
        <w:jc w:val="both"/>
        <w:rPr>
          <w:rFonts w:cs="Times New Roman"/>
        </w:rPr>
      </w:pPr>
    </w:p>
    <w:p w:rsidRDefault="00EA1C6D" w:rsidP="00BD5589" w:rsidR="00AE649C" w:rsidRPr="00B76F3C">
      <w:pPr>
        <w:pStyle w:val="SudSjedite"/>
      </w:pPr>
      <w:r>
        <w:tab/>
      </w:r>
    </w:p>
    <w:p w:rsidRDefault="00CB0EA4" w:rsidP="00BD5589" w:rsidR="00CB0EA4">
      <w:pPr>
        <w:pStyle w:val="Naslovdokumenta"/>
        <w:spacing w:after="0"/>
      </w:pPr>
    </w:p>
    <w:p w:rsidRDefault="0071688E" w:rsidP="00BD5589" w:rsidR="0071688E">
      <w:pPr>
        <w:pStyle w:val="Poetniodjeljak"/>
        <w:spacing w:after="0"/>
      </w:pPr>
    </w:p>
    <w:p w:rsidRDefault="00A21F0D" w:rsidP="00BD5589" w:rsidR="00A21F0D">
      <w:pPr>
        <w:pStyle w:val="NormaleSPIS"/>
        <w:spacing w:after="0"/>
        <w:rPr>
          <w:noProof/>
        </w:rPr>
      </w:pPr>
    </w:p>
    <w:p w:rsidRDefault="00DA0242" w:rsidP="00BD5589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589" w:rsidR="008333A9">
    <w:pPr>
      <w:pStyle w:val="Zaglavlje"/>
    </w:pPr>
    <w:r>
      <w:rPr>
        <w:rStyle w:val="PozadinaSvijetloCrvena"/>
        <w:shd w:fill="auto" w:color="auto" w:val="clear"/>
      </w:rPr>
      <w:t>Poslovni broj: 5 St-1126/16-3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D07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589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40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St-1126/2016-3</izvorni_sadrzaj>
    <derivirana_varijabla naziv="DomainObject.Oznaka_1">St-1126/2016-3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F.A.I.T. KOŽIĆ d.o.o. za proizvodnju i usluge</izvorni_sadrzaj>
    <derivirana_varijabla naziv="DomainObject.Predmet.ProtustrankaFormated_1">  F.A.I.T. KOŽIĆ d.o.o. za proizvodnju i usluge</derivirana_varijabla>
  </DomainObject.Predmet.ProtustrankaFormated>
  <DomainObject.Predmet.ProtustrankaFormatedOIB>
    <izvorni_sadrzaj>  F.A.I.T. KOŽIĆ d.o.o. za proizvodnju i usluge, OIB 74812698137</izvorni_sadrzaj>
    <derivirana_varijabla naziv="DomainObject.Predmet.ProtustrankaFormatedOIB_1">  F.A.I.T. KOŽIĆ d.o.o. za proizvodnju i usluge, OIB 74812698137</derivirana_varijabla>
  </DomainObject.Predmet.ProtustrankaFormatedOIB>
  <DomainObject.Predmet.ProtustrankaFormatedWithAdress>
    <izvorni_sadrzaj> F.A.I.T. KOŽIĆ d.o.o. za proizvodnju i usluge, Breznički Hum 3, 42225 Hum Breznički</izvorni_sadrzaj>
    <derivirana_varijabla naziv="DomainObject.Predmet.ProtustrankaFormatedWithAdress_1"> F.A.I.T. KOŽIĆ d.o.o. za proizvodnju i usluge, Breznički Hum 3, 42225 Hum Breznički</derivirana_varijabla>
  </DomainObject.Predmet.ProtustrankaFormatedWithAdress>
  <DomainObject.Predmet.ProtustrankaFormatedWithAdressOIB>
    <izvorni_sadrzaj> F.A.I.T. KOŽIĆ d.o.o. za proizvodnju i usluge, OIB 74812698137, Breznički Hum 3, 42225 Hum Breznički</izvorni_sadrzaj>
    <derivirana_varijabla naziv="DomainObject.Predmet.ProtustrankaFormatedWithAdressOIB_1"> F.A.I.T. KOŽIĆ d.o.o. za proizvodnju i usluge, OIB 74812698137, Breznički Hum 3, 42225 Hum Breznički</derivirana_varijabla>
  </DomainObject.Predmet.ProtustrankaFormatedWithAdressOIB>
  <DomainObject.Predmet.ProtustrankaWithAdress>
    <izvorni_sadrzaj>F.A.I.T. KOŽIĆ d.o.o. za proizvodnju i usluge Breznički Hum 3, 42225 Hum Breznički</izvorni_sadrzaj>
    <derivirana_varijabla naziv="DomainObject.Predmet.ProtustrankaWithAdress_1">F.A.I.T. KOŽIĆ d.o.o. za proizvodnju i usluge Breznički Hum 3, 42225 Hum Breznički</derivirana_varijabla>
  </DomainObject.Predmet.ProtustrankaWithAdress>
  <DomainObject.Predmet.ProtustrankaWithAdressOIB>
    <izvorni_sadrzaj>F.A.I.T. KOŽIĆ d.o.o. za proizvodnju i usluge, OIB 74812698137, Breznički Hum 3, 42225 Hum Breznički</izvorni_sadrzaj>
    <derivirana_varijabla naziv="DomainObject.Predmet.ProtustrankaWithAdressOIB_1">F.A.I.T. KOŽIĆ d.o.o. za proizvodnju i usluge, OIB 74812698137, Breznički Hum 3, 42225 Hum Breznički</derivirana_varijabla>
  </DomainObject.Predmet.ProtustrankaWithAdressOIB>
  <DomainObject.Predmet.ProtustrankaNazivFormated>
    <izvorni_sadrzaj>F.A.I.T. KOŽIĆ d.o.o. za proizvodnju i usluge</izvorni_sadrzaj>
    <derivirana_varijabla naziv="DomainObject.Predmet.ProtustrankaNazivFormated_1">F.A.I.T. KOŽIĆ d.o.o. za proizvodnju i usluge</derivirana_varijabla>
  </DomainObject.Predmet.ProtustrankaNazivFormated>
  <DomainObject.Predmet.ProtustrankaNazivFormatedOIB>
    <izvorni_sadrzaj>F.A.I.T. KOŽIĆ d.o.o. za proizvodnju i usluge, OIB 74812698137</izvorni_sadrzaj>
    <derivirana_varijabla naziv="DomainObject.Predmet.ProtustrankaNazivFormatedOIB_1">F.A.I.T. KOŽIĆ d.o.o. za proizvodnju i usluge, OIB 74812698137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17589.18</izvorni_sadrzaj>
    <derivirana_varijabla naziv="DomainObject.Predmet.TrenutnaVrijednost_1">17589.18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F.A.I.T. KOŽIĆ d.o.o. za proizvodnju i usluge</item>
    </izvorni_sadrzaj>
    <derivirana_varijabla naziv="DomainObject.Predmet.ProtuStrankaListFormated_1">
      <item>F.A.I.T. KOŽIĆ d.o.o. za proizvodnju i usluge</item>
    </derivirana_varijabla>
  </DomainObject.Predmet.ProtuStrankaListFormated>
  <DomainObject.Predmet.ProtuStrankaListFormatedOIB>
    <izvorni_sadrzaj>
      <item>F.A.I.T. KOŽIĆ d.o.o. za proizvodnju i usluge, OIB 74812698137</item>
    </izvorni_sadrzaj>
    <derivirana_varijabla naziv="DomainObject.Predmet.ProtuStrankaListFormatedOIB_1">
      <item>F.A.I.T. KOŽIĆ d.o.o. za proizvodnju i usluge, OIB 74812698137</item>
    </derivirana_varijabla>
  </DomainObject.Predmet.ProtuStrankaListFormatedOIB>
  <DomainObject.Predmet.ProtuStrankaListFormatedWithAdress>
    <izvorni_sadrzaj>
      <item>F.A.I.T. KOŽIĆ d.o.o. za proizvodnju i usluge, Breznički Hum 3, 42225 Hum Breznički</item>
    </izvorni_sadrzaj>
    <derivirana_varijabla naziv="DomainObject.Predmet.ProtuStrankaListFormatedWithAdress_1">
      <item>F.A.I.T. KOŽIĆ d.o.o. za proizvodnju i usluge, Breznički Hum 3, 42225 Hum Breznički</item>
    </derivirana_varijabla>
  </DomainObject.Predmet.ProtuStrankaListFormatedWithAdress>
  <DomainObject.Predmet.ProtuStrankaListFormatedWithAdressOIB>
    <izvorni_sadrzaj>
      <item>F.A.I.T. KOŽIĆ d.o.o. za proizvodnju i usluge, OIB 74812698137, Breznički Hum 3, 42225 Hum Breznički</item>
    </izvorni_sadrzaj>
    <derivirana_varijabla naziv="DomainObject.Predmet.ProtuStrankaListFormatedWithAdressOIB_1">
      <item>F.A.I.T. KOŽIĆ d.o.o. za proizvodnju i usluge, OIB 74812698137, Breznički Hum 3, 42225 Hum Breznički</item>
    </derivirana_varijabla>
  </DomainObject.Predmet.ProtuStrankaListFormatedWithAdressOIB>
  <DomainObject.Predmet.ProtuStrankaListNazivFormated>
    <izvorni_sadrzaj>
      <item>F.A.I.T. KOŽIĆ d.o.o. za proizvodnju i usluge</item>
    </izvorni_sadrzaj>
    <derivirana_varijabla naziv="DomainObject.Predmet.ProtuStrankaListNazivFormated_1">
      <item>F.A.I.T. KOŽIĆ d.o.o. za proizvodnju i usluge</item>
    </derivirana_varijabla>
  </DomainObject.Predmet.ProtuStrankaListNazivFormated>
  <DomainObject.Predmet.ProtuStrankaListNazivFormatedOIB>
    <izvorni_sadrzaj>
      <item>F.A.I.T. KOŽIĆ d.o.o. za proizvodnju i usluge, OIB 74812698137</item>
    </izvorni_sadrzaj>
    <derivirana_varijabla naziv="DomainObject.Predmet.ProtuStrankaListNazivFormatedOIB_1">
      <item>F.A.I.T. KOŽIĆ d.o.o. za proizvodnju i usluge, OIB 74812698137</item>
    </derivirana_varijabla>
  </DomainObject.Predmet.ProtuStrankaListNazivFormatedOIB>
  <DomainObject.Predmet.OstaliListFormated>
    <izvorni_sadrzaj>
      <item>Sudski registar</item>
      <item>e-oglasna pošta</item>
      <item>IVAN KOŽIĆ</item>
    </izvorni_sadrzaj>
    <derivirana_varijabla naziv="DomainObject.Predmet.OstaliListFormated_1">
      <item>Sudski registar</item>
      <item>e-oglasna pošta</item>
      <item>IVAN KOŽIĆ</item>
    </derivirana_varijabla>
  </DomainObject.Predmet.OstaliListFormated>
  <DomainObject.Predmet.OstaliListFormatedOIB>
    <izvorni_sadrzaj>
      <item>Sudski registar</item>
      <item>e-oglasna pošta</item>
      <item>IVAN KOŽIĆ, OIB 53198546230</item>
    </izvorni_sadrzaj>
    <derivirana_varijabla naziv="DomainObject.Predmet.OstaliListFormatedOIB_1">
      <item>Sudski registar</item>
      <item>e-oglasna pošta</item>
      <item>IVAN KOŽIĆ, OIB 53198546230</item>
    </derivirana_varijabla>
  </DomainObject.Predmet.OstaliListFormatedOIB>
  <DomainObject.Predmet.OstaliListFormatedWithAdress>
    <izvorni_sadrzaj>
      <item>Sudski registar</item>
      <item>e-oglasna pošta</item>
      <item>IVAN KOŽIĆ</item>
    </izvorni_sadrzaj>
    <derivirana_varijabla naziv="DomainObject.Predmet.OstaliListFormatedWithAdress_1">
      <item>Sudski registar</item>
      <item>e-oglasna pošta</item>
      <item>IVAN KOŽIĆ</item>
    </derivirana_varijabla>
  </DomainObject.Predmet.OstaliListFormatedWithAdress>
  <DomainObject.Predmet.OstaliListFormatedWithAdressOIB>
    <izvorni_sadrzaj>
      <item>Sudski registar</item>
      <item>e-oglasna pošta</item>
      <item>IVAN KOŽIĆ, OIB 53198546230</item>
    </izvorni_sadrzaj>
    <derivirana_varijabla naziv="DomainObject.Predmet.OstaliListFormatedWithAdressOIB_1">
      <item>Sudski registar</item>
      <item>e-oglasna pošta</item>
      <item>IVAN KOŽIĆ, OIB 53198546230</item>
    </derivirana_varijabla>
  </DomainObject.Predmet.OstaliListFormatedWithAdressOIB>
  <DomainObject.Predmet.OstaliListNazivFormated>
    <izvorni_sadrzaj>
      <item>Sudski registar</item>
      <item>e-oglasna pošta</item>
      <item>IVAN KOŽIĆ</item>
    </izvorni_sadrzaj>
    <derivirana_varijabla naziv="DomainObject.Predmet.OstaliListNazivFormated_1">
      <item>Sudski registar</item>
      <item>e-oglasna pošta</item>
      <item>IVAN KOŽIĆ</item>
    </derivirana_varijabla>
  </DomainObject.Predmet.OstaliListNazivFormated>
  <DomainObject.Predmet.OstaliListNazivFormatedOIB>
    <izvorni_sadrzaj>
      <item>Sudski registar</item>
      <item>e-oglasna pošta</item>
      <item>IVAN KOŽIĆ, OIB 53198546230</item>
    </izvorni_sadrzaj>
    <derivirana_varijabla naziv="DomainObject.Predmet.OstaliListNazivFormatedOIB_1">
      <item>Sudski registar</item>
      <item>e-oglasna pošta</item>
      <item>IVAN KOŽIĆ, OIB 53198546230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St-1126/2016-3</izvorni_sadrzaj>
    <derivirana_varijabla naziv="DomainObject.PoslovniBrojDokumenta_1">St-1126/2016-3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F.A.I.T. KOŽIĆ d.o.o. za proizvodnju i usluge</izvorni_sadrzaj>
    <derivirana_varijabla naziv="DomainObject.Predmet.ProtustrankaIDrugi_1">F.A.I.T. KOŽIĆ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F.A.I.T. KOŽIĆ d.o.o. za proizvodnju i usluge, OIB 74812698137, Breznički Hum 3, 42225 Hum Breznički</izvorni_sadrzaj>
    <derivirana_varijabla naziv="DomainObject.Predmet.ProtustrankaIDrugiAdressOIB_1">F.A.I.T. KOŽIĆ d.o.o. za proizvodnju i usluge, OIB 74812698137, Breznički Hum 3,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F.A.I.T. KOŽIĆ d.o.o. za proizvodnju i usluge</item>
      <item>Sudski registar</item>
      <item>e-oglasna pošta</item>
      <item>IVAN KOŽIĆ</item>
    </izvorni_sadrzaj>
    <derivirana_varijabla naziv="DomainObject.Predmet.SudioniciListNaziv_1">
      <item>Financijska agencija</item>
      <item>F.A.I.T. KOŽIĆ d.o.o. za proizvodnju i usluge</item>
      <item>Sudski registar</item>
      <item>e-oglasna pošta</item>
      <item>IVAN KOŽIĆ</item>
    </derivirana_varijabla>
  </DomainObject.Predmet.SudioniciListNaziv>
  <DomainObject.Predmet.SudioniciListAdressOIB>
    <izvorni_sadrzaj>
      <item>Financijska agencija, OIB 85821130368, Ulica grada Vukovara 70,10000 Zagreb</item>
      <item>F.A.I.T. KOŽIĆ d.o.o. za proizvodnju i usluge, OIB 74812698137, Breznički Hum 3,42225 Hum Breznički</item>
      <item>Sudski registar</item>
      <item>e-oglasna pošta</item>
      <item>IVAN KOŽIĆ, OIB 53198546230</item>
    </izvorni_sadrzaj>
    <derivirana_varijabla naziv="DomainObject.Predmet.SudioniciListAdressOIB_1">
      <item>Financijska agencija, OIB 85821130368, Ulica grada Vukovara 70,10000 Zagreb</item>
      <item>F.A.I.T. KOŽIĆ d.o.o. za proizvodnju i usluge, OIB 74812698137, Breznički Hum 3,42225 Hum Breznički</item>
      <item>Sudski registar</item>
      <item>e-oglasna pošta</item>
      <item>IVAN KOŽIĆ, OIB 53198546230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EB1F8-258A-432C-A78B-46C8FBE3C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1782</properties:Characters>
  <properties:Lines>69</properties:Lines>
  <properties:Paragraphs>24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2017-01-19T13:52:00Z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St-1126/2016-3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