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ae49b" w14:paraId="f4ae49b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3021D7">
        <w:t>70</w:t>
      </w:r>
      <w:r w:rsidR="007B7C6C">
        <w:t>5</w:t>
      </w:r>
      <w:r w:rsidR="003021D7">
        <w:t>6</w:t>
      </w:r>
      <w:proofErr w:type="spellEnd"/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7B7C6C">
        <w:t>70</w:t>
      </w:r>
      <w:r w:rsidR="003021D7">
        <w:t>56</w:t>
      </w:r>
      <w:proofErr w:type="spellEnd"/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3021D7" w:rsidRPr="003B7204">
        <w:t>ALISTAR GROUP d.o.o. za usluge</w:t>
      </w:r>
      <w:r w:rsidR="003021D7">
        <w:t xml:space="preserve">, Zagreb (Grad Zagreb), Slavonska avenija </w:t>
      </w:r>
      <w:proofErr w:type="spellStart"/>
      <w:r w:rsidR="003021D7">
        <w:t>106</w:t>
      </w:r>
      <w:proofErr w:type="spellEnd"/>
      <w:r w:rsidR="003021D7">
        <w:t xml:space="preserve">, OIB: </w:t>
      </w:r>
      <w:proofErr w:type="spellStart"/>
      <w:r w:rsidR="003021D7" w:rsidRPr="003B7204">
        <w:t>42968103215</w:t>
      </w:r>
      <w:proofErr w:type="spellEnd"/>
      <w:r w:rsidR="00B60892">
        <w:t>.</w:t>
      </w:r>
      <w:r w:rsidR="00F75FBE">
        <w:t xml:space="preserve"> </w:t>
      </w:r>
      <w:r w:rsidR="0013196D">
        <w:t xml:space="preserve"> </w:t>
      </w:r>
      <w:r w:rsidR="000E083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6B2">
        <w:t xml:space="preserve"> </w:t>
      </w:r>
      <w:r w:rsidR="003021D7">
        <w:t>1.325.552,</w:t>
      </w:r>
      <w:proofErr w:type="spellStart"/>
      <w:r w:rsidR="003021D7">
        <w:t>46</w:t>
      </w:r>
      <w:proofErr w:type="spellEnd"/>
      <w:r w:rsidR="00EE2862">
        <w:t xml:space="preserve"> kn</w:t>
      </w:r>
      <w:r w:rsidR="00B60892"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</w:t>
      </w:r>
      <w:proofErr w:type="spellStart"/>
      <w:r>
        <w:t>45</w:t>
      </w:r>
      <w:proofErr w:type="spellEnd"/>
      <w:r>
        <w:t>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71015B">
        <w:t>7</w:t>
      </w:r>
      <w:r w:rsidR="00125923">
        <w:t xml:space="preserve">. ožujka </w:t>
      </w:r>
      <w:proofErr w:type="spellStart"/>
      <w:r w:rsidR="00F812ED">
        <w:t>2016</w:t>
      </w:r>
      <w:proofErr w:type="spellEnd"/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24B2E"/>
    <w:rsid w:val="00031931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5571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626F3"/>
    <w:rsid w:val="00262995"/>
    <w:rsid w:val="00263D6D"/>
    <w:rsid w:val="00264D19"/>
    <w:rsid w:val="00297E94"/>
    <w:rsid w:val="002F1E46"/>
    <w:rsid w:val="003021D7"/>
    <w:rsid w:val="00302DB9"/>
    <w:rsid w:val="00303501"/>
    <w:rsid w:val="0031093C"/>
    <w:rsid w:val="00325398"/>
    <w:rsid w:val="003356DA"/>
    <w:rsid w:val="0034451C"/>
    <w:rsid w:val="003521B1"/>
    <w:rsid w:val="00361B12"/>
    <w:rsid w:val="00372D1E"/>
    <w:rsid w:val="0038246E"/>
    <w:rsid w:val="003C1DDC"/>
    <w:rsid w:val="003D35F9"/>
    <w:rsid w:val="003E3A15"/>
    <w:rsid w:val="004006C6"/>
    <w:rsid w:val="00403973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A0039"/>
    <w:rsid w:val="005B06CF"/>
    <w:rsid w:val="005D476D"/>
    <w:rsid w:val="005E26B2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D2EC3"/>
    <w:rsid w:val="006D4A58"/>
    <w:rsid w:val="006F1F66"/>
    <w:rsid w:val="006F6DCF"/>
    <w:rsid w:val="00701DD9"/>
    <w:rsid w:val="0071015B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5792"/>
    <w:rsid w:val="008C0547"/>
    <w:rsid w:val="008D5089"/>
    <w:rsid w:val="00916786"/>
    <w:rsid w:val="00920CA0"/>
    <w:rsid w:val="009418A6"/>
    <w:rsid w:val="009419D8"/>
    <w:rsid w:val="00975CC6"/>
    <w:rsid w:val="00992901"/>
    <w:rsid w:val="009B1875"/>
    <w:rsid w:val="009D16E5"/>
    <w:rsid w:val="009E5982"/>
    <w:rsid w:val="00A13FC9"/>
    <w:rsid w:val="00A3406F"/>
    <w:rsid w:val="00A71431"/>
    <w:rsid w:val="00A87324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82F18"/>
    <w:rsid w:val="00B8496C"/>
    <w:rsid w:val="00BB7725"/>
    <w:rsid w:val="00BC5988"/>
    <w:rsid w:val="00C26753"/>
    <w:rsid w:val="00C307EB"/>
    <w:rsid w:val="00C3490F"/>
    <w:rsid w:val="00C56650"/>
    <w:rsid w:val="00C836B9"/>
    <w:rsid w:val="00C958E9"/>
    <w:rsid w:val="00CE7362"/>
    <w:rsid w:val="00D00649"/>
    <w:rsid w:val="00D01B78"/>
    <w:rsid w:val="00D11D56"/>
    <w:rsid w:val="00D341A4"/>
    <w:rsid w:val="00D419EB"/>
    <w:rsid w:val="00D42260"/>
    <w:rsid w:val="00D439E7"/>
    <w:rsid w:val="00D66226"/>
    <w:rsid w:val="00D84142"/>
    <w:rsid w:val="00DA1DA3"/>
    <w:rsid w:val="00DC5E6C"/>
    <w:rsid w:val="00DD4625"/>
    <w:rsid w:val="00DF485C"/>
    <w:rsid w:val="00E16172"/>
    <w:rsid w:val="00E20AA2"/>
    <w:rsid w:val="00E313F3"/>
    <w:rsid w:val="00E60025"/>
    <w:rsid w:val="00E66941"/>
    <w:rsid w:val="00E67F27"/>
    <w:rsid w:val="00E778D1"/>
    <w:rsid w:val="00E85C7A"/>
    <w:rsid w:val="00EA462C"/>
    <w:rsid w:val="00EC3302"/>
    <w:rsid w:val="00ED6AA8"/>
    <w:rsid w:val="00EE2862"/>
    <w:rsid w:val="00EE31B5"/>
    <w:rsid w:val="00F034D3"/>
    <w:rsid w:val="00F100EF"/>
    <w:rsid w:val="00F14ABA"/>
    <w:rsid w:val="00F371B8"/>
    <w:rsid w:val="00F45FB5"/>
    <w:rsid w:val="00F75FBE"/>
    <w:rsid w:val="00F812ED"/>
    <w:rsid w:val="00F81928"/>
    <w:rsid w:val="00FB50B9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7056</izvorni_sadrzaj>
    <derivirana_varijabla naziv="DomainObject.Predmet.Broj_1">7056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St-7056/2015</izvorni_sadrzaj>
    <derivirana_varijabla naziv="DomainObject.Predmet.OznakaBroj_1">St-7056/2015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ALISTAR GROUP d.o.o. zastupanog po punomoćniku Dragan Todorović</izvorni_sadrzaj>
    <derivirana_varijabla naziv="DomainObject.Predmet.ProtustrankaFormated_1">  ALISTAR GROUP d.o.o. zastupanog po punomoćniku Dragan Todorović</derivirana_varijabla>
  </DomainObject.Predmet.ProtustrankaFormated>
  <DomainObject.Predmet.ProtustrankaFormatedOIB>
    <izvorni_sadrzaj>  ALISTAR GROUP d.o.o., OIB 42968103215 zastupanog po punomoćniku Dragan Todorović</izvorni_sadrzaj>
    <derivirana_varijabla naziv="DomainObject.Predmet.ProtustrankaFormatedOIB_1">  ALISTAR GROUP d.o.o., OIB 42968103215 zastupanog po punomoćniku Dragan Todorović</derivirana_varijabla>
  </DomainObject.Predmet.ProtustrankaFormatedOIB>
  <DomainObject.Predmet.ProtustrankaFormatedWithAdress>
    <izvorni_sadrzaj> ALISTAR GROUP d.o.o., Slavonska avenija 106, 10000 Zagreb zastupanog po punomoćniku Dragan Todorović</izvorni_sadrzaj>
    <derivirana_varijabla naziv="DomainObject.Predmet.ProtustrankaFormatedWithAdress_1"> ALISTAR GROUP d.o.o., Slavonska avenija 106, 10000 Zagreb zastupanog po punomoćniku Dragan Todorović</derivirana_varijabla>
  </DomainObject.Predmet.ProtustrankaFormatedWithAdress>
  <DomainObject.Predmet.ProtustrankaFormatedWithAdressOIB>
    <izvorni_sadrzaj> ALISTAR GROUP d.o.o., OIB 42968103215, Slavonska avenija 106, 10000 Zagreb zastupanog po punomoćniku Dragan Todorović</izvorni_sadrzaj>
    <derivirana_varijabla naziv="DomainObject.Predmet.ProtustrankaFormatedWithAdressOIB_1"> ALISTAR GROUP d.o.o., OIB 42968103215, Slavonska avenija 106, 10000 Zagreb zastupanog po punomoćniku Dragan Todorović</derivirana_varijabla>
  </DomainObject.Predmet.ProtustrankaFormatedWithAdressOIB>
  <DomainObject.Predmet.ProtustrankaWithAdress>
    <izvorni_sadrzaj>ALISTAR GROUP d.o.o. Slavonska avenija 106, 10000 Zagreb</izvorni_sadrzaj>
    <derivirana_varijabla naziv="DomainObject.Predmet.ProtustrankaWithAdress_1">ALISTAR GROUP d.o.o. Slavonska avenija 106, 10000 Zagreb</derivirana_varijabla>
  </DomainObject.Predmet.ProtustrankaWithAdress>
  <DomainObject.Predmet.ProtustrankaWithAdressOIB>
    <izvorni_sadrzaj>ALISTAR GROUP d.o.o., OIB 42968103215, Slavonska avenija 106, 10000 Zagreb</izvorni_sadrzaj>
    <derivirana_varijabla naziv="DomainObject.Predmet.ProtustrankaWithAdressOIB_1">ALISTAR GROUP d.o.o., OIB 42968103215, Slavonska avenija 106, 10000 Zagreb</derivirana_varijabla>
  </DomainObject.Predmet.ProtustrankaWithAdressOIB>
  <DomainObject.Predmet.ProtustrankaNazivFormated>
    <izvorni_sadrzaj>ALISTAR GROUP d.o.o.</izvorni_sadrzaj>
    <derivirana_varijabla naziv="DomainObject.Predmet.ProtustrankaNazivFormated_1">ALISTAR GROUP d.o.o.</derivirana_varijabla>
  </DomainObject.Predmet.ProtustrankaNazivFormated>
  <DomainObject.Predmet.ProtustrankaNazivFormatedOIB>
    <izvorni_sadrzaj>ALISTAR GROUP d.o.o., OIB 42968103215</izvorni_sadrzaj>
    <derivirana_varijabla naziv="DomainObject.Predmet.ProtustrankaNazivFormatedOIB_1">ALISTAR GROUP d.o.o., OIB 42968103215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ALISTAR GROUP d.o.o. zastupanog po punomoćniku Dragan Todorović</item>
    </izvorni_sadrzaj>
    <derivirana_varijabla naziv="DomainObject.Predmet.ProtuStrankaListFormated_1">
      <item>ALISTAR GROUP d.o.o. zastupanog po punomoćniku Dragan Todorović</item>
    </derivirana_varijabla>
  </DomainObject.Predmet.ProtuStrankaListFormated>
  <DomainObject.Predmet.ProtuStrankaListFormatedOIB>
    <izvorni_sadrzaj>
      <item>ALISTAR GROUP d.o.o., OIB 42968103215 zastupanog po punomoćniku Dragan Todorović</item>
    </izvorni_sadrzaj>
    <derivirana_varijabla naziv="DomainObject.Predmet.ProtuStrankaListFormatedOIB_1">
      <item>ALISTAR GROUP d.o.o., OIB 42968103215 zastupanog po punomoćniku Dragan Todorović</item>
    </derivirana_varijabla>
  </DomainObject.Predmet.ProtuStrankaListFormatedOIB>
  <DomainObject.Predmet.ProtuStrankaListFormatedWithAdress>
    <izvorni_sadrzaj>
      <item>ALISTAR GROUP d.o.o., Slavonska avenija 106, 10000 Zagreb zastupanog po punomoćniku Dragan Todorović</item>
    </izvorni_sadrzaj>
    <derivirana_varijabla naziv="DomainObject.Predmet.ProtuStrankaListFormatedWithAdress_1">
      <item>ALISTAR GROUP d.o.o., Slavonska avenija 106, 10000 Zagreb zastupanog po punomoćniku Dragan Todorović</item>
    </derivirana_varijabla>
  </DomainObject.Predmet.ProtuStrankaListFormatedWithAdress>
  <DomainObject.Predmet.ProtuStrankaListFormatedWithAdressOIB>
    <izvorni_sadrzaj>
      <item>ALISTAR GROUP d.o.o., OIB 42968103215, Slavonska avenija 106, 10000 Zagreb zastupanog po punomoćniku Dragan Todorović</item>
    </izvorni_sadrzaj>
    <derivirana_varijabla naziv="DomainObject.Predmet.ProtuStrankaListFormatedWithAdressOIB_1">
      <item>ALISTAR GROUP d.o.o., OIB 42968103215, Slavonska avenija 106, 10000 Zagreb zastupanog po punomoćniku Dragan Todorović</item>
    </derivirana_varijabla>
  </DomainObject.Predmet.ProtuStrankaListFormatedWithAdressOIB>
  <DomainObject.Predmet.ProtuStrankaListNazivFormated>
    <izvorni_sadrzaj>
      <item>ALISTAR GROUP d.o.o.</item>
    </izvorni_sadrzaj>
    <derivirana_varijabla naziv="DomainObject.Predmet.ProtuStrankaListNazivFormated_1">
      <item>ALISTAR GROUP d.o.o.</item>
    </derivirana_varijabla>
  </DomainObject.Predmet.ProtuStrankaListNazivFormated>
  <DomainObject.Predmet.ProtuStrankaListNazivFormatedOIB>
    <izvorni_sadrzaj>
      <item>ALISTAR GROUP d.o.o., OIB 42968103215</item>
    </izvorni_sadrzaj>
    <derivirana_varijabla naziv="DomainObject.Predmet.ProtuStrankaListNazivFormatedOIB_1">
      <item>ALISTAR GROUP d.o.o., OIB 42968103215</item>
    </derivirana_varijabla>
  </DomainObject.Predmet.ProtuStrankaListNazivFormatedOIB>
  <DomainObject.Predmet.OstaliListFormated>
    <izvorni_sadrzaj>
      <item>Dragan Todorović punomoćnik sudionika u postupku ALISTAR GROUP d.o.o.</item>
    </izvorni_sadrzaj>
    <derivirana_varijabla naziv="DomainObject.Predmet.OstaliListFormated_1">
      <item>Dragan Todorović punomoćnik sudionika u postupku ALISTAR GROUP d.o.o.</item>
    </derivirana_varijabla>
  </DomainObject.Predmet.OstaliListFormated>
  <DomainObject.Predmet.OstaliListFormatedOIB>
    <izvorni_sadrzaj>
      <item>Dragan Todorović, OIB 48295504822 punomoćnik sudionika u postupku ALISTAR GROUP d.o.o.</item>
    </izvorni_sadrzaj>
    <derivirana_varijabla naziv="DomainObject.Predmet.OstaliListFormatedOIB_1">
      <item>Dragan Todorović, OIB 48295504822 punomoćnik sudionika u postupku ALISTAR GROUP d.o.o.</item>
    </derivirana_varijabla>
  </DomainObject.Predmet.OstaliListFormatedOIB>
  <DomainObject.Predmet.OstaliListFormatedWithAdress>
    <izvorni_sadrzaj>
      <item>Dragan Todorović, Trubarjeva 023, Ljubljana punomoćnik sudionika u postupku ALISTAR GROUP d.o.o.</item>
    </izvorni_sadrzaj>
    <derivirana_varijabla naziv="DomainObject.Predmet.OstaliListFormatedWithAdress_1">
      <item>Dragan Todorović, Trubarjeva 023, Ljubljana punomoćnik sudionika u postupku ALISTAR GROUP d.o.o.</item>
    </derivirana_varijabla>
  </DomainObject.Predmet.OstaliListFormatedWithAdress>
  <DomainObject.Predmet.OstaliListFormatedWithAdressOIB>
    <izvorni_sadrzaj>
      <item>Dragan Todorović, OIB 48295504822, Trubarjeva 023, Ljubljana punomoćnik sudionika u postupku ALISTAR GROUP d.o.o.</item>
    </izvorni_sadrzaj>
    <derivirana_varijabla naziv="DomainObject.Predmet.OstaliListFormatedWithAdressOIB_1">
      <item>Dragan Todorović, OIB 48295504822, Trubarjeva 023, Ljubljana punomoćnik sudionika u postupku ALISTAR GROUP d.o.o.</item>
    </derivirana_varijabla>
  </DomainObject.Predmet.OstaliListFormatedWithAdressOIB>
  <DomainObject.Predmet.OstaliListNazivFormated>
    <izvorni_sadrzaj>
      <item>Dragan Todorović</item>
    </izvorni_sadrzaj>
    <derivirana_varijabla naziv="DomainObject.Predmet.OstaliListNazivFormated_1">
      <item>Dragan Todorović</item>
    </derivirana_varijabla>
  </DomainObject.Predmet.OstaliListNazivFormated>
  <DomainObject.Predmet.OstaliListNazivFormatedOIB>
    <izvorni_sadrzaj>
      <item>Dragan Todorović, OIB 48295504822</item>
    </izvorni_sadrzaj>
    <derivirana_varijabla naziv="DomainObject.Predmet.OstaliListNazivFormatedOIB_1">
      <item>Dragan Todorović, OIB 48295504822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ALISTAR GROUP d.o.o.</izvorni_sadrzaj>
    <derivirana_varijabla naziv="DomainObject.Predmet.ProtustrankaIDrugi_1">ALISTAR GROUP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ALISTAR GROUP d.o.o., OIB 42968103215, Slavonska avenija 106, 10000 Zagreb</izvorni_sadrzaj>
    <derivirana_varijabla naziv="DomainObject.Predmet.ProtustrankaIDrugiAdressOIB_1">ALISTAR GROUP d.o.o., OIB 42968103215, Slavonska avenija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ALISTAR GROUP d.o.o.</item>
      <item>Dragan Todorović</item>
    </izvorni_sadrzaj>
    <derivirana_varijabla naziv="DomainObject.Predmet.SudioniciListNaziv_1">
      <item>FINA Regionalni centar Zagreb</item>
      <item>ALISTAR GROUP d.o.o.</item>
      <item>Dragan Todorović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ALISTAR GROUP d.o.o., OIB 42968103215, Slavonska avenija 106,10000 Zagreb</item>
      <item>Dragan Todorović, OIB 48295504822, Trubarjeva 023,Ljubljana</item>
    </izvorni_sadrzaj>
    <derivirana_varijabla naziv="DomainObject.Predmet.SudioniciListAdressOIB_1">
      <item>FINA Regionalni centar Zagreb, OIB 85821130368, Trg svibanjskih žrtava 1995. 1,10000 Zagreb</item>
      <item>ALISTAR GROUP d.o.o., OIB 42968103215, Slavonska avenija 106,10000 Zagreb</item>
      <item>Dragan Todorović, OIB 48295504822, Trubarjeva 023,Ljubljana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42968103215</item>
      <item>, OIB 48295504822</item>
    </izvorni_sadrzaj>
    <derivirana_varijabla naziv="DomainObject.Predmet.SudioniciListNazivOIB_1">
      <item>, OIB 85821130368</item>
      <item>, OIB 42968103215</item>
      <item>, OIB 48295504822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277</properties:Words>
  <properties:Characters>1472</properties:Characters>
  <properties:Lines>43</properties:Lines>
  <properties:Paragraphs>18</properties:Paragraphs>
  <properties:TotalTime>841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2016-03-07T07:46:00Z</cp:lastPrinted>
  <dcterms:modified xmlns:xsi="http://www.w3.org/2001/XMLSchema-instance" xsi:type="dcterms:W3CDTF">2016-03-07T07:47:00Z</dcterms:modified>
  <cp:revision>135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