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7e00" w14:paraId="60c7e0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E359AF">
        <w:rPr>
          <w:szCs w:val="24"/>
          <w:lang w:val="hr-HR"/>
        </w:rPr>
        <w:t>216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E359AF">
        <w:rPr>
          <w:lang w:val="hr-HR"/>
        </w:rPr>
        <w:t xml:space="preserve">BRANITELJSKA ZADRUGA EKO – GARIĆ, za poljoprivredu, trgovinu i proizvodnju, Garešnica, Hrastovčić 34, </w:t>
      </w:r>
      <w:r w:rsidR="00E359AF" w:rsidRPr="000664E3">
        <w:rPr>
          <w:lang w:val="hr-HR"/>
        </w:rPr>
        <w:t>MB</w:t>
      </w:r>
      <w:r w:rsidR="00E359AF">
        <w:rPr>
          <w:lang w:val="hr-HR"/>
        </w:rPr>
        <w:t>S: 010064870, OIB: 57265800654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15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E359AF">
        <w:rPr>
          <w:lang w:val="hr-HR"/>
        </w:rPr>
        <w:t xml:space="preserve">BRANITELJSKA ZADRUGA EKO – GARIĆ, za poljoprivredu, trgovinu i proizvodnju, Garešnica, Hrastovčić 34, </w:t>
      </w:r>
      <w:r w:rsidR="00E359AF" w:rsidRPr="000664E3">
        <w:rPr>
          <w:lang w:val="hr-HR"/>
        </w:rPr>
        <w:t>MB</w:t>
      </w:r>
      <w:r w:rsidR="00E359AF">
        <w:rPr>
          <w:lang w:val="hr-HR"/>
        </w:rPr>
        <w:t>S: 010064870, OIB: 57265800654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ANĐELKO STANKUS</w:t>
      </w:r>
      <w:r w:rsidR="00A214A4">
        <w:rPr>
          <w:szCs w:val="24"/>
          <w:lang w:val="hr-HR"/>
        </w:rPr>
        <w:t xml:space="preserve">, </w:t>
      </w:r>
      <w:r w:rsidR="00E359AF">
        <w:rPr>
          <w:szCs w:val="24"/>
          <w:lang w:val="hr-HR"/>
        </w:rPr>
        <w:t>Varaždin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Braće Radić 20, Jalkovec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11168088853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E359AF">
        <w:rPr>
          <w:lang w:val="hr-HR"/>
        </w:rPr>
        <w:t xml:space="preserve">BRANITELJSKA ZADRUGA EKO – GARIĆ, za poljoprivredu, trgovinu i proizvodnju, Garešnica, Hrastovčić 34, </w:t>
      </w:r>
      <w:r w:rsidR="00E359AF" w:rsidRPr="000664E3">
        <w:rPr>
          <w:lang w:val="hr-HR"/>
        </w:rPr>
        <w:t>MB</w:t>
      </w:r>
      <w:r w:rsidR="00E359AF">
        <w:rPr>
          <w:lang w:val="hr-HR"/>
        </w:rPr>
        <w:t>S: 010064870, OIB: 57265800654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E359AF">
        <w:rPr>
          <w:szCs w:val="24"/>
          <w:lang w:val="hr-HR"/>
        </w:rPr>
        <w:t>216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35145B">
        <w:rPr>
          <w:szCs w:val="24"/>
          <w:lang w:val="hr-HR"/>
        </w:rPr>
        <w:t>1</w:t>
      </w:r>
      <w:r w:rsidR="00E359AF">
        <w:rPr>
          <w:szCs w:val="24"/>
          <w:lang w:val="hr-HR"/>
        </w:rPr>
        <w:t>3</w:t>
      </w:r>
      <w:r w:rsidR="00230207">
        <w:rPr>
          <w:szCs w:val="24"/>
          <w:lang w:val="hr-HR"/>
        </w:rPr>
        <w:t xml:space="preserve">. </w:t>
      </w:r>
      <w:r w:rsidR="00E359AF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15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15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BA0" w:rsidR="00C40BA0">
      <w:r>
        <w:separator/>
      </w:r>
    </w:p>
  </w:endnote>
  <w:endnote w:id="0" w:type="continuationSeparator">
    <w:p w:rsidRDefault="00C40BA0" w:rsidR="00C40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BA0" w:rsidR="00C40BA0">
      <w:r>
        <w:separator/>
      </w:r>
    </w:p>
  </w:footnote>
  <w:footnote w:id="0" w:type="continuationSeparator">
    <w:p w:rsidRDefault="00C40BA0" w:rsidR="00C40B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3E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E359AF">
      <w:t>216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CE3ED6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6173C"/>
    <w:rsid w:val="00F618BD"/>
    <w:rsid w:val="00F76558"/>
    <w:rsid w:val="00F86C29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3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E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ED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E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E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3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E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ED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E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E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EKO-GARIĆ, za poljoprivredu, trgovinu i proizvodnju, Garešnica zastupanog po punomoćniku Darko Babić</izvorni_sadrzaj>
    <derivirana_varijabla naziv="DomainObject.Predmet.ProtustrankaFormated_1">  BRANITELJSKA ZADRUGA EKO-GARIĆ, za poljoprivredu, trgovinu i proizvodnju, Garešnica zastupanog po punomoćniku Darko Babić</derivirana_varijabla>
  </DomainObject.Predmet.ProtustrankaFormated>
  <DomainObject.Predmet.ProtustrankaFormatedOIB>
    <izvorni_sadrzaj>  BRANITELJSKA ZADRUGA EKO-GARIĆ, za poljoprivredu, trgovinu i proizvodnju, Garešnica, OIB 57265800654 zastupanog po punomoćniku Darko Babić</izvorni_sadrzaj>
    <derivirana_varijabla naziv="DomainObject.Predmet.ProtustrankaFormatedOIB_1">  BRANITELJSKA ZADRUGA EKO-GARIĆ, za poljoprivredu, trgovinu i proizvodnju, Garešnica, OIB 57265800654 zastupanog po punomoćniku Darko Babić</derivirana_varijabla>
  </DomainObject.Predmet.ProtustrankaFormatedOIB>
  <DomainObject.Predmet.ProtustrankaFormatedWithAdress>
    <izvorni_sadrzaj> BRANITELJSKA ZADRUGA EKO-GARIĆ, za poljoprivredu, trgovinu i proizvodnju, Garešnica, Hrastovčić 34, 43280 Garešnica zastupanog po punomoćniku Darko Babić</izvorni_sadrzaj>
    <derivirana_varijabla naziv="DomainObject.Predmet.ProtustrankaFormatedWithAdress_1"> BRANITELJSKA ZADRUGA EKO-GARIĆ, za poljoprivredu, trgovinu i proizvodnju, Garešnica, Hrastovčić 34, 43280 Garešnica zastupanog po punomoćniku Darko Babić</derivirana_varijabla>
  </DomainObject.Predmet.ProtustrankaFormatedWithAdress>
  <DomainObject.Predmet.ProtustrankaFormatedWithAdressOIB>
    <izvorni_sadrzaj> BRANITELJSKA ZADRUGA EKO-GARIĆ, za poljoprivredu, trgovinu i proizvodnju, Garešnica, OIB 57265800654, Hrastovčić 34, 43280 Garešnica zastupanog po punomoćniku Darko Babić</izvorni_sadrzaj>
    <derivirana_varijabla naziv="DomainObject.Predmet.ProtustrankaFormatedWithAdressOIB_1"> BRANITELJSKA ZADRUGA EKO-GARIĆ, za poljoprivredu, trgovinu i proizvodnju, Garešnica, OIB 57265800654, Hrastovčić 34, 43280 Garešnica zastupanog po punomoćniku Darko Babić</derivirana_varijabla>
  </DomainObject.Predmet.ProtustrankaFormatedWithAdressOIB>
  <DomainObject.Predmet.ProtustrankaWithAdress>
    <izvorni_sadrzaj>BRANITELJSKA ZADRUGA EKO-GARIĆ, za poljoprivredu, trgovinu i proizvodnju, Garešnica Hrastovčić 34, 43280 Garešnica</izvorni_sadrzaj>
    <derivirana_varijabla naziv="DomainObject.Predmet.ProtustrankaWithAdress_1">BRANITELJSKA ZADRUGA EKO-GARIĆ, za poljoprivredu, trgovinu i proizvodnju, Garešnica Hrastovčić 34, 43280 Garešnica</derivirana_varijabla>
  </DomainObject.Predmet.ProtustrankaWithAdress>
  <DomainObject.Predmet.ProtustrankaWithAdressOIB>
    <izvorni_sadrzaj>BRANITELJSKA ZADRUGA EKO-GARIĆ, za poljoprivredu, trgovinu i proizvodnju, Garešnica, OIB 57265800654, Hrastovčić 34, 43280 Garešnica</izvorni_sadrzaj>
    <derivirana_varijabla naziv="DomainObject.Predmet.ProtustrankaWithAdressOIB_1">BRANITELJSKA ZADRUGA EKO-GARIĆ, za poljoprivredu, trgovinu i proizvodnju, Garešnica, OIB 57265800654, Hrastovčić 34, 43280 Garešnica</derivirana_varijabla>
  </DomainObject.Predmet.ProtustrankaWithAdressOIB>
  <DomainObject.Predmet.ProtustrankaNazivFormated>
    <izvorni_sadrzaj>BRANITELJSKA ZADRUGA EKO-GARIĆ, za poljoprivredu, trgovinu i proizvodnju, Garešnica</izvorni_sadrzaj>
    <derivirana_varijabla naziv="DomainObject.Predmet.ProtustrankaNazivFormated_1">BRANITELJSKA ZADRUGA EKO-GARIĆ, za poljoprivredu, trgovinu i proizvodnju, Garešnica</derivirana_varijabla>
  </DomainObject.Predmet.ProtustrankaNazivFormated>
  <DomainObject.Predmet.ProtustrankaNazivFormatedOIB>
    <izvorni_sadrzaj>BRANITELJSKA ZADRUGA EKO-GARIĆ, za poljoprivredu, trgovinu i proizvodnju, Garešnica, OIB 57265800654</izvorni_sadrzaj>
    <derivirana_varijabla naziv="DomainObject.Predmet.ProtustrankaNazivFormatedOIB_1">BRANITELJSKA ZADRUGA EKO-GARIĆ, za poljoprivredu, trgovinu i proizvodnju, Garešnica, OIB 57265800654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BRANITELJSKA ZADRUGA EKO-GARIĆ, za poljoprivredu, trgovinu i proizvodnju, Garešnica zastupanog po punomoćniku Darko Babić</item>
    </izvorni_sadrzaj>
    <derivirana_varijabla naziv="DomainObject.Predmet.ProtuStrankaListFormated_1">
      <item>BRANITELJSKA ZADRUGA EKO-GARIĆ, za poljoprivredu, trgovinu i proizvodnju, Garešnica zastupanog po punomoćniku Darko Babić</item>
    </derivirana_varijabla>
  </DomainObject.Predmet.ProtuStrankaListFormated>
  <DomainObject.Predmet.ProtuStrankaListFormatedOIB>
    <izvorni_sadrzaj>
      <item>BRANITELJSKA ZADRUGA EKO-GARIĆ, za poljoprivredu, trgovinu i proizvodnju, Garešnica, OIB 57265800654 zastupanog po punomoćniku Darko Babić</item>
    </izvorni_sadrzaj>
    <derivirana_varijabla naziv="DomainObject.Predmet.ProtuStrankaListFormatedOIB_1">
      <item>BRANITELJSKA ZADRUGA EKO-GARIĆ, za poljoprivredu, trgovinu i proizvodnju, Garešnica, OIB 57265800654 zastupanog po punomoćniku Darko Babić</item>
    </derivirana_varijabla>
  </DomainObject.Predmet.ProtuStrankaListFormatedOIB>
  <DomainObject.Predmet.ProtuStrankaListFormatedWithAdress>
    <izvorni_sadrzaj>
      <item>BRANITELJSKA ZADRUGA EKO-GARIĆ, za poljoprivredu, trgovinu i proizvodnju, Garešnica, Hrastovčić 34, 43280 Garešnica zastupanog po punomoćniku Darko Babić</item>
    </izvorni_sadrzaj>
    <derivirana_varijabla naziv="DomainObject.Predmet.ProtuStrankaListFormatedWithAdress_1">
      <item>BRANITELJSKA ZADRUGA EKO-GARIĆ, za poljoprivredu, trgovinu i proizvodnju, Garešnica, Hrastovčić 34, 43280 Garešnica zastupanog po punomoćniku Darko Babić</item>
    </derivirana_varijabla>
  </DomainObject.Predmet.ProtuStrankaListFormatedWithAdress>
  <DomainObject.Predmet.ProtuStrankaListFormatedWithAdressOIB>
    <izvorni_sadrzaj>
      <item>BRANITELJSKA ZADRUGA EKO-GARIĆ, za poljoprivredu, trgovinu i proizvodnju, Garešnica, OIB 57265800654, Hrastovčić 34, 43280 Garešnica zastupanog po punomoćniku Darko Babić</item>
    </izvorni_sadrzaj>
    <derivirana_varijabla naziv="DomainObject.Predmet.ProtuStrankaListFormatedWithAdressOIB_1">
      <item>BRANITELJSKA ZADRUGA EKO-GARIĆ, za poljoprivredu, trgovinu i proizvodnju, Garešnica, OIB 57265800654, Hrastovčić 34, 43280 Garešnica zastupanog po punomoćniku Darko Babić</item>
    </derivirana_varijabla>
  </DomainObject.Predmet.ProtuStrankaListFormatedWithAdressOIB>
  <DomainObject.Predmet.ProtuStrankaListNazivFormated>
    <izvorni_sadrzaj>
      <item>BRANITELJSKA ZADRUGA EKO-GARIĆ, za poljoprivredu, trgovinu i proizvodnju, Garešnica</item>
    </izvorni_sadrzaj>
    <derivirana_varijabla naziv="DomainObject.Predmet.ProtuStrankaListNazivFormated_1">
      <item>BRANITELJSKA ZADRUGA EKO-GARIĆ, za poljoprivredu, trgovinu i proizvodnju, Garešnica</item>
    </derivirana_varijabla>
  </DomainObject.Predmet.ProtuStrankaListNazivFormated>
  <DomainObject.Predmet.ProtuStrankaListNazivFormatedOIB>
    <izvorni_sadrzaj>
      <item>BRANITELJSKA ZADRUGA EKO-GARIĆ, za poljoprivredu, trgovinu i proizvodnju, Garešnica, OIB 57265800654</item>
    </izvorni_sadrzaj>
    <derivirana_varijabla naziv="DomainObject.Predmet.ProtuStrankaListNazivFormatedOIB_1">
      <item>BRANITELJSKA ZADRUGA EKO-GARIĆ, za poljoprivredu, trgovinu i proizvodnju, Garešnica, OIB 57265800654</item>
    </derivirana_varijabla>
  </DomainObject.Predmet.ProtuStrankaListNazivFormatedOIB>
  <DomainObject.Predmet.OstaliListFormated>
    <izvorni_sadrzaj>
      <item>Darko Babić punomoćnik sudionika u postupku BRANITELJSKA ZADRUGA EKO-GARIĆ, za poljoprivredu, trgovinu i proizvodnju, Garešnica</item>
    </izvorni_sadrzaj>
    <derivirana_varijabla naziv="DomainObject.Predmet.OstaliListFormated_1">
      <item>Darko Babić punomoćnik sudionika u postupku BRANITELJSKA ZADRUGA EKO-GARIĆ, za poljoprivredu, trgovinu i proizvodnju, Garešnica</item>
    </derivirana_varijabla>
  </DomainObject.Predmet.OstaliListFormated>
  <DomainObject.Predmet.OstaliListFormatedOIB>
    <izvorni_sadrzaj>
      <item>Darko Babić punomoćnik sudionika u postupku BRANITELJSKA ZADRUGA EKO-GARIĆ, za poljoprivredu, trgovinu i proizvodnju, Garešnica</item>
    </izvorni_sadrzaj>
    <derivirana_varijabla naziv="DomainObject.Predmet.OstaliListFormatedOIB_1">
      <item>Darko Babić punomoćnik sudionika u postupku BRANITELJSKA ZADRUGA EKO-GARIĆ, za poljoprivredu, trgovinu i proizvodnju, Garešnica</item>
    </derivirana_varijabla>
  </DomainObject.Predmet.OstaliListFormatedOIB>
  <DomainObject.Predmet.OstaliListFormatedWithAdress>
    <izvorni_sadrzaj>
      <item>Darko Babić punomoćnik sudionika u postupku BRANITELJSKA ZADRUGA EKO-GARIĆ, za poljoprivredu, trgovinu i proizvodnju, Garešnica</item>
    </izvorni_sadrzaj>
    <derivirana_varijabla naziv="DomainObject.Predmet.OstaliListFormatedWithAdress_1">
      <item>Darko Babić punomoćnik sudionika u postupku BRANITELJSKA ZADRUGA EKO-GARIĆ, za poljoprivredu, trgovinu i proizvodnju, Garešnica</item>
    </derivirana_varijabla>
  </DomainObject.Predmet.OstaliListFormatedWithAdress>
  <DomainObject.Predmet.OstaliListFormatedWithAdressOIB>
    <izvorni_sadrzaj>
      <item>Darko Babić punomoćnik sudionika u postupku BRANITELJSKA ZADRUGA EKO-GARIĆ, za poljoprivredu, trgovinu i proizvodnju, Garešnica</item>
    </izvorni_sadrzaj>
    <derivirana_varijabla naziv="DomainObject.Predmet.OstaliListFormatedWithAdressOIB_1">
      <item>Darko Babić punomoćnik sudionika u postupku BRANITELJSKA ZADRUGA EKO-GARIĆ, za poljoprivredu, trgovinu i proizvodnju, Garešnica</item>
    </derivirana_varijabla>
  </DomainObject.Predmet.OstaliListFormatedWithAdressOIB>
  <DomainObject.Predmet.OstaliListNazivFormated>
    <izvorni_sadrzaj>
      <item>Darko Babić</item>
    </izvorni_sadrzaj>
    <derivirana_varijabla naziv="DomainObject.Predmet.OstaliListNazivFormated_1">
      <item>Darko Babić</item>
    </derivirana_varijabla>
  </DomainObject.Predmet.OstaliListNazivFormated>
  <DomainObject.Predmet.OstaliListNazivFormatedOIB>
    <izvorni_sadrzaj>
      <item>Darko Babić</item>
    </izvorni_sadrzaj>
    <derivirana_varijabla naziv="DomainObject.Predmet.OstaliListNazivFormatedOIB_1">
      <item>Darko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BRANITELJSKA ZADRUGA EKO-GARIĆ, za poljoprivredu, trgovinu i proizvodnju, Garešnica</izvorni_sadrzaj>
    <derivirana_varijabla naziv="DomainObject.Predmet.ProtustrankaIDrugi_1">BRANITELJSKA ZADRUGA EKO-GARIĆ, za poljoprivredu, trgovinu i proizvodnju,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BRANITELJSKA ZADRUGA EKO-GARIĆ, za poljoprivredu, trgovinu i proizvodnju, Garešnica, OIB 57265800654, Hrastovčić 34, 43280 Garešnica</izvorni_sadrzaj>
    <derivirana_varijabla naziv="DomainObject.Predmet.ProtustrankaIDrugiAdressOIB_1">BRANITELJSKA ZADRUGA EKO-GARIĆ, za poljoprivredu, trgovinu i proizvodnju, Garešnica, OIB 57265800654, Hrastovčić 34,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BRANITELJSKA ZADRUGA EKO-GARIĆ, za poljoprivredu, trgovinu i proizvodnju, Garešnica</item>
      <item>Darko Babić</item>
    </izvorni_sadrzaj>
    <derivirana_varijabla naziv="DomainObject.Predmet.SudioniciListNaziv_1">
      <item>FINA, RC ZAGREB, Podružnica Bjelovar</item>
      <item>BRANITELJSKA ZADRUGA EKO-GARIĆ, za poljoprivredu, trgovinu i proizvodnju, Garešnica</item>
      <item>Darko Babić</item>
    </derivirana_varijabla>
  </DomainObject.Predmet.SudioniciListNaziv>
  <DomainObject.Predmet.SudioniciListAdressOIB>
    <izvorni_sadrzaj>
      <item>FINA, RC ZAGREB, Podružnica Bjelovar, OIB 85821130368, F. Supila 4,43000 Bjelovar</item>
      <item>BRANITELJSKA ZADRUGA EKO-GARIĆ, za poljoprivredu, trgovinu i proizvodnju, Garešnica, OIB 57265800654, Hrastovčić 34,43280 Garešnica</item>
      <item>Darko Babić</item>
    </izvorni_sadrzaj>
    <derivirana_varijabla naziv="DomainObject.Predmet.SudioniciListAdressOIB_1">
      <item>FINA, RC ZAGREB, Podružnica Bjelovar, OIB 85821130368, F. Supila 4,43000 Bjelovar</item>
      <item>BRANITELJSKA ZADRUGA EKO-GARIĆ, za poljoprivredu, trgovinu i proizvodnju, Garešnica, OIB 57265800654, Hrastovčić 34,43280 Garešnica</item>
      <item>Darko Babić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57265800654</item>
      <item>, OIB null</item>
    </izvorni_sadrzaj>
    <derivirana_varijabla naziv="DomainObject.Predmet.SudioniciListNazivOIB_1">
      <item>, OIB 85821130368</item>
      <item>, OIB 57265800654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6C88B9-847A-47C4-8D84-3BFF8AE97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719</properties:Words>
  <properties:Characters>3911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2016-02-15T08:01:00Z</dcterms:created>
  <dc:creator>553y7k3</dc:creator>
  <cp:lastModifiedBy>Miroslav Lovreković</cp:lastModifiedBy>
  <cp:lastPrinted>2015-12-30T11:04:00Z</cp:lastPrinted>
  <dcterms:modified xmlns:xsi="http://www.w3.org/2001/XMLSchema-instance" xsi:type="dcterms:W3CDTF">2016-02-15T08:33:00Z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