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d8b8" w14:paraId="61cd8b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C571FF">
        <w:rPr>
          <w:szCs w:val="24"/>
          <w:lang w:val="hr-HR"/>
        </w:rPr>
        <w:t>631</w:t>
      </w:r>
      <w:r>
        <w:rPr>
          <w:szCs w:val="24"/>
          <w:lang w:val="hr-HR"/>
        </w:rPr>
        <w:t>/2016-</w:t>
      </w:r>
      <w:r w:rsidR="00C91888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C571FF">
        <w:rPr>
          <w:lang w:val="hr-HR"/>
        </w:rPr>
        <w:t>HILDEBRAND jednostavno društvo s ograničenom odgovornošću za usluge, Zagreb, Zagrebačka cesta 78 C, MBS: 080824603, OIB: 05612141529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571FF">
        <w:rPr>
          <w:lang w:val="hr-HR"/>
        </w:rPr>
        <w:t>HILDEBRAND jednostavno društvo s ograničenom odgovornošću za usluge, Zagreb, Zagrebačka cesta 78 C, MBS: 080824603, OIB: 05612141529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C571FF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571FF">
        <w:rPr>
          <w:lang w:val="hr-HR"/>
        </w:rPr>
        <w:t>HILDEBRAND jednostavno društvo s ograničenom odgovornošću za usluge, Zagreb, Zagrebačka cesta 78 C, MBS: 080824603, OIB: 05612141529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571FF">
        <w:rPr>
          <w:szCs w:val="24"/>
          <w:lang w:val="hr-HR"/>
        </w:rPr>
        <w:t>631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C571FF">
        <w:rPr>
          <w:szCs w:val="24"/>
          <w:lang w:val="hr-HR"/>
        </w:rPr>
        <w:t>09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C571FF">
        <w:rPr>
          <w:szCs w:val="24"/>
          <w:lang w:val="hr-HR"/>
        </w:rPr>
        <w:t>9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277DF"/>
    <w:rsid w:val="001C11A2"/>
    <w:rsid w:val="00221BE3"/>
    <w:rsid w:val="00296CBA"/>
    <w:rsid w:val="00373185"/>
    <w:rsid w:val="003E6298"/>
    <w:rsid w:val="004B4BC0"/>
    <w:rsid w:val="004F1638"/>
    <w:rsid w:val="004F39E3"/>
    <w:rsid w:val="00552523"/>
    <w:rsid w:val="00597456"/>
    <w:rsid w:val="00606200"/>
    <w:rsid w:val="006815A7"/>
    <w:rsid w:val="007C3F0A"/>
    <w:rsid w:val="00852587"/>
    <w:rsid w:val="00865844"/>
    <w:rsid w:val="0088713A"/>
    <w:rsid w:val="00887739"/>
    <w:rsid w:val="008E1710"/>
    <w:rsid w:val="00926723"/>
    <w:rsid w:val="00965400"/>
    <w:rsid w:val="00973645"/>
    <w:rsid w:val="009B2393"/>
    <w:rsid w:val="00A71FB6"/>
    <w:rsid w:val="00B07175"/>
    <w:rsid w:val="00B773EF"/>
    <w:rsid w:val="00B970D3"/>
    <w:rsid w:val="00C512C2"/>
    <w:rsid w:val="00C571FF"/>
    <w:rsid w:val="00C91888"/>
    <w:rsid w:val="00C96925"/>
    <w:rsid w:val="00CA10EC"/>
    <w:rsid w:val="00CE67F4"/>
    <w:rsid w:val="00D45DC5"/>
    <w:rsid w:val="00D81EE5"/>
    <w:rsid w:val="00DD2D39"/>
    <w:rsid w:val="00E00414"/>
    <w:rsid w:val="00E823BA"/>
    <w:rsid w:val="00E832D5"/>
    <w:rsid w:val="00EC2F04"/>
    <w:rsid w:val="00ED353F"/>
    <w:rsid w:val="00EE5336"/>
    <w:rsid w:val="00F104F7"/>
    <w:rsid w:val="00F313EB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6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C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C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C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C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6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C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C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C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C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HILDEBRAND j.d.o.o. zastupanog po punomoćniku Ana - Marija Hildebrand Grebenar</izvorni_sadrzaj>
    <derivirana_varijabla naziv="DomainObject.Predmet.ProtustrankaFormated_1">  HILDEBRAND j.d.o.o. zastupanog po punomoćniku Ana - Marija Hildebrand Grebenar</derivirana_varijabla>
  </DomainObject.Predmet.ProtustrankaFormated>
  <DomainObject.Predmet.ProtustrankaFormatedOIB>
    <izvorni_sadrzaj>  HILDEBRAND j.d.o.o., OIB 05612141529 zastupanog po punomoćniku Ana - Marija Hildebrand Grebenar</izvorni_sadrzaj>
    <derivirana_varijabla naziv="DomainObject.Predmet.ProtustrankaFormatedOIB_1">  HILDEBRAND j.d.o.o., OIB 05612141529 zastupanog po punomoćniku Ana - Marija Hildebrand Grebenar</derivirana_varijabla>
  </DomainObject.Predmet.ProtustrankaFormatedOIB>
  <DomainObject.Predmet.ProtustrankaFormatedWithAdress>
    <izvorni_sadrzaj> HILDEBRAND j.d.o.o., Zagrebačka cesta 78 C, 10000 Zagreb zastupanog po punomoćniku Ana - Marija Hildebrand Grebenar</izvorni_sadrzaj>
    <derivirana_varijabla naziv="DomainObject.Predmet.ProtustrankaFormatedWithAdress_1"> HILDEBRAND j.d.o.o., Zagrebačka cesta 78 C, 10000 Zagreb zastupanog po punomoćniku Ana - Marija Hildebrand Grebenar</derivirana_varijabla>
  </DomainObject.Predmet.ProtustrankaFormatedWithAdress>
  <DomainObject.Predmet.ProtustrankaFormatedWithAdressOIB>
    <izvorni_sadrzaj> HILDEBRAND j.d.o.o., OIB 05612141529, Zagrebačka cesta 78 C, 10000 Zagreb zastupanog po punomoćniku Ana - Marija Hildebrand Grebenar</izvorni_sadrzaj>
    <derivirana_varijabla naziv="DomainObject.Predmet.ProtustrankaFormatedWithAdressOIB_1"> HILDEBRAND j.d.o.o., OIB 05612141529, Zagrebačka cesta 78 C, 10000 Zagreb zastupanog po punomoćniku Ana - Marija Hildebrand Grebenar</derivirana_varijabla>
  </DomainObject.Predmet.ProtustrankaFormatedWithAdressOIB>
  <DomainObject.Predmet.ProtustrankaWithAdress>
    <izvorni_sadrzaj>HILDEBRAND j.d.o.o. Zagrebačka cesta 78 C, 10000 Zagreb</izvorni_sadrzaj>
    <derivirana_varijabla naziv="DomainObject.Predmet.ProtustrankaWithAdress_1">HILDEBRAND j.d.o.o. Zagrebačka cesta 78 C, 10000 Zagreb</derivirana_varijabla>
  </DomainObject.Predmet.ProtustrankaWithAdress>
  <DomainObject.Predmet.ProtustrankaWithAdressOIB>
    <izvorni_sadrzaj>HILDEBRAND j.d.o.o., OIB 05612141529, Zagrebačka cesta 78 C, 10000 Zagreb</izvorni_sadrzaj>
    <derivirana_varijabla naziv="DomainObject.Predmet.ProtustrankaWithAdressOIB_1">HILDEBRAND j.d.o.o., OIB 05612141529, Zagrebačka cesta 78 C, 10000 Zagreb</derivirana_varijabla>
  </DomainObject.Predmet.ProtustrankaWithAdressOIB>
  <DomainObject.Predmet.ProtustrankaNazivFormated>
    <izvorni_sadrzaj>HILDEBRAND j.d.o.o.</izvorni_sadrzaj>
    <derivirana_varijabla naziv="DomainObject.Predmet.ProtustrankaNazivFormated_1">HILDEBRAND j.d.o.o.</derivirana_varijabla>
  </DomainObject.Predmet.ProtustrankaNazivFormated>
  <DomainObject.Predmet.ProtustrankaNazivFormatedOIB>
    <izvorni_sadrzaj>HILDEBRAND j.d.o.o., OIB 05612141529</izvorni_sadrzaj>
    <derivirana_varijabla naziv="DomainObject.Predmet.ProtustrankaNazivFormatedOIB_1">HILDEBRAND j.d.o.o., OIB 05612141529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HILDEBRAND j.d.o.o. zastupanog po punomoćniku Ana - Marija Hildebrand Grebenar</item>
    </izvorni_sadrzaj>
    <derivirana_varijabla naziv="DomainObject.Predmet.ProtuStrankaListFormated_1">
      <item>HILDEBRAND j.d.o.o. zastupanog po punomoćniku Ana - Marija Hildebrand Grebenar</item>
    </derivirana_varijabla>
  </DomainObject.Predmet.ProtuStrankaListFormated>
  <DomainObject.Predmet.ProtuStrankaListFormatedOIB>
    <izvorni_sadrzaj>
      <item>HILDEBRAND j.d.o.o., OIB 05612141529 zastupanog po punomoćniku Ana - Marija Hildebrand Grebenar</item>
    </izvorni_sadrzaj>
    <derivirana_varijabla naziv="DomainObject.Predmet.ProtuStrankaListFormatedOIB_1">
      <item>HILDEBRAND j.d.o.o., OIB 05612141529 zastupanog po punomoćniku Ana - Marija Hildebrand Grebenar</item>
    </derivirana_varijabla>
  </DomainObject.Predmet.ProtuStrankaListFormatedOIB>
  <DomainObject.Predmet.ProtuStrankaListFormatedWithAdress>
    <izvorni_sadrzaj>
      <item>HILDEBRAND j.d.o.o., Zagrebačka cesta 78 C, 10000 Zagreb zastupanog po punomoćniku Ana - Marija Hildebrand Grebenar</item>
    </izvorni_sadrzaj>
    <derivirana_varijabla naziv="DomainObject.Predmet.ProtuStrankaListFormatedWithAdress_1">
      <item>HILDEBRAND j.d.o.o., Zagrebačka cesta 78 C, 10000 Zagreb zastupanog po punomoćniku Ana - Marija Hildebrand Grebenar</item>
    </derivirana_varijabla>
  </DomainObject.Predmet.ProtuStrankaListFormatedWithAdress>
  <DomainObject.Predmet.ProtuStrankaListFormatedWithAdressOIB>
    <izvorni_sadrzaj>
      <item>HILDEBRAND j.d.o.o., OIB 05612141529, Zagrebačka cesta 78 C, 10000 Zagreb zastupanog po punomoćniku Ana - Marija Hildebrand Grebenar</item>
    </izvorni_sadrzaj>
    <derivirana_varijabla naziv="DomainObject.Predmet.ProtuStrankaListFormatedWithAdressOIB_1">
      <item>HILDEBRAND j.d.o.o., OIB 05612141529, Zagrebačka cesta 78 C, 10000 Zagreb zastupanog po punomoćniku Ana - Marija Hildebrand Grebenar</item>
    </derivirana_varijabla>
  </DomainObject.Predmet.ProtuStrankaListFormatedWithAdressOIB>
  <DomainObject.Predmet.ProtuStrankaListNazivFormated>
    <izvorni_sadrzaj>
      <item>HILDEBRAND j.d.o.o.</item>
    </izvorni_sadrzaj>
    <derivirana_varijabla naziv="DomainObject.Predmet.ProtuStrankaListNazivFormated_1">
      <item>HILDEBRAND j.d.o.o.</item>
    </derivirana_varijabla>
  </DomainObject.Predmet.ProtuStrankaListNazivFormated>
  <DomainObject.Predmet.ProtuStrankaListNazivFormatedOIB>
    <izvorni_sadrzaj>
      <item>HILDEBRAND j.d.o.o., OIB 05612141529</item>
    </izvorni_sadrzaj>
    <derivirana_varijabla naziv="DomainObject.Predmet.ProtuStrankaListNazivFormatedOIB_1">
      <item>HILDEBRAND j.d.o.o., OIB 05612141529</item>
    </derivirana_varijabla>
  </DomainObject.Predmet.ProtuStrankaListNazivFormatedOIB>
  <DomainObject.Predmet.OstaliListFormated>
    <izvorni_sadrzaj>
      <item>Ana - Marija Hildebrand Grebenar punomoćnik sudionika u postupku HILDEBRAND j.d.o.o.</item>
    </izvorni_sadrzaj>
    <derivirana_varijabla naziv="DomainObject.Predmet.OstaliListFormated_1">
      <item>Ana - Marija Hildebrand Grebenar punomoćnik sudionika u postupku HILDEBRAND j.d.o.o.</item>
    </derivirana_varijabla>
  </DomainObject.Predmet.OstaliListFormated>
  <DomainObject.Predmet.OstaliListFormatedOIB>
    <izvorni_sadrzaj>
      <item>Ana - Marija Hildebrand Grebenar, OIB 91934885295 punomoćnik sudionika u postupku HILDEBRAND j.d.o.o.</item>
    </izvorni_sadrzaj>
    <derivirana_varijabla naziv="DomainObject.Predmet.OstaliListFormatedOIB_1">
      <item>Ana - Marija Hildebrand Grebenar, OIB 91934885295 punomoćnik sudionika u postupku HILDEBRAND j.d.o.o.</item>
    </derivirana_varijabla>
  </DomainObject.Predmet.OstaliListFormatedOIB>
  <DomainObject.Predmet.OstaliListFormatedWithAdress>
    <izvorni_sadrzaj>
      <item>Ana - Marija Hildebrand Grebenar, Zagrebačka cesta 78 C, 10000 Zagreb punomoćnik sudionika u postupku HILDEBRAND j.d.o.o.</item>
    </izvorni_sadrzaj>
    <derivirana_varijabla naziv="DomainObject.Predmet.OstaliListFormatedWithAdress_1">
      <item>Ana - Marija Hildebrand Grebenar, Zagrebačka cesta 78 C, 10000 Zagreb punomoćnik sudionika u postupku HILDEBRAND j.d.o.o.</item>
    </derivirana_varijabla>
  </DomainObject.Predmet.OstaliListFormatedWithAdress>
  <DomainObject.Predmet.OstaliListFormatedWithAdressOIB>
    <izvorni_sadrzaj>
      <item>Ana - Marija Hildebrand Grebenar, OIB 91934885295, Zagrebačka cesta 78 C, 10000 Zagreb punomoćnik sudionika u postupku HILDEBRAND j.d.o.o.</item>
    </izvorni_sadrzaj>
    <derivirana_varijabla naziv="DomainObject.Predmet.OstaliListFormatedWithAdressOIB_1">
      <item>Ana - Marija Hildebrand Grebenar, OIB 91934885295, Zagrebačka cesta 78 C, 10000 Zagreb punomoćnik sudionika u postupku HILDEBRAND j.d.o.o.</item>
    </derivirana_varijabla>
  </DomainObject.Predmet.OstaliListFormatedWithAdressOIB>
  <DomainObject.Predmet.OstaliListNazivFormated>
    <izvorni_sadrzaj>
      <item>Ana - Marija Hildebrand Grebenar</item>
    </izvorni_sadrzaj>
    <derivirana_varijabla naziv="DomainObject.Predmet.OstaliListNazivFormated_1">
      <item>Ana - Marija Hildebrand Grebenar</item>
    </derivirana_varijabla>
  </DomainObject.Predmet.OstaliListNazivFormated>
  <DomainObject.Predmet.OstaliListNazivFormatedOIB>
    <izvorni_sadrzaj>
      <item>Ana - Marija Hildebrand Grebenar, OIB 91934885295</item>
    </izvorni_sadrzaj>
    <derivirana_varijabla naziv="DomainObject.Predmet.OstaliListNazivFormatedOIB_1">
      <item>Ana - Marija Hildebrand Grebenar, OIB 91934885295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HILDEBRAND j.d.o.o.</izvorni_sadrzaj>
    <derivirana_varijabla naziv="DomainObject.Predmet.ProtustrankaIDrugi_1">HILDEBRAND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HILDEBRAND j.d.o.o., OIB 05612141529, Zagrebačka cesta 78 C, 10000 Zagreb</izvorni_sadrzaj>
    <derivirana_varijabla naziv="DomainObject.Predmet.ProtustrankaIDrugiAdressOIB_1">HILDEBRAND j.d.o.o., OIB 05612141529, Zagrebačka cesta 78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HILDEBRAND j.d.o.o.</item>
      <item>FINA Regionalni centar Zagreb</item>
      <item>Ana - Marija Hildebrand Grebenar</item>
    </izvorni_sadrzaj>
    <derivirana_varijabla naziv="DomainObject.Predmet.SudioniciListNaziv_1">
      <item>HILDEBRAND j.d.o.o.</item>
      <item>FINA Regionalni centar Zagreb</item>
      <item>Ana - Marija Hildebrand Grebenar</item>
    </derivirana_varijabla>
  </DomainObject.Predmet.SudioniciListNaziv>
  <DomainObject.Predmet.SudioniciListAdressOIB>
    <izvorni_sadrzaj>
      <item>HILDEBRAND j.d.o.o., OIB 05612141529, Zagrebačka cesta 78 C,10000 Zagreb</item>
      <item>FINA Regionalni centar Zagreb, OIB 85821130368, Trg svibanjskih žrtava 1995. 1,10000 Zagreb</item>
      <item>Ana - Marija Hildebrand Grebenar, OIB 91934885295, Zagrebačka cesta 78 C,10000 Zagreb</item>
    </izvorni_sadrzaj>
    <derivirana_varijabla naziv="DomainObject.Predmet.SudioniciListAdressOIB_1">
      <item>HILDEBRAND j.d.o.o., OIB 05612141529, Zagrebačka cesta 78 C,10000 Zagreb</item>
      <item>FINA Regionalni centar Zagreb, OIB 85821130368, Trg svibanjskih žrtava 1995. 1,10000 Zagreb</item>
      <item>Ana - Marija Hildebrand Grebenar, OIB 91934885295, Zagrebačka cesta 78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05612141529</item>
      <item>, OIB 85821130368</item>
      <item>, OIB 91934885295</item>
    </izvorni_sadrzaj>
    <derivirana_varijabla naziv="DomainObject.Predmet.SudioniciListNazivOIB_1">
      <item>, OIB 05612141529</item>
      <item>, OIB 85821130368</item>
      <item>, OIB 91934885295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3858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2016-08-09T05:52:00Z</dcterms:created>
  <dc:creator>Miroslav Lovreković</dc:creator>
  <cp:lastModifiedBy>Miroslav Lovreković</cp:lastModifiedBy>
  <cp:lastPrinted>2016-08-09T05:54:00Z</cp:lastPrinted>
  <dcterms:modified xmlns:xsi="http://www.w3.org/2001/XMLSchema-instance" xsi:type="dcterms:W3CDTF">2016-08-09T05:57:00Z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