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7939f" w14:paraId="647939f" w:rsidRDefault="00972714" w:rsidP="00972714" w:rsidR="00972714" w:rsidRPr="00046E14">
      <w:pPr>
        <w:jc w:val="center"/>
        <w15:collapsed w:val="false"/>
      </w:pPr>
      <w:bookmarkStart w:name="_GoBack" w:id="0"/>
      <w:bookmarkEnd w:id="0"/>
    </w:p>
    <w:p w:rsidRDefault="00446407" w:rsidP="00446407" w:rsidR="00446407" w:rsidRPr="00046E14">
      <w:pPr>
        <w:jc w:val="both"/>
      </w:pPr>
      <w:r w:rsidRPr="00046E14">
        <w:t xml:space="preserve">              </w:t>
      </w:r>
      <w:r w:rsidR="00046E14">
        <w:t xml:space="preserve"> </w:t>
      </w:r>
      <w:r w:rsidRPr="00046E14">
        <w:t xml:space="preserve">   </w:t>
      </w:r>
      <w:r w:rsidR="00450FC6">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8" o:title="HR grb"/>
          </v:shape>
        </w:pict>
      </w:r>
      <w:r w:rsidRPr="00046E14">
        <w:t xml:space="preserve"> </w:t>
      </w:r>
    </w:p>
    <w:p w:rsidRDefault="00446407" w:rsidP="00446407" w:rsidR="00446407" w:rsidRPr="00046E14">
      <w:r w:rsidRPr="00046E14">
        <w:t xml:space="preserve"> </w:t>
      </w:r>
      <w:r w:rsidR="00046E14">
        <w:t xml:space="preserve">    </w:t>
      </w:r>
      <w:r w:rsidRPr="00046E14">
        <w:t>REPUBLIKA HRVATSKA</w:t>
      </w:r>
    </w:p>
    <w:p w:rsidRDefault="00446407" w:rsidP="00446407" w:rsidR="00446407" w:rsidRPr="00046E14">
      <w:r w:rsidRPr="00046E14">
        <w:t xml:space="preserve"> TRGOVAČKI SUD U PAZINU</w:t>
      </w:r>
    </w:p>
    <w:p w:rsidRDefault="00446407" w:rsidP="00446407" w:rsidR="00446407" w:rsidRPr="00046E14">
      <w:r w:rsidRPr="00046E14">
        <w:t xml:space="preserve"> </w:t>
      </w:r>
      <w:r w:rsidR="00046E14">
        <w:tab/>
      </w:r>
      <w:r w:rsidRPr="00046E14">
        <w:t>Pazin, Dršćevka 1</w:t>
      </w:r>
    </w:p>
    <w:p w:rsidRDefault="00446407" w:rsidP="00446407" w:rsidR="00446407" w:rsidRPr="00046E14">
      <w:pPr>
        <w:jc w:val="center"/>
      </w:pPr>
    </w:p>
    <w:p w:rsidRDefault="00446407" w:rsidP="00446407" w:rsidR="00446407" w:rsidRPr="00046E14">
      <w:pPr>
        <w:jc w:val="center"/>
      </w:pPr>
      <w:r w:rsidRPr="00046E14">
        <w:t>R E P U B L I K A  H R V A T S K A</w:t>
      </w:r>
    </w:p>
    <w:p w:rsidRDefault="00446407" w:rsidP="00446407" w:rsidR="00446407" w:rsidRPr="00046E14">
      <w:pPr>
        <w:jc w:val="center"/>
      </w:pPr>
    </w:p>
    <w:p w:rsidRDefault="00446407" w:rsidP="00446407" w:rsidR="00446407" w:rsidRPr="00046E14">
      <w:pPr>
        <w:jc w:val="center"/>
      </w:pPr>
      <w:r w:rsidRPr="00046E14">
        <w:t>R J E Š E NJ E</w:t>
      </w:r>
    </w:p>
    <w:p w:rsidRDefault="00446407" w:rsidP="00446407" w:rsidR="00446407" w:rsidRPr="00046E14">
      <w:pPr>
        <w:jc w:val="center"/>
      </w:pPr>
    </w:p>
    <w:p w:rsidRDefault="00EE53FF" w:rsidP="00972714" w:rsidR="00972714" w:rsidRPr="00046E14">
      <w:pPr>
        <w:ind w:firstLine="708"/>
        <w:jc w:val="both"/>
      </w:pPr>
      <w:r w:rsidRPr="00046E14">
        <w:t>Trgovački sud u Pazinu, po sucu Ivanu Dujiću, u stečajnom postupku nad Stečajnom masom iza NEKRETNINE</w:t>
      </w:r>
      <w:r w:rsidR="008A2B7E" w:rsidRPr="00046E14">
        <w:t xml:space="preserve"> - </w:t>
      </w:r>
      <w:r w:rsidRPr="00046E14">
        <w:t>PULA d.o.o. u stečaju Kastav, Ćikovići 26/11, OIB 28147952007</w:t>
      </w:r>
      <w:r w:rsidR="0093293F" w:rsidRPr="00046E14">
        <w:t xml:space="preserve">, </w:t>
      </w:r>
      <w:r w:rsidRPr="00046E14">
        <w:t>2</w:t>
      </w:r>
      <w:r w:rsidR="00B13179" w:rsidRPr="00046E14">
        <w:t xml:space="preserve">8. </w:t>
      </w:r>
      <w:r w:rsidRPr="00046E14">
        <w:t>ožujka</w:t>
      </w:r>
      <w:r w:rsidR="00B13179" w:rsidRPr="00046E14">
        <w:t xml:space="preserve"> 2018.</w:t>
      </w:r>
    </w:p>
    <w:p w:rsidRDefault="00B13179" w:rsidP="00972714" w:rsidR="00B13179" w:rsidRPr="00046E14">
      <w:pPr>
        <w:ind w:firstLine="708"/>
        <w:jc w:val="both"/>
      </w:pPr>
    </w:p>
    <w:p w:rsidRDefault="00972714" w:rsidP="00972714" w:rsidR="00972714" w:rsidRPr="00046E14">
      <w:pPr>
        <w:jc w:val="center"/>
      </w:pPr>
      <w:r w:rsidRPr="00046E14">
        <w:t>r i j e š i o  j e</w:t>
      </w:r>
    </w:p>
    <w:p w:rsidRDefault="00972714" w:rsidP="00972714" w:rsidR="00972714" w:rsidRPr="00046E14"/>
    <w:p w:rsidRDefault="004A68B4" w:rsidP="00EE53FF" w:rsidR="004A68B4" w:rsidRPr="00046E14">
      <w:pPr>
        <w:ind w:firstLine="708"/>
        <w:jc w:val="both"/>
      </w:pPr>
      <w:r w:rsidRPr="00046E14">
        <w:rPr>
          <w:bCs w:val="false"/>
        </w:rPr>
        <w:t>I</w:t>
      </w:r>
      <w:r w:rsidR="00C01FDE" w:rsidRPr="00046E14">
        <w:rPr>
          <w:bCs w:val="false"/>
        </w:rPr>
        <w:tab/>
      </w:r>
      <w:r w:rsidRPr="00046E14">
        <w:rPr>
          <w:bCs w:val="false"/>
        </w:rPr>
        <w:t xml:space="preserve"> </w:t>
      </w:r>
      <w:r w:rsidR="00CB399F" w:rsidRPr="00046E14">
        <w:rPr>
          <w:bCs w:val="false"/>
        </w:rPr>
        <w:t xml:space="preserve">Kupcu </w:t>
      </w:r>
      <w:r w:rsidR="00EE53FF" w:rsidRPr="00046E14">
        <w:rPr>
          <w:bCs w:val="false"/>
        </w:rPr>
        <w:t>TOP KRAFT d.o.o. Zagreb, Motajička 1, OIB 14387113018,</w:t>
      </w:r>
      <w:r w:rsidRPr="00046E14">
        <w:rPr>
          <w:i/>
        </w:rPr>
        <w:t xml:space="preserve"> </w:t>
      </w:r>
      <w:r w:rsidRPr="00046E14">
        <w:t>dosuđuj</w:t>
      </w:r>
      <w:r w:rsidR="00515FAD" w:rsidRPr="00046E14">
        <w:t>e</w:t>
      </w:r>
      <w:r w:rsidRPr="00046E14">
        <w:t xml:space="preserve"> se nekretnin</w:t>
      </w:r>
      <w:r w:rsidR="00515FAD" w:rsidRPr="00046E14">
        <w:t>a</w:t>
      </w:r>
      <w:r w:rsidRPr="00046E14">
        <w:t xml:space="preserve"> označen</w:t>
      </w:r>
      <w:r w:rsidR="00515FAD" w:rsidRPr="00046E14">
        <w:t>a</w:t>
      </w:r>
      <w:r w:rsidRPr="00046E14">
        <w:t xml:space="preserve"> kao </w:t>
      </w:r>
      <w:r w:rsidR="00EE53FF" w:rsidRPr="00046E14">
        <w:t>k.č. 54/25 gospodarsko dvorište i motel, u naselju Potpićan, i to 3. Suvlasnički dio: 7541/10000 ETAŽNO VLASNIŠTVO (E-3) 1. posebni dio označen kao "C" - poslovni prostor u suterenu, prizemlju i na katu, ukupne površine 1025,55 m2, označen u nacrtu plavom bojom, a sastoji se: u suterenu: od jednog prostora sa 21,90 m2, hodnika sa 7,67 m2 i spremišta sa 6,26 m2;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 na katu: od hodnika i stepeništa sa 68,96 m2, sanitarnog čvora sa 5,50 m2, sanitarnog čvora sa 7,14 m2, prostora sa 129,57 m2, prostora sa 17,13 m2, prostora sa 18,32 m2 i terase sa 28,90 m2</w:t>
      </w:r>
      <w:r w:rsidR="00515FAD" w:rsidRPr="00046E14">
        <w:t>.</w:t>
      </w:r>
    </w:p>
    <w:p w:rsidRDefault="004A68B4" w:rsidP="004A68B4" w:rsidR="004A68B4" w:rsidRPr="00046E14">
      <w:pPr>
        <w:ind w:firstLine="708"/>
        <w:jc w:val="both"/>
        <w:rPr>
          <w:bCs w:val="false"/>
        </w:rPr>
      </w:pPr>
    </w:p>
    <w:p w:rsidRDefault="004A68B4" w:rsidP="004E7232" w:rsidR="00C01FDE" w:rsidRPr="00046E14">
      <w:pPr>
        <w:ind w:firstLine="708"/>
        <w:jc w:val="both"/>
      </w:pPr>
      <w:r w:rsidRPr="00046E14">
        <w:rPr>
          <w:bCs w:val="false"/>
        </w:rPr>
        <w:t>II</w:t>
      </w:r>
      <w:r w:rsidR="00C01FDE" w:rsidRPr="00046E14">
        <w:rPr>
          <w:bCs w:val="false"/>
        </w:rPr>
        <w:tab/>
      </w:r>
      <w:r w:rsidR="00C01FDE" w:rsidRPr="00046E14">
        <w:t xml:space="preserve">Nakon </w:t>
      </w:r>
      <w:r w:rsidR="00164A9E" w:rsidRPr="00046E14">
        <w:t>što ovo rješenje postane pravomoćno</w:t>
      </w:r>
      <w:r w:rsidR="00C01FDE" w:rsidRPr="00046E14">
        <w:t xml:space="preserve"> upisat će se u zemljišnoj knjizi u </w:t>
      </w:r>
      <w:r w:rsidR="008A2B7E" w:rsidRPr="00046E14">
        <w:t>k</w:t>
      </w:r>
      <w:r w:rsidR="00C01FDE" w:rsidRPr="00046E14">
        <w:t xml:space="preserve">orist </w:t>
      </w:r>
      <w:r w:rsidR="008A2B7E" w:rsidRPr="00046E14">
        <w:t xml:space="preserve">TOP KRAFT d.o.o. Zagreb, Motajička 1, OIB 14387113018, </w:t>
      </w:r>
      <w:r w:rsidR="00C01FDE" w:rsidRPr="00046E14">
        <w:t>pravo vlasništva na nekretnin</w:t>
      </w:r>
      <w:r w:rsidR="00164A9E" w:rsidRPr="00046E14">
        <w:t>ama</w:t>
      </w:r>
      <w:r w:rsidR="00C01FDE" w:rsidRPr="00046E14">
        <w:t xml:space="preserve"> iz točke I ovog rješenja te će se iz zemljišne knjige brisati:</w:t>
      </w:r>
    </w:p>
    <w:p w:rsidRDefault="00065899" w:rsidP="00065899" w:rsidR="00065899" w:rsidRPr="00046E14">
      <w:pPr>
        <w:ind w:firstLine="708"/>
        <w:jc w:val="both"/>
      </w:pPr>
      <w:r w:rsidRPr="00046E14">
        <w:t>- zabilježba otvaranja stečajnog postupka, upisana temeljem rješenja Trgovačkog suda u Pazinu, posl. broj St-908/16-15 od 31.08.2016, nad stečajnim dužnikom NEKRETNINE - PULA d.o.o. Gervaisova 64, OIB; 35037724598 (pod brojem Z-25191/2016);</w:t>
      </w:r>
    </w:p>
    <w:p w:rsidRDefault="00065899" w:rsidP="00065899" w:rsidR="00065899" w:rsidRPr="00046E14">
      <w:pPr>
        <w:ind w:firstLine="708"/>
        <w:jc w:val="both"/>
      </w:pPr>
      <w:r w:rsidRPr="00046E14">
        <w:t xml:space="preserve">- zabilježba, rješenje o ispravku, Trgovačkog suda u Pazinu, posl. broj: St-908/16-30, od 23.02.2017, rješenje o prodaji u stečajnom postupku, Trgovačkog suda u Pazinu, posl. broj: St-908/16-22 od 03.11.2016, zabilježba Rješenja o prodaji nekretnina u stečajnom postupku nekretnina Stečajne mase iza NEKRETNINE - PULA d.o.o. u stečaju, Kastav, </w:t>
      </w:r>
      <w:r w:rsidRPr="00046E14">
        <w:lastRenderedPageBreak/>
        <w:t>Ćikovići 26/11, OIB: 28147952007, posl. broj St-908/16-22, od 03. studenog 2016. (pod brojem Z-5748/2017);</w:t>
      </w:r>
    </w:p>
    <w:p w:rsidRDefault="00065899" w:rsidP="00B24024" w:rsidR="00065899" w:rsidRPr="00046E14">
      <w:pPr>
        <w:ind w:firstLine="708"/>
        <w:jc w:val="both"/>
      </w:pPr>
      <w:r w:rsidRPr="00046E14">
        <w:t xml:space="preserve">- </w:t>
      </w:r>
      <w:r w:rsidR="00B24024" w:rsidRPr="00046E14">
        <w:t>uknjižba prava zaloga u iznosu od 74.808,88 kn (sedamdeset i četiri tisuće osamsto osam kuna i osamdeset osam lipa), zajedno sa zakonskim zateznim kamatama specificiranima u točki I. prijedloga, pa do namirenja, i troškova ovog postupka osiguranja sa zakonskim zateznim kamatama po stopi propisanoj čl. 29 st.2. Zakona o obveznim odnosima (NN 35/05) (uvećanjem eskontne stope Hrvatske narodne banke koja je vrijedila zadnjeg dana polugodišta koje je prethodilo tekućem polugodištu za pet postotnih poena) tekućim počevši od dana donošenja rješenja o osiguranju, pa do isplate, uz zabilježbu ovršnosti tražbine, radi čijeg osiguranja je uknjižba dopuštena, u korist: Republika Hrvatska - Ministarstvo Financija - Porezna Upava - Područni Ured Pazin, Pazin, upisana temeljem rješenja o ovrsi, posl. broj Ovr.858/09, od 29. prosinca 2009., Izvješća o primicima od nesamostalnog rada (plaći i mirovini), porezu na dohodak i prirezu te doprinosima za obvezna osiguranja u mjesecu 04., 05., 06., 07., 08., 09., 10., 11., 12. / 2007., 01., 02., 03., 04., 05., 06., 07., 08., 09., 10., 11., 12. / 2008., 01., 02., 03., 04., 05., 06., 07., 08., 09. / 2009., Izvješća o posebnom porezu na plaće, mirovine i druge primitke u 08. i 09. mjesecu 2009., te ovršnog rješenja o ovrsi RH - Ministarstva financija - porezne uprave - područni ured Pazin - ispostave Pula, klasa:UP/I-415-02/2008-001/00576, Ur.broj:513-007-18-05/2008-01 od 24. rujna 2008. (</w:t>
      </w:r>
      <w:r w:rsidRPr="00046E14">
        <w:t>broj Z-3598/09</w:t>
      </w:r>
      <w:r w:rsidR="00B24024" w:rsidRPr="00046E14">
        <w:t>);</w:t>
      </w:r>
    </w:p>
    <w:p w:rsidRDefault="00367AC7" w:rsidP="00367AC7" w:rsidR="00367AC7" w:rsidRPr="00046E14">
      <w:pPr>
        <w:ind w:firstLine="708"/>
        <w:jc w:val="both"/>
      </w:pPr>
      <w:r w:rsidRPr="00046E14">
        <w:t>- uknjižba prava zaloga u istom redu prvenstva brisane zabilježbe pod st. 2.1., radi osiguranja tražbine u ukupnom iznosu od 83.144,34 kn (osamdeset tri tisuće sto četrdeset i četiri kune i trideset četiri lipe), sa zakonskim zateznim kamatama i ostalim troškovima navedenim u točci II. pravomoćnog rješenja posl. broj Ovr-313/10-43 od 19. prosinca 2011., uz zabilježbu ovršnosti tražbine radi čijeg osiguranja je uknjižba dopuštena, u korist:   Republika Hrvatska, Ministarstvo Financija, Porezna Uprava - Područni Ured Pazin, temeljem  pravomoćnog rješenja, posl. broj Ovr-313/10-43 od 19. prosinca 2011. (broj Z-394/12);</w:t>
      </w:r>
    </w:p>
    <w:p w:rsidRDefault="004D7254" w:rsidP="00065899" w:rsidR="00065899" w:rsidRPr="00046E14">
      <w:pPr>
        <w:ind w:firstLine="708"/>
        <w:jc w:val="both"/>
      </w:pPr>
      <w:r w:rsidRPr="00046E14">
        <w:t>- uknjižba prava zaloga u iznosu od 3.466,66 kn (tri tisuće četiristo šezdeset šest kuna i šezdeset šest lipa), sa zakonskom zateznom kamatom koja na taj iznos teče od 22. listopada 2012. do 30. lipnja 2011. po stopi od 14 % godišnje, a od 01. srpnja 2011. po stopi od 12 % godišnje, a u slučaju promjene stope zateznih kamata, prema eskontnoj stopi HNB-a koja je vrijedila zadnjeg dana polugodišta koje je prethodilo tekućem polugodištu za pet postotnih poena, sve do dana isplate kao i radi osiguranja troškova ovog ovršnog postupka prema čl. 14. Ovršnog zakona sa zateznom kamatom po kamatnoj stopi propisanoj čl. 29. st. 2. Zakona o obveznim odnosima primjenom uvećanja eskontne stope HNB koja je vrijedila zadnjeg dana polugodišta koje je prethodilo tekućem polugodištu za pet postotnih poena, koja teče od dana donošenja rješenja pa do isplate, uz istovremenu zabilježbu ovršnosti tražbine, radi čijeg osiguranja je uknjižba određena, u korist: Republika Hrvatska - Ministarstvo Financija - Porezna Uprava - Područni Ured, Pazin, upisana temeljem rješenja o osiguranju, posl. broj  Ovr-419/13 od 29. siječnja 2014., pravomoćnog i ovršnog rješenja posl. broj Ovr-313/10 od 17. siječnja 2013.</w:t>
      </w:r>
      <w:r w:rsidR="00065899" w:rsidRPr="00046E14">
        <w:t xml:space="preserve"> (broj Z-255/14</w:t>
      </w:r>
      <w:r w:rsidRPr="00046E14">
        <w:t>);</w:t>
      </w:r>
    </w:p>
    <w:p w:rsidRDefault="004D7254" w:rsidP="00065899" w:rsidR="00EE53FF" w:rsidRPr="00046E14">
      <w:pPr>
        <w:ind w:firstLine="708"/>
        <w:jc w:val="both"/>
      </w:pPr>
      <w:r w:rsidRPr="00046E14">
        <w:t xml:space="preserve">- uknjižba, založno pravo, ugovor o hipoteci, ovjeren u potpisu kod javnog bilježnika u Puli 23. ožujka 2010., pod brojem OV-942/10, zaključen u Puli 11.02.2010, dodatak ugovora o hipoteci od 11. veljače 2010., ovjeren u potpisu kod javnog bilježnika u Puli 11. lipnja 2010., pod brojem OV-2264/10, zaključen u Puli </w:t>
      </w:r>
      <w:r w:rsidR="00065899" w:rsidRPr="00046E14">
        <w:t>08.04.2010</w:t>
      </w:r>
      <w:r w:rsidRPr="00046E14">
        <w:t>.</w:t>
      </w:r>
      <w:r w:rsidR="00065899" w:rsidRPr="00046E14">
        <w:t>, radi osiguranja novčane tražbine predlagatelja, u iznosu od: 73.688,24 kn (sedamdeset</w:t>
      </w:r>
      <w:r w:rsidRPr="00046E14">
        <w:t xml:space="preserve"> </w:t>
      </w:r>
      <w:r w:rsidR="00065899" w:rsidRPr="00046E14">
        <w:t>tri</w:t>
      </w:r>
      <w:r w:rsidRPr="00046E14">
        <w:t xml:space="preserve"> </w:t>
      </w:r>
      <w:r w:rsidR="00065899" w:rsidRPr="00046E14">
        <w:t>tisuće</w:t>
      </w:r>
      <w:r w:rsidRPr="00046E14">
        <w:t xml:space="preserve"> </w:t>
      </w:r>
      <w:r w:rsidR="00065899" w:rsidRPr="00046E14">
        <w:t>šesto</w:t>
      </w:r>
      <w:r w:rsidRPr="00046E14">
        <w:t xml:space="preserve"> </w:t>
      </w:r>
      <w:r w:rsidR="00065899" w:rsidRPr="00046E14">
        <w:t>osamdeset</w:t>
      </w:r>
      <w:r w:rsidRPr="00046E14">
        <w:t xml:space="preserve"> </w:t>
      </w:r>
      <w:r w:rsidR="00065899" w:rsidRPr="00046E14">
        <w:t>osam</w:t>
      </w:r>
      <w:r w:rsidRPr="00046E14">
        <w:t xml:space="preserve"> </w:t>
      </w:r>
      <w:r w:rsidR="00065899" w:rsidRPr="00046E14">
        <w:t>kuna</w:t>
      </w:r>
      <w:r w:rsidRPr="00046E14">
        <w:t xml:space="preserve"> </w:t>
      </w:r>
      <w:r w:rsidR="00065899" w:rsidRPr="00046E14">
        <w:t>i</w:t>
      </w:r>
      <w:r w:rsidRPr="00046E14">
        <w:t xml:space="preserve"> </w:t>
      </w:r>
      <w:r w:rsidR="00065899" w:rsidRPr="00046E14">
        <w:t>dvadeset</w:t>
      </w:r>
      <w:r w:rsidRPr="00046E14">
        <w:t xml:space="preserve"> </w:t>
      </w:r>
      <w:r w:rsidR="00065899" w:rsidRPr="00046E14">
        <w:t>četiri</w:t>
      </w:r>
      <w:r w:rsidRPr="00046E14">
        <w:t xml:space="preserve"> </w:t>
      </w:r>
      <w:r w:rsidR="00065899" w:rsidRPr="00046E14">
        <w:t xml:space="preserve">lipe), sa zakonskim zateznim kamatama kako je navedeno u čl. 2 Ugovora o hipoteci, u korist: </w:t>
      </w:r>
      <w:r w:rsidRPr="00046E14">
        <w:t>Refiko d.o.o., OIB: 29548315892, Marianijeva ulica 11, Pula (Z-20948/2016);</w:t>
      </w:r>
    </w:p>
    <w:p w:rsidRDefault="000E53E3" w:rsidP="004E7232" w:rsidR="00164A9E" w:rsidRPr="00046E14">
      <w:pPr>
        <w:ind w:firstLine="708"/>
        <w:jc w:val="both"/>
      </w:pPr>
      <w:r w:rsidRPr="00046E14">
        <w:t>- zabilježb</w:t>
      </w:r>
      <w:r w:rsidR="00385DCE" w:rsidRPr="00046E14">
        <w:t>a</w:t>
      </w:r>
      <w:r w:rsidRPr="00046E14">
        <w:t xml:space="preserve"> dosude iz točke </w:t>
      </w:r>
      <w:r w:rsidR="003523D6" w:rsidRPr="00046E14">
        <w:t>I</w:t>
      </w:r>
      <w:r w:rsidRPr="00046E14">
        <w:t>V izreke ovog rješenja.</w:t>
      </w:r>
    </w:p>
    <w:p w:rsidRDefault="004D7254" w:rsidP="00C01FDE" w:rsidR="004D7254" w:rsidRPr="00046E14">
      <w:pPr>
        <w:ind w:firstLine="708"/>
        <w:jc w:val="both"/>
      </w:pPr>
    </w:p>
    <w:p w:rsidRDefault="003523D6" w:rsidP="00C01FDE" w:rsidR="00C01FDE" w:rsidRPr="00046E14">
      <w:pPr>
        <w:ind w:firstLine="708"/>
        <w:jc w:val="both"/>
      </w:pPr>
      <w:r w:rsidRPr="00046E14">
        <w:t>III</w:t>
      </w:r>
      <w:r w:rsidR="009A50C3" w:rsidRPr="00046E14">
        <w:tab/>
        <w:t>Nekretnine</w:t>
      </w:r>
      <w:r w:rsidR="00C01FDE" w:rsidRPr="00046E14">
        <w:t xml:space="preserve"> iz točke I izreke ovog rješenja predati će se </w:t>
      </w:r>
      <w:r w:rsidR="008A2B7E" w:rsidRPr="00046E14">
        <w:t>k</w:t>
      </w:r>
      <w:r w:rsidR="004D7254" w:rsidRPr="00046E14">
        <w:t xml:space="preserve">upcu TOP KRAFT d.o.o. Zagreb, Motajička 1, OIB 14387113018, </w:t>
      </w:r>
      <w:r w:rsidR="00C01FDE" w:rsidRPr="00046E14">
        <w:t xml:space="preserve">nakon što ovo rješenje postane pravomoćno. </w:t>
      </w:r>
    </w:p>
    <w:p w:rsidRDefault="00C01FDE" w:rsidP="00C01FDE" w:rsidR="00C01FDE" w:rsidRPr="00046E14">
      <w:pPr>
        <w:jc w:val="both"/>
      </w:pPr>
    </w:p>
    <w:p w:rsidRDefault="003523D6" w:rsidP="00FA68E8" w:rsidR="004A68B4" w:rsidRPr="00046E14">
      <w:pPr>
        <w:ind w:firstLine="708"/>
        <w:jc w:val="both"/>
      </w:pPr>
      <w:r w:rsidRPr="00046E14">
        <w:t>I</w:t>
      </w:r>
      <w:r w:rsidR="00C01FDE" w:rsidRPr="00046E14">
        <w:t>V</w:t>
      </w:r>
      <w:r w:rsidR="00C01FDE" w:rsidRPr="00046E14">
        <w:tab/>
        <w:t>Nalaže se Općinsko</w:t>
      </w:r>
      <w:r w:rsidR="00866548" w:rsidRPr="00046E14">
        <w:t>m</w:t>
      </w:r>
      <w:r w:rsidR="00C01FDE" w:rsidRPr="00046E14">
        <w:t xml:space="preserve"> sud</w:t>
      </w:r>
      <w:r w:rsidR="00866548" w:rsidRPr="00046E14">
        <w:t>u</w:t>
      </w:r>
      <w:r w:rsidR="00C01FDE" w:rsidRPr="00046E14">
        <w:t xml:space="preserve"> u </w:t>
      </w:r>
      <w:r w:rsidR="00F80603" w:rsidRPr="00046E14">
        <w:t>Puli</w:t>
      </w:r>
      <w:r w:rsidR="00866548" w:rsidRPr="00046E14">
        <w:t>, zemljišnoknjižnom odjelu</w:t>
      </w:r>
      <w:r w:rsidR="004D7254" w:rsidRPr="00046E14">
        <w:t xml:space="preserve"> Labin</w:t>
      </w:r>
      <w:r w:rsidR="00866548" w:rsidRPr="00046E14">
        <w:t xml:space="preserve">, </w:t>
      </w:r>
      <w:r w:rsidR="00C01FDE" w:rsidRPr="00046E14">
        <w:t>da u zemljišnoj knjizi upiše</w:t>
      </w:r>
      <w:r w:rsidR="00905566" w:rsidRPr="00046E14">
        <w:t xml:space="preserve"> zabilježbu dosude na nekretninama</w:t>
      </w:r>
      <w:r w:rsidR="00C01FDE" w:rsidRPr="00046E14">
        <w:t xml:space="preserve"> iz točke I izreke ovog rješenja.</w:t>
      </w:r>
    </w:p>
    <w:p w:rsidRDefault="00D366CF" w:rsidP="00FA68E8" w:rsidR="00D366CF" w:rsidRPr="00046E14">
      <w:pPr>
        <w:ind w:firstLine="708"/>
        <w:jc w:val="both"/>
      </w:pPr>
    </w:p>
    <w:p w:rsidRDefault="00D366CF" w:rsidP="00FA68E8" w:rsidR="00D366CF" w:rsidRPr="00046E14">
      <w:pPr>
        <w:ind w:firstLine="708"/>
        <w:jc w:val="both"/>
      </w:pPr>
      <w:r w:rsidRPr="00046E14">
        <w:t>V</w:t>
      </w:r>
      <w:r w:rsidRPr="00046E14">
        <w:tab/>
        <w:t xml:space="preserve">Nalaže se stečajnom upravitelju </w:t>
      </w:r>
      <w:r w:rsidR="004D7254" w:rsidRPr="00046E14">
        <w:t>Ljubici Juranović-Skočić iz Kastva, Ćikovići 26/11</w:t>
      </w:r>
      <w:r w:rsidRPr="00046E14">
        <w:t>, da u roku od osam dana od dana pravomoćnosti ovog rješenja dostavi sudu obračun troškova unovčenja nekretnine (čl. 254. Stečajnog zakona).</w:t>
      </w:r>
    </w:p>
    <w:p w:rsidRDefault="00972714" w:rsidP="00972714" w:rsidR="00972714" w:rsidRPr="00046E14"/>
    <w:p w:rsidRDefault="00972714" w:rsidP="00972714" w:rsidR="00972714" w:rsidRPr="00046E14">
      <w:pPr>
        <w:jc w:val="center"/>
      </w:pPr>
      <w:r w:rsidRPr="00046E14">
        <w:t>Obrazloženje</w:t>
      </w:r>
    </w:p>
    <w:p w:rsidRDefault="00972714" w:rsidP="00972714" w:rsidR="00972714" w:rsidRPr="00046E14"/>
    <w:p w:rsidRDefault="004A68B4" w:rsidP="00C01FDE" w:rsidR="00251457" w:rsidRPr="00046E14">
      <w:pPr>
        <w:ind w:firstLine="708"/>
        <w:jc w:val="both"/>
        <w:rPr>
          <w:color w:val="000000"/>
        </w:rPr>
      </w:pPr>
      <w:r w:rsidRPr="00046E14">
        <w:t xml:space="preserve">Ovosudnim </w:t>
      </w:r>
      <w:r w:rsidR="00C01FDE" w:rsidRPr="00046E14">
        <w:rPr>
          <w:color w:val="000000"/>
        </w:rPr>
        <w:t xml:space="preserve">zaključkom o prodaji posl.br. </w:t>
      </w:r>
      <w:r w:rsidR="004D7254" w:rsidRPr="00046E14">
        <w:rPr>
          <w:color w:val="000000"/>
        </w:rPr>
        <w:t xml:space="preserve">St-908/16-25 </w:t>
      </w:r>
      <w:r w:rsidR="00C01FDE" w:rsidRPr="00046E14">
        <w:rPr>
          <w:color w:val="000000"/>
        </w:rPr>
        <w:t xml:space="preserve">od </w:t>
      </w:r>
      <w:r w:rsidR="004D7254" w:rsidRPr="00046E14">
        <w:rPr>
          <w:color w:val="000000"/>
        </w:rPr>
        <w:t>13. siječnja 2017.</w:t>
      </w:r>
      <w:r w:rsidR="00251457" w:rsidRPr="00046E14">
        <w:rPr>
          <w:color w:val="000000"/>
        </w:rPr>
        <w:t xml:space="preserve">, na temelju odredbe čl. 247. st. 3. Stečajnog zakona (dalje: SZ), </w:t>
      </w:r>
      <w:r w:rsidR="00C01FDE" w:rsidRPr="00046E14">
        <w:rPr>
          <w:color w:val="000000"/>
        </w:rPr>
        <w:t>od</w:t>
      </w:r>
      <w:r w:rsidR="00251457" w:rsidRPr="00046E14">
        <w:rPr>
          <w:color w:val="000000"/>
        </w:rPr>
        <w:t>lučeno je kako slijedi:</w:t>
      </w:r>
    </w:p>
    <w:p w:rsidRDefault="00251457" w:rsidP="004D7254" w:rsidR="004D7254" w:rsidRPr="00046E14">
      <w:pPr>
        <w:jc w:val="both"/>
      </w:pPr>
      <w:r w:rsidRPr="00046E14">
        <w:rPr>
          <w:color w:val="000000"/>
        </w:rPr>
        <w:tab/>
        <w:t>„</w:t>
      </w:r>
      <w:r w:rsidR="004D7254" w:rsidRPr="00046E14">
        <w:t>I.</w:t>
      </w:r>
      <w:r w:rsidR="004D7254" w:rsidRPr="00046E14">
        <w:tab/>
        <w:t>Utvrđuje se da vrijednost nekretnina stečajnog dužnika, k.č. 54/25 gospodarsko dvorište i motel, u naselju Potpićan, i to 3. Suvlasnički dio: 7541/10000 ETAŽNO VLASNIŠTVO (E-3) 1. posebni dio označen kao "C" - poslovni prostor u suterenu, prizemlju i na katu, ukupne površine 1025,55 m2, označen u nacrtu plavom bojom, a sastoji se: u suterenu: od jednog prostora sa 21,90 m2, hodnika sa 7,67 m2 i spremišta sa 6,26 m2;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 na katu: od hodnika i stepeništa sa 68,96 m2, sanitarnog čvora sa 5,50 m2, sanitarnog čvora sa 7,14 m2, prostora sa 129,57 m2, prostora sa 17,13 m2, prostora sa 18,32 m2 i terase sa 28,90 m2, iznosi 952.701,17 kn.</w:t>
      </w:r>
    </w:p>
    <w:p w:rsidRDefault="004D7254" w:rsidP="004D7254" w:rsidR="004D7254" w:rsidRPr="00046E14">
      <w:pPr>
        <w:jc w:val="both"/>
      </w:pPr>
      <w:r w:rsidRPr="00046E14">
        <w:tab/>
        <w:t>II.</w:t>
      </w:r>
      <w:r w:rsidRPr="00046E14">
        <w:tab/>
        <w:t>Prodaju nekretnine iz točke I. ovog zaključka provodi Financijska agencija elektroničkom javnom dražbom uz odgovarajuću primjenu pravila ovršnoga postupka o ovrsi na nekretnini.</w:t>
      </w:r>
    </w:p>
    <w:p w:rsidRDefault="004D7254" w:rsidP="004D7254" w:rsidR="004D7254" w:rsidRPr="00046E14">
      <w:pPr>
        <w:jc w:val="both"/>
      </w:pPr>
      <w:r w:rsidRPr="00046E14">
        <w:tab/>
        <w:t>III.</w:t>
      </w:r>
      <w:r w:rsidRPr="00046E14">
        <w:tab/>
        <w:t>Uvjeti prodaje:</w:t>
      </w:r>
    </w:p>
    <w:p w:rsidRDefault="004D7254" w:rsidP="004D7254" w:rsidR="004D7254" w:rsidRPr="00046E14">
      <w:pPr>
        <w:jc w:val="both"/>
      </w:pPr>
      <w:r w:rsidRPr="00046E14">
        <w:tab/>
        <w:t>- prodaju se nekretnine, k.č. 54/25 gospodarsko dvorište i motel, u naselju Potpićan, i to 3. Suvlasnički dio: 7541/10000 ETAŽNO VLASNIŠTVO (E-3) 1. posebni dio označen kao "C" - poslovni prostor u suterenu, prizemlju i na katu, ukupne površine 1025,55 m2, označen u nacrtu plavom bojom, a sastoji se: u suterenu: od jednog prostora sa 21,90 m2, hodnika sa 7,67 m2 i spremišta sa 6,26 m2;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 na katu: od hodnika i stepeništa sa 68,96 m2, sanitarnog čvora sa 5,50 m2, sanitarnog čvora sa 7,14 m2, prostora sa 129,57 m2, prostora sa 17,13 m2, prostora sa 18,32 m2 i terase sa 28,90 m2;</w:t>
      </w:r>
      <w:r w:rsidRPr="00046E14">
        <w:tab/>
      </w:r>
    </w:p>
    <w:p w:rsidRDefault="004D7254" w:rsidP="004D7254" w:rsidR="004D7254" w:rsidRPr="00046E14">
      <w:pPr>
        <w:jc w:val="both"/>
      </w:pPr>
      <w:r w:rsidRPr="00046E14">
        <w:tab/>
        <w:t>- utvrđena vrijednost nekretnina označene pod točkom I. zaključka iznosi 952.701,17 kn;</w:t>
      </w:r>
    </w:p>
    <w:p w:rsidRDefault="004D7254" w:rsidP="004D7254" w:rsidR="004D7254" w:rsidRPr="00046E14">
      <w:pPr>
        <w:jc w:val="both"/>
      </w:pPr>
      <w:r w:rsidRPr="00046E14">
        <w:tab/>
        <w:t>- nekretnina se ne može prodati:</w:t>
      </w:r>
      <w:r w:rsidRPr="00046E14">
        <w:tab/>
      </w:r>
    </w:p>
    <w:p w:rsidRDefault="004D7254" w:rsidP="004D7254" w:rsidR="004D7254" w:rsidRPr="00046E14">
      <w:pPr>
        <w:jc w:val="both"/>
      </w:pPr>
      <w:r w:rsidRPr="00046E14">
        <w:tab/>
        <w:t xml:space="preserve">- na prvoj dražbi ispod iznosa od 714.525,88 kn, odnosno ispod tri četvrtine utvrđene vrijednosti nekretnine,  </w:t>
      </w:r>
    </w:p>
    <w:p w:rsidRDefault="004D7254" w:rsidP="004D7254" w:rsidR="004D7254" w:rsidRPr="00046E14">
      <w:pPr>
        <w:jc w:val="both"/>
      </w:pPr>
      <w:r w:rsidRPr="00046E14">
        <w:tab/>
        <w:t>- na drugoj dražbi ispod iznosa od 476.350,59 kn, odnosno ispod jedne polovine utvrđene vrijednosti nekretnine,</w:t>
      </w:r>
    </w:p>
    <w:p w:rsidRDefault="004D7254" w:rsidP="004D7254" w:rsidR="004D7254" w:rsidRPr="00046E14">
      <w:pPr>
        <w:jc w:val="both"/>
      </w:pPr>
      <w:r w:rsidRPr="00046E14">
        <w:t xml:space="preserve">  </w:t>
      </w:r>
      <w:r w:rsidRPr="00046E14">
        <w:tab/>
        <w:t xml:space="preserve">- na trećoj dražbi ispod iznosa od 238.175,29 kn, odnosno ispod jedne četvrtine utvrđene vrijednosti nekretnine, </w:t>
      </w:r>
    </w:p>
    <w:p w:rsidRDefault="004D7254" w:rsidP="004D7254" w:rsidR="004D7254" w:rsidRPr="00046E14">
      <w:pPr>
        <w:jc w:val="both"/>
      </w:pPr>
      <w:r w:rsidRPr="00046E14">
        <w:tab/>
        <w:t>- na četvrtoj dražbi nekretnina se prodaje po početnoj cijeni od 1,00 kn;</w:t>
      </w:r>
    </w:p>
    <w:p w:rsidRDefault="004D7254" w:rsidP="004D7254" w:rsidR="004D7254" w:rsidRPr="00046E14">
      <w:pPr>
        <w:jc w:val="both"/>
      </w:pPr>
      <w:r w:rsidRPr="00046E14">
        <w:tab/>
        <w:t>- poreze i prireze snosit će kupac;</w:t>
      </w:r>
    </w:p>
    <w:p w:rsidRDefault="004D7254" w:rsidP="004D7254" w:rsidR="004D7254" w:rsidRPr="00046E14">
      <w:pPr>
        <w:jc w:val="both"/>
      </w:pPr>
      <w:r w:rsidRPr="00046E14">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4D7254" w:rsidP="004D7254" w:rsidR="004D7254" w:rsidRPr="00046E14">
      <w:pPr>
        <w:jc w:val="both"/>
      </w:pPr>
      <w:r w:rsidRPr="00046E14">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4D7254" w:rsidP="004D7254" w:rsidR="004D7254" w:rsidRPr="00046E14">
      <w:pPr>
        <w:jc w:val="both"/>
      </w:pPr>
      <w:r w:rsidRPr="00046E14">
        <w:tab/>
        <w:t>- ponuditeljima čija ponuda ne bude prihvaćena, Agencija će vratiti jamčevinu na temelju naloga suda za prijenos novčanih sredstava;</w:t>
      </w:r>
    </w:p>
    <w:p w:rsidRDefault="004D7254" w:rsidP="004D7254" w:rsidR="00251457" w:rsidRPr="00046E14">
      <w:pPr>
        <w:jc w:val="both"/>
        <w:rPr>
          <w:b/>
        </w:rPr>
      </w:pPr>
      <w:r w:rsidRPr="00046E14">
        <w:tab/>
        <w:t>- u pozivu za sudjelovanje na elektroničkoj javnoj dražbi biti će određen datum i vrijeme početka i završetka elektroničke javne dražbe i drugi potrebni podaci.</w:t>
      </w:r>
      <w:r w:rsidR="00251457" w:rsidRPr="00046E14">
        <w:t>“.</w:t>
      </w:r>
    </w:p>
    <w:p w:rsidRDefault="00251457" w:rsidP="00251457" w:rsidR="00251457" w:rsidRPr="00046E14">
      <w:pPr>
        <w:ind w:firstLine="708"/>
        <w:jc w:val="both"/>
      </w:pPr>
      <w:r w:rsidRPr="00046E14">
        <w:t>Nakon završetka elektroničke javne dražbe Financijska agencija je</w:t>
      </w:r>
      <w:r w:rsidR="00BD25CC" w:rsidRPr="00046E14">
        <w:t xml:space="preserve"> 27</w:t>
      </w:r>
      <w:r w:rsidRPr="00046E14">
        <w:t xml:space="preserve">. </w:t>
      </w:r>
      <w:r w:rsidR="00D676B5" w:rsidRPr="00046E14">
        <w:t>ožujka</w:t>
      </w:r>
      <w:r w:rsidR="00C16F28" w:rsidRPr="00046E14">
        <w:t xml:space="preserve"> </w:t>
      </w:r>
      <w:r w:rsidRPr="00046E14">
        <w:t>201</w:t>
      </w:r>
      <w:r w:rsidR="00D676B5" w:rsidRPr="00046E14">
        <w:t>8</w:t>
      </w:r>
      <w:r w:rsidRPr="00046E14">
        <w:t>. dostavila sudu izvještaj o provedenoj elektroničkoj javnoj dražbi.</w:t>
      </w:r>
    </w:p>
    <w:p w:rsidRDefault="00251457" w:rsidP="00251457" w:rsidR="00251457" w:rsidRPr="00046E14">
      <w:pPr>
        <w:ind w:firstLine="708"/>
        <w:jc w:val="both"/>
      </w:pPr>
      <w:r w:rsidRPr="00046E14">
        <w:t xml:space="preserve">Na temelju tog izvještaja sudac je utvrdio da je kupac </w:t>
      </w:r>
      <w:r w:rsidR="00D676B5" w:rsidRPr="00046E14">
        <w:t>TOP KRAFT d.o.o. Zagreb, Motajička 1, OIB 14387113018</w:t>
      </w:r>
      <w:r w:rsidR="00DA3E10" w:rsidRPr="00046E14">
        <w:t xml:space="preserve">, </w:t>
      </w:r>
      <w:r w:rsidRPr="00046E14">
        <w:t>ponudi</w:t>
      </w:r>
      <w:r w:rsidR="00DA3E10" w:rsidRPr="00046E14">
        <w:t>o</w:t>
      </w:r>
      <w:r w:rsidRPr="00046E14">
        <w:t xml:space="preserve"> najveću </w:t>
      </w:r>
      <w:r w:rsidR="00C16F28" w:rsidRPr="00046E14">
        <w:t xml:space="preserve">valjanu ponudu </w:t>
      </w:r>
      <w:r w:rsidRPr="00046E14">
        <w:t xml:space="preserve">u iznosu od </w:t>
      </w:r>
      <w:r w:rsidR="00D676B5" w:rsidRPr="00046E14">
        <w:t>7</w:t>
      </w:r>
      <w:r w:rsidR="00F80603" w:rsidRPr="00046E14">
        <w:t>.</w:t>
      </w:r>
      <w:r w:rsidR="00D676B5" w:rsidRPr="00046E14">
        <w:t>001,00</w:t>
      </w:r>
      <w:r w:rsidRPr="00046E14">
        <w:t xml:space="preserve"> k</w:t>
      </w:r>
      <w:r w:rsidR="00BD25CC" w:rsidRPr="00046E14">
        <w:t>n</w:t>
      </w:r>
      <w:r w:rsidRPr="00046E14">
        <w:t xml:space="preserve"> te da su ispunjene pretpostavke da mu se dosudi nekretnina (čl. 103. st. 3. Ovršnog zakona, dalje: OZ, vezano uz čl. 247. st. 1. SZ-a).</w:t>
      </w:r>
      <w:r w:rsidR="00C16F28" w:rsidRPr="00046E14">
        <w:t xml:space="preserve"> </w:t>
      </w:r>
    </w:p>
    <w:p w:rsidRDefault="00BD25CC" w:rsidP="00251457" w:rsidR="00BD25CC" w:rsidRPr="00046E14">
      <w:pPr>
        <w:ind w:firstLine="708"/>
        <w:jc w:val="both"/>
      </w:pPr>
      <w:r w:rsidRPr="00046E14">
        <w:t xml:space="preserve">Iz izvještaja Financijske agencije o provedenoj elektroničkoj javnoj dražbi proizlazi da </w:t>
      </w:r>
      <w:r w:rsidR="00D676B5" w:rsidRPr="00046E14">
        <w:t xml:space="preserve">su </w:t>
      </w:r>
      <w:r w:rsidRPr="00046E14">
        <w:t>ponuditelj</w:t>
      </w:r>
      <w:r w:rsidR="009D6BDC" w:rsidRPr="00046E14">
        <w:t>i</w:t>
      </w:r>
      <w:r w:rsidR="00D676B5" w:rsidRPr="00046E14">
        <w:t xml:space="preserve"> KorBox d.o.o. Zagreb, Trgovačka 6 i Verdas d.o.o. Pićan, Most Pićan 108, </w:t>
      </w:r>
      <w:r w:rsidR="009D6BDC" w:rsidRPr="00046E14">
        <w:t>također dal</w:t>
      </w:r>
      <w:r w:rsidR="00D676B5" w:rsidRPr="00046E14">
        <w:t>i</w:t>
      </w:r>
      <w:r w:rsidR="009D6BDC" w:rsidRPr="00046E14">
        <w:t xml:space="preserve"> ponudu u iznosu od </w:t>
      </w:r>
      <w:r w:rsidR="00D676B5" w:rsidRPr="00046E14">
        <w:t xml:space="preserve">7.001,00 kn. Međutim, KorBox d.o.o. Zagreb je ponudu dao </w:t>
      </w:r>
      <w:r w:rsidR="009D6BDC" w:rsidRPr="00046E14">
        <w:t xml:space="preserve">nakon </w:t>
      </w:r>
      <w:r w:rsidR="00D676B5" w:rsidRPr="00046E14">
        <w:t xml:space="preserve">TOP KRAFT d.o.o. Zagreb </w:t>
      </w:r>
      <w:r w:rsidR="009D6BDC" w:rsidRPr="00046E14">
        <w:t>pa je nje</w:t>
      </w:r>
      <w:r w:rsidR="00D676B5" w:rsidRPr="00046E14">
        <w:t>gova</w:t>
      </w:r>
      <w:r w:rsidR="009D6BDC" w:rsidRPr="00046E14">
        <w:t xml:space="preserve"> ponuda nevaljana (jer je ponuda istog iznosa već evidentirana u sustavu).</w:t>
      </w:r>
      <w:r w:rsidR="00D676B5" w:rsidRPr="00046E14">
        <w:t xml:space="preserve"> Ponuda Verdas d.o.o. Pićan dana je nakon isteka roka za prodaju, pa je ta ponuda odbijena.</w:t>
      </w:r>
    </w:p>
    <w:p w:rsidRDefault="009D6BDC" w:rsidP="00A60F2E" w:rsidR="00D676B5" w:rsidRPr="00046E14">
      <w:pPr>
        <w:ind w:firstLine="708"/>
        <w:jc w:val="both"/>
      </w:pPr>
      <w:r w:rsidRPr="00046E14">
        <w:t xml:space="preserve">Također, iz tog izvještaja proizlazi da je ponuditelj </w:t>
      </w:r>
      <w:r w:rsidR="00D676B5" w:rsidRPr="00046E14">
        <w:t>Siniša Elčić iz Češke, Sladkovskeh O 2053 Pardubice</w:t>
      </w:r>
      <w:r w:rsidRPr="00046E14">
        <w:t xml:space="preserve">, dao višu ponudu, u iznosu od </w:t>
      </w:r>
      <w:r w:rsidR="00D676B5" w:rsidRPr="00046E14">
        <w:t>10</w:t>
      </w:r>
      <w:r w:rsidRPr="00046E14">
        <w:t>.</w:t>
      </w:r>
      <w:r w:rsidR="00D676B5" w:rsidRPr="00046E14">
        <w:t>001,00</w:t>
      </w:r>
      <w:r w:rsidRPr="00046E14">
        <w:t xml:space="preserve"> kn, ali nakon isteka roka za prodaju, pa je ta ponuda odbijena.</w:t>
      </w:r>
    </w:p>
    <w:p w:rsidRDefault="00D366CF" w:rsidP="00D366CF" w:rsidR="009D6BDC" w:rsidRPr="00046E14">
      <w:pPr>
        <w:ind w:firstLine="708"/>
        <w:jc w:val="both"/>
      </w:pPr>
      <w:r w:rsidRPr="00046E14">
        <w:rPr>
          <w:color w:val="000000"/>
        </w:rPr>
        <w:t xml:space="preserve">Iz izvještaja Financijske agencije o provedenoj elektroničkoj javnoj dražbi proizlazi da je </w:t>
      </w:r>
      <w:r w:rsidR="00A60F2E" w:rsidRPr="00046E14">
        <w:rPr>
          <w:color w:val="000000"/>
        </w:rPr>
        <w:t>kupac</w:t>
      </w:r>
      <w:r w:rsidRPr="00046E14">
        <w:rPr>
          <w:color w:val="000000"/>
        </w:rPr>
        <w:t xml:space="preserve"> </w:t>
      </w:r>
      <w:r w:rsidR="00A60F2E" w:rsidRPr="00046E14">
        <w:t>TOP KRAFT d.o.o. Zagreb</w:t>
      </w:r>
      <w:r w:rsidRPr="00046E14">
        <w:rPr>
          <w:color w:val="000000"/>
        </w:rPr>
        <w:t>,</w:t>
      </w:r>
      <w:r w:rsidRPr="00046E14">
        <w:t xml:space="preserve"> </w:t>
      </w:r>
      <w:r w:rsidRPr="00046E14">
        <w:rPr>
          <w:color w:val="000000"/>
        </w:rPr>
        <w:t>uplatio jamčevinu za sudjelovanje na predmetnoj javnoj dražbi u iznosu od</w:t>
      </w:r>
      <w:r w:rsidR="00F80603" w:rsidRPr="00046E14">
        <w:rPr>
          <w:color w:val="000000"/>
        </w:rPr>
        <w:t xml:space="preserve"> </w:t>
      </w:r>
      <w:r w:rsidR="00A60F2E" w:rsidRPr="00046E14">
        <w:rPr>
          <w:color w:val="000000"/>
        </w:rPr>
        <w:t xml:space="preserve">95.270,12 </w:t>
      </w:r>
      <w:r w:rsidR="009D6BDC" w:rsidRPr="00046E14">
        <w:rPr>
          <w:color w:val="000000"/>
        </w:rPr>
        <w:t>kn</w:t>
      </w:r>
      <w:r w:rsidRPr="00046E14">
        <w:t xml:space="preserve">. Dakle, on </w:t>
      </w:r>
      <w:r w:rsidR="00A60F2E" w:rsidRPr="00046E14">
        <w:t>ni</w:t>
      </w:r>
      <w:r w:rsidRPr="00046E14">
        <w:t>je duž</w:t>
      </w:r>
      <w:r w:rsidR="00186303" w:rsidRPr="00046E14">
        <w:t>a</w:t>
      </w:r>
      <w:r w:rsidRPr="00046E14">
        <w:t xml:space="preserve">n uplatiti </w:t>
      </w:r>
      <w:r w:rsidR="00A60F2E" w:rsidRPr="00046E14">
        <w:t xml:space="preserve">nikakvu </w:t>
      </w:r>
      <w:r w:rsidRPr="00046E14">
        <w:t>razliku kupovnine</w:t>
      </w:r>
      <w:r w:rsidR="00A60F2E" w:rsidRPr="00046E14">
        <w:t>, već će se posebnim zaključkom naložiti Financijskoj agenciji da mu izvrši povrat neutrošene jamčevine (iznad kupoprodajne cijene), a povrat jamčevine izvršiti će se i ostalim sudionicima dražbe.</w:t>
      </w:r>
    </w:p>
    <w:p w:rsidRDefault="009D6BDC" w:rsidP="00D366CF" w:rsidR="009D6BDC" w:rsidRPr="00046E14">
      <w:pPr>
        <w:ind w:firstLine="708"/>
        <w:jc w:val="both"/>
      </w:pPr>
    </w:p>
    <w:p w:rsidRDefault="009D6BDC" w:rsidP="00D366CF" w:rsidR="009D6BDC" w:rsidRPr="00046E14">
      <w:pPr>
        <w:ind w:firstLine="708"/>
        <w:jc w:val="both"/>
      </w:pPr>
    </w:p>
    <w:p w:rsidRDefault="00D366CF" w:rsidP="00D366CF" w:rsidR="00D366CF" w:rsidRPr="00046E14">
      <w:pPr>
        <w:ind w:firstLine="708"/>
        <w:jc w:val="both"/>
      </w:pPr>
      <w:r w:rsidRPr="00046E14">
        <w:t xml:space="preserve">Slijedom svega navedenog, a temeljem čl. 103. st. 3., 4. i 5., čl. 106. </w:t>
      </w:r>
      <w:r w:rsidR="00F14C50" w:rsidRPr="00046E14">
        <w:t xml:space="preserve">i čl. 108. </w:t>
      </w:r>
      <w:r w:rsidRPr="00046E14">
        <w:t>OZ</w:t>
      </w:r>
      <w:r w:rsidR="00F14C50" w:rsidRPr="00046E14">
        <w:t xml:space="preserve">-a </w:t>
      </w:r>
      <w:r w:rsidR="00FC5E6F" w:rsidRPr="00046E14">
        <w:t xml:space="preserve">sve </w:t>
      </w:r>
      <w:r w:rsidR="00F14C50" w:rsidRPr="00046E14">
        <w:t xml:space="preserve">vezano uz čl. 247. SZ-a, </w:t>
      </w:r>
      <w:r w:rsidRPr="00046E14">
        <w:t>odluč</w:t>
      </w:r>
      <w:r w:rsidR="00F14C50" w:rsidRPr="00046E14">
        <w:t xml:space="preserve">eno je </w:t>
      </w:r>
      <w:r w:rsidRPr="00046E14">
        <w:t>kao u točkama I – IV izreke ovog rješenja.</w:t>
      </w:r>
    </w:p>
    <w:p w:rsidRDefault="00290EE4" w:rsidP="00290EE4" w:rsidR="00290EE4" w:rsidRPr="00046E14">
      <w:pPr>
        <w:ind w:firstLine="708"/>
        <w:jc w:val="both"/>
      </w:pPr>
      <w:r w:rsidRPr="00046E14">
        <w:t xml:space="preserve">Temeljem čl. </w:t>
      </w:r>
      <w:smartTag w:element="metricconverter" w:uri="urn:schemas-microsoft-com:office:smarttags">
        <w:smartTagPr>
          <w:attr w:val="89. st" w:name="ProductID"/>
        </w:smartTagPr>
        <w:r w:rsidRPr="00046E14">
          <w:t>89. st</w:t>
        </w:r>
      </w:smartTag>
      <w:r w:rsidRPr="00046E14">
        <w:t xml:space="preserve">. 1. </w:t>
      </w:r>
      <w:smartTag w:element="zakoni" w:uri="http://www.java.hr/xml/smarttags/zakoni">
        <w:r w:rsidRPr="00046E14">
          <w:t>Zakona o zemljišnim knjigama</w:t>
        </w:r>
      </w:smartTag>
      <w:r w:rsidRPr="00046E14">
        <w:t xml:space="preserve"> odlučeno je kao u točki </w:t>
      </w:r>
      <w:r w:rsidR="00A60F2E" w:rsidRPr="00046E14">
        <w:t>I</w:t>
      </w:r>
      <w:r w:rsidRPr="00046E14">
        <w:t xml:space="preserve">V izreke ovog rješenja. </w:t>
      </w:r>
    </w:p>
    <w:p w:rsidRDefault="00F14C50" w:rsidP="00F14C50" w:rsidR="00F14C50" w:rsidRPr="00046E14">
      <w:pPr>
        <w:ind w:firstLine="708"/>
        <w:jc w:val="both"/>
      </w:pPr>
      <w:r w:rsidRPr="00046E14">
        <w:t xml:space="preserve">Na temelju čl. 254. SZ-a odlučeno je kao u točki V izreke ovog rješenja. </w:t>
      </w:r>
    </w:p>
    <w:p w:rsidRDefault="00F14C50" w:rsidP="004A68B4" w:rsidR="00F14C50" w:rsidRPr="00046E14">
      <w:pPr>
        <w:jc w:val="both"/>
      </w:pPr>
    </w:p>
    <w:p w:rsidRDefault="00972714" w:rsidP="00972714" w:rsidR="00972714">
      <w:pPr>
        <w:jc w:val="center"/>
      </w:pPr>
      <w:r w:rsidRPr="00046E14">
        <w:t xml:space="preserve">U Pazinu, </w:t>
      </w:r>
      <w:r w:rsidR="00A60F2E" w:rsidRPr="00046E14">
        <w:t>28</w:t>
      </w:r>
      <w:r w:rsidR="00B13179" w:rsidRPr="00046E14">
        <w:t xml:space="preserve">. </w:t>
      </w:r>
      <w:r w:rsidR="00A60F2E" w:rsidRPr="00046E14">
        <w:t>ožujk</w:t>
      </w:r>
      <w:r w:rsidR="00B13179" w:rsidRPr="00046E14">
        <w:t>a 2018.</w:t>
      </w:r>
    </w:p>
    <w:p w:rsidRDefault="00046E14" w:rsidP="00972714" w:rsidR="00046E14" w:rsidRPr="00046E14">
      <w:pPr>
        <w:jc w:val="center"/>
      </w:pPr>
    </w:p>
    <w:p w:rsidRDefault="00972714" w:rsidP="00972714" w:rsidR="00972714" w:rsidRPr="00046E14">
      <w:r w:rsidRPr="00046E14">
        <w:t xml:space="preserve">                                           </w:t>
      </w:r>
      <w:r w:rsidR="00C22DA1" w:rsidRPr="00046E14">
        <w:t xml:space="preserve">    </w:t>
      </w:r>
      <w:r w:rsidR="00F27508" w:rsidRPr="00046E14">
        <w:t xml:space="preserve">          </w:t>
      </w:r>
      <w:r w:rsidR="00C22DA1" w:rsidRPr="00046E14">
        <w:t xml:space="preserve">    </w:t>
      </w:r>
      <w:r w:rsidR="00C22DA1" w:rsidRPr="00046E14">
        <w:tab/>
      </w:r>
      <w:r w:rsidR="00C22DA1" w:rsidRPr="00046E14">
        <w:tab/>
      </w:r>
      <w:r w:rsidR="00C22DA1" w:rsidRPr="00046E14">
        <w:tab/>
      </w:r>
      <w:r w:rsidR="00C22DA1" w:rsidRPr="00046E14">
        <w:tab/>
      </w:r>
      <w:r w:rsidRPr="00046E14">
        <w:t>Stečajni sudac</w:t>
      </w:r>
    </w:p>
    <w:p w:rsidRDefault="00972714" w:rsidP="00972714" w:rsidR="00F27508" w:rsidRPr="00046E14">
      <w:pPr>
        <w:ind w:firstLine="708"/>
      </w:pPr>
      <w:r w:rsidRPr="00046E14">
        <w:tab/>
      </w:r>
      <w:r w:rsidRPr="00046E14">
        <w:tab/>
      </w:r>
      <w:r w:rsidRPr="00046E14">
        <w:tab/>
      </w:r>
      <w:r w:rsidRPr="00046E14">
        <w:tab/>
      </w:r>
      <w:r w:rsidRPr="00046E14">
        <w:tab/>
        <w:t xml:space="preserve">   </w:t>
      </w:r>
    </w:p>
    <w:p w:rsidRDefault="00972714" w:rsidP="00C22DA1" w:rsidR="00C22DA1" w:rsidRPr="00046E14">
      <w:pPr>
        <w:ind w:firstLine="708"/>
      </w:pPr>
      <w:r w:rsidRPr="00046E14">
        <w:t xml:space="preserve">                   </w:t>
      </w:r>
      <w:r w:rsidR="00F27508" w:rsidRPr="00046E14">
        <w:tab/>
      </w:r>
      <w:r w:rsidR="00F27508" w:rsidRPr="00046E14">
        <w:tab/>
      </w:r>
      <w:r w:rsidR="00F27508" w:rsidRPr="00046E14">
        <w:tab/>
      </w:r>
      <w:r w:rsidR="00F27508" w:rsidRPr="00046E14">
        <w:tab/>
      </w:r>
      <w:r w:rsidR="00F27508" w:rsidRPr="00046E14">
        <w:tab/>
      </w:r>
      <w:r w:rsidR="00F27508" w:rsidRPr="00046E14">
        <w:tab/>
      </w:r>
      <w:r w:rsidR="00F27508" w:rsidRPr="00046E14">
        <w:tab/>
      </w:r>
      <w:r w:rsidRPr="00046E14">
        <w:t>Ivan Dujić</w:t>
      </w:r>
      <w:r w:rsidR="00994E19">
        <w:t>, v.r.</w:t>
      </w:r>
    </w:p>
    <w:p w:rsidRDefault="00C22DA1" w:rsidP="00972714" w:rsidR="00C22DA1" w:rsidRPr="00046E14"/>
    <w:p w:rsidRDefault="00C22DA1" w:rsidP="00972714" w:rsidR="00C22DA1" w:rsidRPr="00046E14"/>
    <w:p w:rsidRDefault="00C22DA1" w:rsidP="00972714" w:rsidR="00C22DA1" w:rsidRPr="00046E14"/>
    <w:p w:rsidRDefault="00972714" w:rsidP="00972714" w:rsidR="00972714" w:rsidRPr="00046E14">
      <w:r w:rsidRPr="00046E14">
        <w:t>UPUTA O PRAVNOM LIJEKU</w:t>
      </w:r>
    </w:p>
    <w:p w:rsidRDefault="00293E01" w:rsidP="00293E01" w:rsidR="00293E01" w:rsidRPr="000A12AD">
      <w:pPr>
        <w:ind w:firstLine="708"/>
        <w:jc w:val="both"/>
      </w:pPr>
      <w:r w:rsidRPr="000A12AD">
        <w:t xml:space="preserve">Protiv ovog rješenja može se podnijeti žalba u roku od 8 dana od dana dostave, a dostava se smatra obavljenom istekom trećega dana od dana njegova isticanja na mrežnoj stranici e-Oglasna ploča sudova (čl. 103. st. 5. OZ-a u svezi s čl. 247. st. 1. SZ-a). </w:t>
      </w:r>
    </w:p>
    <w:p w:rsidRDefault="00293E01" w:rsidP="00293E01" w:rsidR="00293E01" w:rsidRPr="000A12AD">
      <w:pPr>
        <w:jc w:val="both"/>
      </w:pPr>
      <w:r w:rsidRPr="000A12AD">
        <w:t>Žalba se podnosi putem ovog suda u tri istovjetna primjerka, a o žalbi odlučuje Visoki trgovački sud Republike Hrvatske.</w:t>
      </w:r>
    </w:p>
    <w:p w:rsidRDefault="00293E01" w:rsidP="00293E01" w:rsidR="00293E01" w:rsidRPr="000A12AD">
      <w:pPr>
        <w:ind w:firstLine="708"/>
        <w:jc w:val="both"/>
      </w:pPr>
      <w:r w:rsidRPr="000A12AD">
        <w:t>Sve osobe kojima je bio dostavljen zaključak o prodaji, te svi sudionici u dražbi imaju pravo tražiti da im se u sudskoj pisarnici neposredno preda otpravak rješenja.</w:t>
      </w:r>
    </w:p>
    <w:p w:rsidRDefault="00972714" w:rsidP="00972714" w:rsidR="00972714" w:rsidRPr="00046E14"/>
    <w:p w:rsidRDefault="00972714" w:rsidP="00972714" w:rsidR="00972714" w:rsidRPr="00046E14">
      <w:r w:rsidRPr="00046E14">
        <w:t>DNA:</w:t>
      </w:r>
    </w:p>
    <w:p w:rsidRDefault="000C5BB5" w:rsidP="000C5BB5" w:rsidR="000C5BB5" w:rsidRPr="00046E14">
      <w:r w:rsidRPr="00046E14">
        <w:t xml:space="preserve">- </w:t>
      </w:r>
      <w:r w:rsidR="00293E01">
        <w:t>e-Oglasna ploča sudova - 3</w:t>
      </w:r>
      <w:r w:rsidR="00293E01" w:rsidRPr="000A12AD">
        <w:t xml:space="preserve"> dana</w:t>
      </w:r>
      <w:r w:rsidR="00293E01">
        <w:t xml:space="preserve"> (čl. 103. st. 4. i 5. OZ-a vezano uz čl. 247. st. 1. SZ-a)</w:t>
      </w:r>
    </w:p>
    <w:p w:rsidRDefault="00A60F2E" w:rsidP="00A60F2E" w:rsidR="00A60F2E" w:rsidRPr="00046E14">
      <w:pPr>
        <w:jc w:val="both"/>
      </w:pPr>
      <w:r w:rsidRPr="00046E14">
        <w:t>- stečajni upravitelj Ljubica Juranović-Skočić iz Kastva, Ćikovići 26/11</w:t>
      </w:r>
    </w:p>
    <w:p w:rsidRDefault="00A60F2E" w:rsidP="00A60F2E" w:rsidR="00A60F2E" w:rsidRPr="00046E14">
      <w:pPr>
        <w:jc w:val="both"/>
      </w:pPr>
      <w:r w:rsidRPr="00046E14">
        <w:t>- Republika Hrvatska, po ŽDO Pula</w:t>
      </w:r>
    </w:p>
    <w:p w:rsidRDefault="00A60F2E" w:rsidP="00A60F2E" w:rsidR="00A60F2E" w:rsidRPr="00046E14">
      <w:pPr>
        <w:jc w:val="both"/>
      </w:pPr>
      <w:r w:rsidRPr="00046E14">
        <w:t>- Refiko d.o.o. Pula, Marianijeva ulica 11</w:t>
      </w:r>
      <w:r w:rsidR="00450FC6">
        <w:t>, po pun. Goranu Babiću, odvj. iz Pule</w:t>
      </w:r>
      <w:r w:rsidRPr="00046E14">
        <w:t xml:space="preserve"> </w:t>
      </w:r>
    </w:p>
    <w:p w:rsidRDefault="00A60F2E" w:rsidP="00A60F2E" w:rsidR="00A60F2E" w:rsidRPr="00046E14">
      <w:pPr>
        <w:jc w:val="both"/>
      </w:pPr>
      <w:r w:rsidRPr="00046E14">
        <w:t>- Porezna uprava, Pazin, M. B. Rašana 2/4, p.p. 60</w:t>
      </w:r>
    </w:p>
    <w:p w:rsidRDefault="00905566" w:rsidP="00A60F2E" w:rsidR="004E7232" w:rsidRPr="00046E14">
      <w:pPr>
        <w:jc w:val="both"/>
      </w:pPr>
      <w:r w:rsidRPr="00046E14">
        <w:t xml:space="preserve">- </w:t>
      </w:r>
      <w:r w:rsidR="0005271E" w:rsidRPr="00046E14">
        <w:t xml:space="preserve">Općinskom sudu u </w:t>
      </w:r>
      <w:r w:rsidR="007852A5" w:rsidRPr="00046E14">
        <w:t>Puli</w:t>
      </w:r>
      <w:r w:rsidR="0005271E" w:rsidRPr="00046E14">
        <w:t>, zemljišnoknjižnom odjelu</w:t>
      </w:r>
      <w:r w:rsidR="00A60F2E" w:rsidRPr="00046E14">
        <w:t xml:space="preserve"> Labin</w:t>
      </w:r>
      <w:r w:rsidR="004E7232" w:rsidRPr="00046E14">
        <w:t xml:space="preserve">, radi provedbe točke </w:t>
      </w:r>
      <w:r w:rsidR="00A60F2E" w:rsidRPr="00046E14">
        <w:t>I</w:t>
      </w:r>
      <w:r w:rsidR="004E7232" w:rsidRPr="00046E14">
        <w:t xml:space="preserve">V izreke ovog rješenja </w:t>
      </w:r>
    </w:p>
    <w:p w:rsidRDefault="004E7232" w:rsidP="004E7232" w:rsidR="004E7232" w:rsidRPr="00046E14"/>
    <w:p w:rsidRDefault="004E7232" w:rsidP="00FA68E8" w:rsidR="004E7232" w:rsidRPr="00046E14">
      <w:pPr>
        <w:jc w:val="both"/>
      </w:pPr>
      <w:r w:rsidRPr="00046E14">
        <w:t xml:space="preserve">Po pravomoćnosti: </w:t>
      </w:r>
    </w:p>
    <w:p w:rsidRDefault="004E7232" w:rsidP="000C5BB5" w:rsidR="004E7232" w:rsidRPr="00046E14">
      <w:pPr>
        <w:jc w:val="both"/>
      </w:pPr>
      <w:r w:rsidRPr="00046E14">
        <w:t xml:space="preserve">- </w:t>
      </w:r>
      <w:r w:rsidR="0005271E" w:rsidRPr="00046E14">
        <w:t xml:space="preserve">Općinskom sudu u </w:t>
      </w:r>
      <w:r w:rsidR="007852A5" w:rsidRPr="00046E14">
        <w:t>Puli</w:t>
      </w:r>
      <w:r w:rsidR="0005271E" w:rsidRPr="00046E14">
        <w:t>, zemljišnoknjižnom odjelu</w:t>
      </w:r>
      <w:r w:rsidR="008A2B7E" w:rsidRPr="00046E14">
        <w:t xml:space="preserve"> Labin</w:t>
      </w:r>
      <w:r w:rsidRPr="00046E14">
        <w:t xml:space="preserve">, </w:t>
      </w:r>
      <w:r w:rsidR="008A2B7E" w:rsidRPr="00046E14">
        <w:t xml:space="preserve">sa potvrdom pravomoćnosti, </w:t>
      </w:r>
      <w:r w:rsidRPr="00046E14">
        <w:t xml:space="preserve">radi provedbe </w:t>
      </w:r>
      <w:r w:rsidR="0068094C" w:rsidRPr="00046E14">
        <w:t>točke III izreke ovog rješenja</w:t>
      </w:r>
    </w:p>
    <w:p w:rsidRDefault="00905566" w:rsidP="00296DCA" w:rsidR="00905566" w:rsidRPr="00046E14">
      <w:pPr>
        <w:jc w:val="both"/>
      </w:pPr>
      <w:r w:rsidRPr="00046E14">
        <w:t>- Financijskoj agenciji</w:t>
      </w:r>
      <w:r w:rsidR="00515AF2" w:rsidRPr="00046E14">
        <w:t>,</w:t>
      </w:r>
      <w:r w:rsidRPr="00046E14">
        <w:t xml:space="preserve"> Rijeka, F. Kurelca 8, sa potvrdom pravomoćnosti, radi objave na mrežnim stranicama (čl. 26. Pravilnika o načinu i postupku provedbe prodaje nekretnina i pokretnina u ovršnom postupku) </w:t>
      </w:r>
    </w:p>
    <w:p w:rsidRDefault="00DD7D99" w:rsidP="00296DCA" w:rsidR="00DD7D99" w:rsidRPr="00046E14">
      <w:pPr>
        <w:jc w:val="both"/>
      </w:pPr>
    </w:p>
    <w:p w:rsidRDefault="004E7232" w:rsidP="00296DCA" w:rsidR="004E7232" w:rsidRPr="00046E14">
      <w:pPr>
        <w:jc w:val="both"/>
      </w:pPr>
    </w:p>
    <w:sectPr w:rsidSect="00972714" w:rsidR="004E7232" w:rsidRPr="00046E14">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47" w:rsidR="00C93B47">
      <w:r>
        <w:separator/>
      </w:r>
    </w:p>
  </w:endnote>
  <w:endnote w:id="0" w:type="continuationSeparator">
    <w:p w:rsidRDefault="00C93B47" w:rsidR="00C93B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47" w:rsidR="00C93B47">
      <w:r>
        <w:separator/>
      </w:r>
    </w:p>
  </w:footnote>
  <w:footnote w:id="0" w:type="continuationSeparator">
    <w:p w:rsidRDefault="00C93B47" w:rsidR="00C93B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3C76"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0FC6">
      <w:rPr>
        <w:rStyle w:val="Brojstranice"/>
        <w:noProof/>
      </w:rPr>
      <w:t>5</w:t>
    </w:r>
    <w:r>
      <w:rPr>
        <w:rStyle w:val="Brojstranice"/>
      </w:rPr>
      <w:fldChar w:fldCharType="end"/>
    </w:r>
  </w:p>
  <w:p w:rsidRDefault="00EE53FF" w:rsidP="00046E14" w:rsidR="00793C76" w:rsidRPr="00446407">
    <w:pPr>
      <w:jc w:val="right"/>
    </w:pPr>
    <w:r w:rsidRPr="00EE53FF">
      <w:t>10 St-908/2016-47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407" w:rsidR="00446407">
    <w:pPr>
      <w:pStyle w:val="Zaglavlje"/>
    </w:pPr>
    <w:r>
      <w:tab/>
    </w:r>
    <w:r w:rsidR="00673E2A">
      <w:tab/>
    </w:r>
    <w:r w:rsidR="00EE53FF" w:rsidRPr="00EE53FF">
      <w:t>10 St-908/</w:t>
    </w:r>
    <w:r w:rsidR="00EE53FF">
      <w:t>2016-47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972714"/>
    <w:rsid w:val="00004499"/>
    <w:rsid w:val="00016697"/>
    <w:rsid w:val="0003396A"/>
    <w:rsid w:val="00046E14"/>
    <w:rsid w:val="0005271E"/>
    <w:rsid w:val="00065899"/>
    <w:rsid w:val="000B4AE1"/>
    <w:rsid w:val="000B569C"/>
    <w:rsid w:val="000C553E"/>
    <w:rsid w:val="000C5BB5"/>
    <w:rsid w:val="000E53E3"/>
    <w:rsid w:val="00147F0B"/>
    <w:rsid w:val="0015576B"/>
    <w:rsid w:val="00164A9E"/>
    <w:rsid w:val="00172CC0"/>
    <w:rsid w:val="00173BAE"/>
    <w:rsid w:val="001831A7"/>
    <w:rsid w:val="00183B2E"/>
    <w:rsid w:val="00186303"/>
    <w:rsid w:val="001B5AA0"/>
    <w:rsid w:val="001C580C"/>
    <w:rsid w:val="001E02F0"/>
    <w:rsid w:val="001F1022"/>
    <w:rsid w:val="001F629F"/>
    <w:rsid w:val="002413E0"/>
    <w:rsid w:val="00242F8D"/>
    <w:rsid w:val="0025109B"/>
    <w:rsid w:val="00251457"/>
    <w:rsid w:val="00256E04"/>
    <w:rsid w:val="00290EE4"/>
    <w:rsid w:val="00293E01"/>
    <w:rsid w:val="00296DCA"/>
    <w:rsid w:val="002E46E0"/>
    <w:rsid w:val="0031000C"/>
    <w:rsid w:val="003111A7"/>
    <w:rsid w:val="003523D6"/>
    <w:rsid w:val="00366257"/>
    <w:rsid w:val="00367AC7"/>
    <w:rsid w:val="00385DCE"/>
    <w:rsid w:val="003A53B4"/>
    <w:rsid w:val="003F328C"/>
    <w:rsid w:val="00405B64"/>
    <w:rsid w:val="00414A1A"/>
    <w:rsid w:val="00425282"/>
    <w:rsid w:val="00446407"/>
    <w:rsid w:val="00450FC6"/>
    <w:rsid w:val="004643FE"/>
    <w:rsid w:val="0046530C"/>
    <w:rsid w:val="00472107"/>
    <w:rsid w:val="00487D32"/>
    <w:rsid w:val="00487D46"/>
    <w:rsid w:val="004A68B4"/>
    <w:rsid w:val="004D7254"/>
    <w:rsid w:val="004E7232"/>
    <w:rsid w:val="004F252F"/>
    <w:rsid w:val="004F643F"/>
    <w:rsid w:val="00515AF2"/>
    <w:rsid w:val="00515FAD"/>
    <w:rsid w:val="00527997"/>
    <w:rsid w:val="00536351"/>
    <w:rsid w:val="005466DC"/>
    <w:rsid w:val="005B0254"/>
    <w:rsid w:val="005D73EA"/>
    <w:rsid w:val="005F5054"/>
    <w:rsid w:val="006122DA"/>
    <w:rsid w:val="00626730"/>
    <w:rsid w:val="006653A5"/>
    <w:rsid w:val="00673E2A"/>
    <w:rsid w:val="00676F34"/>
    <w:rsid w:val="0068094C"/>
    <w:rsid w:val="006937AA"/>
    <w:rsid w:val="006A4ACC"/>
    <w:rsid w:val="006A58BC"/>
    <w:rsid w:val="006C3461"/>
    <w:rsid w:val="007243F1"/>
    <w:rsid w:val="007852A5"/>
    <w:rsid w:val="00793C76"/>
    <w:rsid w:val="007C770D"/>
    <w:rsid w:val="007F2888"/>
    <w:rsid w:val="00812B0C"/>
    <w:rsid w:val="00817B30"/>
    <w:rsid w:val="0082507F"/>
    <w:rsid w:val="008363A8"/>
    <w:rsid w:val="008378A5"/>
    <w:rsid w:val="00866548"/>
    <w:rsid w:val="008A1D1A"/>
    <w:rsid w:val="008A2B7E"/>
    <w:rsid w:val="008A43FD"/>
    <w:rsid w:val="0090213F"/>
    <w:rsid w:val="00905566"/>
    <w:rsid w:val="009273BE"/>
    <w:rsid w:val="009306A5"/>
    <w:rsid w:val="0093293F"/>
    <w:rsid w:val="00936FE1"/>
    <w:rsid w:val="00972714"/>
    <w:rsid w:val="00986A1B"/>
    <w:rsid w:val="00994E19"/>
    <w:rsid w:val="00996D94"/>
    <w:rsid w:val="009A50C3"/>
    <w:rsid w:val="009B0826"/>
    <w:rsid w:val="009B7E28"/>
    <w:rsid w:val="009D6BDC"/>
    <w:rsid w:val="009F0593"/>
    <w:rsid w:val="009F58E4"/>
    <w:rsid w:val="00A17EE6"/>
    <w:rsid w:val="00A43659"/>
    <w:rsid w:val="00A55786"/>
    <w:rsid w:val="00A60F2E"/>
    <w:rsid w:val="00AA014D"/>
    <w:rsid w:val="00AC11DC"/>
    <w:rsid w:val="00AE61EA"/>
    <w:rsid w:val="00B13179"/>
    <w:rsid w:val="00B24024"/>
    <w:rsid w:val="00B4000B"/>
    <w:rsid w:val="00B8262A"/>
    <w:rsid w:val="00BD25CC"/>
    <w:rsid w:val="00BE60DE"/>
    <w:rsid w:val="00BE7500"/>
    <w:rsid w:val="00BF2269"/>
    <w:rsid w:val="00BF5800"/>
    <w:rsid w:val="00BF694D"/>
    <w:rsid w:val="00C01FDE"/>
    <w:rsid w:val="00C120BC"/>
    <w:rsid w:val="00C16F28"/>
    <w:rsid w:val="00C22DA1"/>
    <w:rsid w:val="00C65135"/>
    <w:rsid w:val="00C836CB"/>
    <w:rsid w:val="00C93B47"/>
    <w:rsid w:val="00CB399F"/>
    <w:rsid w:val="00D2379D"/>
    <w:rsid w:val="00D270C7"/>
    <w:rsid w:val="00D31AC0"/>
    <w:rsid w:val="00D366CF"/>
    <w:rsid w:val="00D5716B"/>
    <w:rsid w:val="00D676B5"/>
    <w:rsid w:val="00D76B37"/>
    <w:rsid w:val="00D94AE8"/>
    <w:rsid w:val="00DA3E10"/>
    <w:rsid w:val="00DB6408"/>
    <w:rsid w:val="00DD7D99"/>
    <w:rsid w:val="00E06D49"/>
    <w:rsid w:val="00E06E94"/>
    <w:rsid w:val="00E660FC"/>
    <w:rsid w:val="00E75187"/>
    <w:rsid w:val="00E9372C"/>
    <w:rsid w:val="00E942DF"/>
    <w:rsid w:val="00E956C0"/>
    <w:rsid w:val="00EA7DAD"/>
    <w:rsid w:val="00ED5077"/>
    <w:rsid w:val="00EE53FF"/>
    <w:rsid w:val="00F14C50"/>
    <w:rsid w:val="00F211B8"/>
    <w:rsid w:val="00F27508"/>
    <w:rsid w:val="00F34385"/>
    <w:rsid w:val="00F50794"/>
    <w:rsid w:val="00F53DAE"/>
    <w:rsid w:val="00F80603"/>
    <w:rsid w:val="00F84A81"/>
    <w:rsid w:val="00FA68E8"/>
    <w:rsid w:val="00FC5E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72714"/>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hAnsi="Arial" w:ascii="Arial"/>
      <w:b/>
      <w:bCs w:val="false"/>
      <w:lang w:eastAsia="en-US"/>
    </w:rPr>
  </w:style>
  <w:style w:styleId="Tekstbalonia" w:type="paragraph">
    <w:name w:val="Balloon Text"/>
    <w:basedOn w:val="Normal"/>
    <w:link w:val="TekstbaloniaChar"/>
    <w:rsid w:val="00E942DF"/>
    <w:rPr>
      <w:rFonts w:cs="Tahoma" w:hAnsi="Tahoma" w:ascii="Tahoma"/>
      <w:sz w:val="16"/>
      <w:szCs w:val="16"/>
    </w:rPr>
  </w:style>
  <w:style w:customStyle="true" w:styleId="TekstbaloniaChar" w:type="character">
    <w:name w:val="Tekst balončića Char"/>
    <w:link w:val="Tekstbalonia"/>
    <w:rsid w:val="00E942DF"/>
    <w:rPr>
      <w:rFonts w:cs="Tahoma" w:hAnsi="Tahoma" w:ascii="Tahoma"/>
      <w:bCs/>
      <w:sz w:val="16"/>
      <w:szCs w:val="16"/>
    </w:rPr>
  </w:style>
  <w:style w:styleId="Tekstrezerviranogmjesta" w:type="character">
    <w:name w:val="Placeholder Text"/>
    <w:basedOn w:val="Zadanifontodlomka"/>
    <w:uiPriority w:val="99"/>
    <w:semiHidden/>
    <w:rsid w:val="00994E19"/>
    <w:rPr>
      <w:color w:val="808080"/>
      <w:bdr w:space="0" w:sz="0" w:color="auto" w:val="none"/>
      <w:shd w:fill="auto" w:color="auto" w:val="clear"/>
    </w:rPr>
  </w:style>
  <w:style w:customStyle="true" w:styleId="eSPISCCParagraphDefaultFont" w:type="character">
    <w:name w:val="eSPIS_CC_Paragraph Default Font"/>
    <w:basedOn w:val="Zadanifontodlomka"/>
    <w:rsid w:val="00994E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4E19"/>
    <w:rPr>
      <w:bdr w:space="0" w:sz="0" w:color="auto" w:val="none"/>
      <w:shd w:fill="FFFFCC" w:color="auto" w:val="clear"/>
      <w:lang w:val="hr-HR"/>
    </w:rPr>
  </w:style>
  <w:style w:customStyle="true" w:styleId="PozadinaSvijetloCrvena" w:type="character">
    <w:name w:val="Pozadina_SvijetloCrvena"/>
    <w:basedOn w:val="eSPISCCParagraphDefaultFont"/>
    <w:rsid w:val="00994E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4E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82550">
      <w:bodyDiv w:val="true"/>
      <w:marLeft w:val="0"/>
      <w:marRight w:val="0"/>
      <w:marTop w:val="0"/>
      <w:marBottom w:val="0"/>
      <w:divBdr>
        <w:top w:space="0" w:sz="0" w:color="auto" w:val="none"/>
        <w:left w:space="0" w:sz="0" w:color="auto" w:val="none"/>
        <w:bottom w:space="0" w:sz="0" w:color="auto" w:val="none"/>
        <w:right w:space="0" w:sz="0" w:color="auto" w:val="none"/>
      </w:divBdr>
      <w:divsChild>
        <w:div w:id="2100831722">
          <w:marLeft w:val="3150"/>
          <w:marRight w:val="0"/>
          <w:marTop w:val="0"/>
          <w:marBottom w:val="0"/>
          <w:divBdr>
            <w:top w:space="0" w:sz="0" w:color="auto" w:val="none"/>
            <w:left w:space="0" w:sz="0" w:color="auto" w:val="none"/>
            <w:bottom w:space="0" w:sz="0" w:color="auto" w:val="none"/>
            <w:right w:space="0" w:sz="0" w:color="auto" w:val="none"/>
          </w:divBdr>
          <w:divsChild>
            <w:div w:id="1203984597">
              <w:marLeft w:val="0"/>
              <w:marRight w:val="0"/>
              <w:marTop w:val="0"/>
              <w:marBottom w:val="0"/>
              <w:divBdr>
                <w:top w:space="6" w:sz="6" w:color="AAAAAA" w:val="single"/>
                <w:left w:space="6" w:sz="6" w:color="AAAAAA" w:val="single"/>
                <w:bottom w:space="6" w:sz="6" w:color="AAAAAA" w:val="single"/>
                <w:right w:space="6" w:sz="6" w:color="AAAAAA" w:val="single"/>
              </w:divBdr>
              <w:divsChild>
                <w:div w:id="288705957">
                  <w:marLeft w:val="0"/>
                  <w:marRight w:val="0"/>
                  <w:marTop w:val="0"/>
                  <w:marBottom w:val="0"/>
                  <w:divBdr>
                    <w:top w:space="0" w:sz="0" w:color="auto" w:val="none"/>
                    <w:left w:space="0" w:sz="0" w:color="auto" w:val="none"/>
                    <w:bottom w:space="0" w:sz="0" w:color="auto" w:val="none"/>
                    <w:right w:space="0" w:sz="0" w:color="auto" w:val="none"/>
                  </w:divBdr>
                </w:div>
                <w:div w:id="539321271">
                  <w:marLeft w:val="0"/>
                  <w:marRight w:val="0"/>
                  <w:marTop w:val="0"/>
                  <w:marBottom w:val="0"/>
                  <w:divBdr>
                    <w:top w:space="0" w:sz="0" w:color="auto" w:val="none"/>
                    <w:left w:space="0" w:sz="0" w:color="auto" w:val="none"/>
                    <w:bottom w:space="0" w:sz="0" w:color="auto" w:val="none"/>
                    <w:right w:space="0" w:sz="0" w:color="auto" w:val="none"/>
                  </w:divBdr>
                </w:div>
                <w:div w:id="1327511523">
                  <w:marLeft w:val="0"/>
                  <w:marRight w:val="0"/>
                  <w:marTop w:val="0"/>
                  <w:marBottom w:val="0"/>
                  <w:divBdr>
                    <w:top w:space="0" w:sz="0" w:color="auto" w:val="none"/>
                    <w:left w:space="0" w:sz="0" w:color="auto" w:val="none"/>
                    <w:bottom w:space="0" w:sz="0" w:color="auto" w:val="none"/>
                    <w:right w:space="0" w:sz="0" w:color="auto" w:val="none"/>
                  </w:divBdr>
                </w:div>
                <w:div w:id="2131702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6918799">
      <w:bodyDiv w:val="true"/>
      <w:marLeft w:val="0"/>
      <w:marRight w:val="0"/>
      <w:marTop w:val="0"/>
      <w:marBottom w:val="0"/>
      <w:divBdr>
        <w:top w:space="0" w:sz="0" w:color="auto" w:val="none"/>
        <w:left w:space="0" w:sz="0" w:color="auto" w:val="none"/>
        <w:bottom w:space="0" w:sz="0" w:color="auto" w:val="none"/>
        <w:right w:space="0" w:sz="0" w:color="auto" w:val="none"/>
      </w:divBdr>
      <w:divsChild>
        <w:div w:id="1786802151">
          <w:marLeft w:val="3150"/>
          <w:marRight w:val="0"/>
          <w:marTop w:val="0"/>
          <w:marBottom w:val="0"/>
          <w:divBdr>
            <w:top w:space="0" w:sz="0" w:color="auto" w:val="none"/>
            <w:left w:space="0" w:sz="0" w:color="auto" w:val="none"/>
            <w:bottom w:space="0" w:sz="0" w:color="auto" w:val="none"/>
            <w:right w:space="0" w:sz="0" w:color="auto" w:val="none"/>
          </w:divBdr>
          <w:divsChild>
            <w:div w:id="324431796">
              <w:marLeft w:val="0"/>
              <w:marRight w:val="0"/>
              <w:marTop w:val="0"/>
              <w:marBottom w:val="0"/>
              <w:divBdr>
                <w:top w:space="6" w:sz="6" w:color="AAAAAA" w:val="single"/>
                <w:left w:space="6" w:sz="6" w:color="AAAAAA" w:val="single"/>
                <w:bottom w:space="6" w:sz="6" w:color="AAAAAA" w:val="single"/>
                <w:right w:space="6" w:sz="6" w:color="AAAAAA" w:val="single"/>
              </w:divBdr>
              <w:divsChild>
                <w:div w:id="72824030">
                  <w:marLeft w:val="0"/>
                  <w:marRight w:val="0"/>
                  <w:marTop w:val="0"/>
                  <w:marBottom w:val="0"/>
                  <w:divBdr>
                    <w:top w:space="0" w:sz="0" w:color="auto" w:val="none"/>
                    <w:left w:space="0" w:sz="0" w:color="auto" w:val="none"/>
                    <w:bottom w:space="0" w:sz="0" w:color="auto" w:val="none"/>
                    <w:right w:space="0" w:sz="0" w:color="auto" w:val="none"/>
                  </w:divBdr>
                </w:div>
                <w:div w:id="472257924">
                  <w:marLeft w:val="0"/>
                  <w:marRight w:val="0"/>
                  <w:marTop w:val="0"/>
                  <w:marBottom w:val="0"/>
                  <w:divBdr>
                    <w:top w:space="0" w:sz="0" w:color="auto" w:val="none"/>
                    <w:left w:space="0" w:sz="0" w:color="auto" w:val="none"/>
                    <w:bottom w:space="0" w:sz="0" w:color="auto" w:val="none"/>
                    <w:right w:space="0" w:sz="0" w:color="auto" w:val="none"/>
                  </w:divBdr>
                </w:div>
                <w:div w:id="570310347">
                  <w:marLeft w:val="0"/>
                  <w:marRight w:val="0"/>
                  <w:marTop w:val="0"/>
                  <w:marBottom w:val="0"/>
                  <w:divBdr>
                    <w:top w:space="0" w:sz="0" w:color="auto" w:val="none"/>
                    <w:left w:space="0" w:sz="0" w:color="auto" w:val="none"/>
                    <w:bottom w:space="0" w:sz="0" w:color="auto" w:val="none"/>
                    <w:right w:space="0" w:sz="0" w:color="auto" w:val="none"/>
                  </w:divBdr>
                </w:div>
                <w:div w:id="982808568">
                  <w:marLeft w:val="0"/>
                  <w:marRight w:val="0"/>
                  <w:marTop w:val="0"/>
                  <w:marBottom w:val="0"/>
                  <w:divBdr>
                    <w:top w:space="0" w:sz="0" w:color="auto" w:val="none"/>
                    <w:left w:space="0" w:sz="0" w:color="auto" w:val="none"/>
                    <w:bottom w:space="0" w:sz="0" w:color="auto" w:val="none"/>
                    <w:right w:space="0" w:sz="0" w:color="auto" w:val="none"/>
                  </w:divBdr>
                </w:div>
                <w:div w:id="1300113383">
                  <w:marLeft w:val="0"/>
                  <w:marRight w:val="0"/>
                  <w:marTop w:val="0"/>
                  <w:marBottom w:val="0"/>
                  <w:divBdr>
                    <w:top w:space="0" w:sz="0" w:color="auto" w:val="none"/>
                    <w:left w:space="0" w:sz="0" w:color="auto" w:val="none"/>
                    <w:bottom w:space="0" w:sz="0" w:color="auto" w:val="none"/>
                    <w:right w:space="0" w:sz="0" w:color="auto" w:val="none"/>
                  </w:divBdr>
                </w:div>
                <w:div w:id="1462963338">
                  <w:marLeft w:val="0"/>
                  <w:marRight w:val="0"/>
                  <w:marTop w:val="0"/>
                  <w:marBottom w:val="0"/>
                  <w:divBdr>
                    <w:top w:space="0" w:sz="0" w:color="auto" w:val="none"/>
                    <w:left w:space="0" w:sz="0" w:color="auto" w:val="none"/>
                    <w:bottom w:space="0" w:sz="0" w:color="auto" w:val="none"/>
                    <w:right w:space="0" w:sz="0" w:color="auto" w:val="none"/>
                  </w:divBdr>
                </w:div>
                <w:div w:id="1916548128">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 w:id="711879882">
      <w:bodyDiv w:val="true"/>
      <w:marLeft w:val="0"/>
      <w:marRight w:val="0"/>
      <w:marTop w:val="0"/>
      <w:marBottom w:val="0"/>
      <w:divBdr>
        <w:top w:space="0" w:sz="0" w:color="auto" w:val="none"/>
        <w:left w:space="0" w:sz="0" w:color="auto" w:val="none"/>
        <w:bottom w:space="0" w:sz="0" w:color="auto" w:val="none"/>
        <w:right w:space="0" w:sz="0" w:color="auto" w:val="none"/>
      </w:divBdr>
      <w:divsChild>
        <w:div w:id="105390207">
          <w:marLeft w:val="0"/>
          <w:marRight w:val="0"/>
          <w:marTop w:val="0"/>
          <w:marBottom w:val="0"/>
          <w:divBdr>
            <w:top w:space="0" w:sz="0" w:color="auto" w:val="none"/>
            <w:left w:space="0" w:sz="0" w:color="auto" w:val="none"/>
            <w:bottom w:space="0" w:sz="0" w:color="auto" w:val="none"/>
            <w:right w:space="0" w:sz="0" w:color="auto" w:val="none"/>
          </w:divBdr>
          <w:divsChild>
            <w:div w:id="2052339709">
              <w:marLeft w:val="0"/>
              <w:marRight w:val="0"/>
              <w:marTop w:val="0"/>
              <w:marBottom w:val="0"/>
              <w:divBdr>
                <w:top w:space="0" w:sz="6" w:color="DDDDDD" w:val="single"/>
                <w:left w:space="0" w:sz="6" w:color="DDDDDD" w:val="single"/>
                <w:bottom w:space="0" w:sz="6" w:color="DDDDDD" w:val="single"/>
                <w:right w:space="0" w:sz="6" w:color="DDDDDD" w:val="single"/>
              </w:divBdr>
              <w:divsChild>
                <w:div w:id="52630639">
                  <w:marLeft w:val="150"/>
                  <w:marRight w:val="150"/>
                  <w:marTop w:val="0"/>
                  <w:marBottom w:val="150"/>
                  <w:divBdr>
                    <w:top w:space="0" w:sz="0" w:color="auto" w:val="none"/>
                    <w:left w:space="0" w:sz="0" w:color="auto" w:val="none"/>
                    <w:bottom w:space="0" w:sz="0" w:color="auto" w:val="none"/>
                    <w:right w:space="0" w:sz="0" w:color="auto" w:val="none"/>
                  </w:divBdr>
                  <w:divsChild>
                    <w:div w:id="1476482261">
                      <w:marLeft w:val="0"/>
                      <w:marRight w:val="0"/>
                      <w:marTop w:val="0"/>
                      <w:marBottom w:val="0"/>
                      <w:divBdr>
                        <w:top w:space="0" w:sz="0" w:color="auto" w:val="none"/>
                        <w:left w:space="0" w:sz="0" w:color="auto" w:val="none"/>
                        <w:bottom w:space="0" w:sz="0" w:color="auto" w:val="none"/>
                        <w:right w:space="0" w:sz="0" w:color="auto" w:val="none"/>
                      </w:divBdr>
                      <w:divsChild>
                        <w:div w:id="1615945870">
                          <w:marLeft w:val="0"/>
                          <w:marRight w:val="0"/>
                          <w:marTop w:val="0"/>
                          <w:marBottom w:val="0"/>
                          <w:divBdr>
                            <w:top w:space="0" w:sz="0" w:color="auto" w:val="none"/>
                            <w:left w:space="0" w:sz="0" w:color="auto" w:val="none"/>
                            <w:bottom w:space="0" w:sz="0" w:color="auto" w:val="none"/>
                            <w:right w:space="0" w:sz="0" w:color="auto" w:val="none"/>
                          </w:divBdr>
                          <w:divsChild>
                            <w:div w:id="1538008136">
                              <w:marLeft w:val="0"/>
                              <w:marRight w:val="0"/>
                              <w:marTop w:val="0"/>
                              <w:marBottom w:val="0"/>
                              <w:divBdr>
                                <w:top w:space="0" w:sz="0" w:color="auto" w:val="none"/>
                                <w:left w:space="0" w:sz="0" w:color="auto" w:val="none"/>
                                <w:bottom w:space="0" w:sz="0" w:color="auto" w:val="none"/>
                                <w:right w:space="0" w:sz="0" w:color="auto" w:val="none"/>
                              </w:divBdr>
                              <w:divsChild>
                                <w:div w:id="1105347531">
                                  <w:marLeft w:val="0"/>
                                  <w:marRight w:val="0"/>
                                  <w:marTop w:val="0"/>
                                  <w:marBottom w:val="0"/>
                                  <w:divBdr>
                                    <w:top w:space="0" w:sz="0" w:color="auto" w:val="none"/>
                                    <w:left w:space="0" w:sz="0" w:color="auto" w:val="none"/>
                                    <w:bottom w:space="0" w:sz="0" w:color="auto" w:val="none"/>
                                    <w:right w:space="0" w:sz="0" w:color="auto" w:val="none"/>
                                  </w:divBdr>
                                  <w:divsChild>
                                    <w:div w:id="1413283978">
                                      <w:marLeft w:val="0"/>
                                      <w:marRight w:val="0"/>
                                      <w:marTop w:val="0"/>
                                      <w:marBottom w:val="0"/>
                                      <w:divBdr>
                                        <w:top w:space="0" w:sz="0" w:color="auto" w:val="none"/>
                                        <w:left w:space="0" w:sz="0" w:color="auto" w:val="none"/>
                                        <w:bottom w:space="0" w:sz="0" w:color="auto" w:val="none"/>
                                        <w:right w:space="0" w:sz="0" w:color="auto" w:val="none"/>
                                      </w:divBdr>
                                      <w:divsChild>
                                        <w:div w:id="887370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St-908/2016-47</izvorni_sadrzaj>
    <derivirana_varijabla naziv="DomainObject.Oznaka_1">St-908/2016-47</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NEKRETNINE - PULA d. o. o. za poslovanje nekretninama u stečaju</izvorni_sadrzaj>
    <derivirana_varijabla naziv="DomainObject.Predmet.ProtustrankaFormated_1">  Stečajna masa iza NEKRETNINE - PULA d. o. o. za poslovanje nekretninama u stečaju</derivirana_varijabla>
  </DomainObject.Predmet.ProtustrankaFormated>
  <DomainObject.Predmet.ProtustrankaFormatedOIB>
    <izvorni_sadrzaj>  Stečajna masa iza NEKRETNINE - PULA d. o. o. za poslovanje nekretninama u stečaju, OIB 28147952007</izvorni_sadrzaj>
    <derivirana_varijabla naziv="DomainObject.Predmet.ProtustrankaFormatedOIB_1">  Stečajna masa iza NEKRETNINE - PULA d. o. o. za poslovanje nekretninama u stečaju, OIB 28147952007</derivirana_varijabla>
  </DomainObject.Predmet.ProtustrankaFormatedOIB>
  <DomainObject.Predmet.ProtustrankaFormatedWithAdress>
    <izvorni_sadrzaj> Stečajna masa iza NEKRETNINE - PULA d. o. o. za poslovanje nekretninama u stečaju, Ćikovići 26/11, 51215 Kastav</izvorni_sadrzaj>
    <derivirana_varijabla naziv="DomainObject.Predmet.ProtustrankaFormatedWithAdress_1"> Stečajna masa iza NEKRETNINE - PULA d. o. o. za poslovanje nekretninama u stečaju, Ćikovići 26/11, 51215 Kastav</derivirana_varijabla>
  </DomainObject.Predmet.ProtustrankaFormatedWithAdress>
  <DomainObject.Predmet.ProtustrankaFormatedWithAdressOIB>
    <izvorni_sadrzaj> Stečajna masa iza NEKRETNINE - PULA d. o. o. za poslovanje nekretninama u stečaju, OIB 28147952007, Ćikovići 26/11, 51215 Kastav</izvorni_sadrzaj>
    <derivirana_varijabla naziv="DomainObject.Predmet.ProtustrankaFormatedWithAdressOIB_1"> Stečajna masa iza NEKRETNINE - PULA d. o. o. za poslovanje nekretninama u stečaju, OIB 28147952007, Ćikovići 26/11, 51215 Kastav</derivirana_varijabla>
  </DomainObject.Predmet.ProtustrankaFormatedWithAdressOIB>
  <DomainObject.Predmet.ProtustrankaWithAdress>
    <izvorni_sadrzaj>Stečajna masa iza NEKRETNINE - PULA d. o. o. za poslovanje nekretninama u stečaju Ćikovići 26/11, 51215 Kastav</izvorni_sadrzaj>
    <derivirana_varijabla naziv="DomainObject.Predmet.ProtustrankaWithAdress_1">Stečajna masa iza NEKRETNINE - PULA d. o. o. za poslovanje nekretninama u stečaju Ćikovići 26/11, 51215 Kastav</derivirana_varijabla>
  </DomainObject.Predmet.ProtustrankaWithAdress>
  <DomainObject.Predmet.ProtustrankaWithAdressOIB>
    <izvorni_sadrzaj>Stečajna masa iza NEKRETNINE - PULA d. o. o. za poslovanje nekretninama u stečaju, OIB 28147952007, Ćikovići 26/11, 51215 Kastav</izvorni_sadrzaj>
    <derivirana_varijabla naziv="DomainObject.Predmet.ProtustrankaWithAdressOIB_1">Stečajna masa iza NEKRETNINE - PULA d. o. o. za poslovanje nekretninama u stečaju, OIB 28147952007, Ćikovići 26/11, 51215 Kastav</derivirana_varijabla>
  </DomainObject.Predmet.ProtustrankaWithAdressOIB>
  <DomainObject.Predmet.ProtustrankaNazivFormated>
    <izvorni_sadrzaj>Stečajna masa iza NEKRETNINE - PULA d. o. o. za poslovanje nekretninama u stečaju</izvorni_sadrzaj>
    <derivirana_varijabla naziv="DomainObject.Predmet.ProtustrankaNazivFormated_1">Stečajna masa iza NEKRETNINE - PULA d. o. o. za poslovanje nekretninama u stečaju</derivirana_varijabla>
  </DomainObject.Predmet.ProtustrankaNazivFormated>
  <DomainObject.Predmet.ProtustrankaNazivFormatedOIB>
    <izvorni_sadrzaj>Stečajna masa iza NEKRETNINE - PULA d. o. o. za poslovanje nekretninama u stečaju, OIB 28147952007</izvorni_sadrzaj>
    <derivirana_varijabla naziv="DomainObject.Predmet.ProtustrankaNazivFormatedOIB_1">Stečajna masa iza NEKRETNINE - PULA d. o. o. za poslovanje nekretninama u stečaju, OIB 28147952007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570219.41</izvorni_sadrzaj>
    <derivirana_varijabla naziv="DomainObject.Predmet.TrenutnaVrijednost_1">570219.41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Stečajna masa iza NEKRETNINE - PULA d. o. o. za poslovanje nekretninama u stečaju</item>
    </izvorni_sadrzaj>
    <derivirana_varijabla naziv="DomainObject.Predmet.ProtuStrankaListFormated_1">
      <item>Stečajna masa iza NEKRETNINE - PULA d. o. o. za poslovanje nekretninama u stečaju</item>
    </derivirana_varijabla>
  </DomainObject.Predmet.ProtuStrankaListFormated>
  <DomainObject.Predmet.ProtuStrankaListFormatedOIB>
    <izvorni_sadrzaj>
      <item>Stečajna masa iza NEKRETNINE - PULA d. o. o. za poslovanje nekretninama u stečaju, OIB 28147952007</item>
    </izvorni_sadrzaj>
    <derivirana_varijabla naziv="DomainObject.Predmet.ProtuStrankaListFormatedOIB_1">
      <item>Stečajna masa iza NEKRETNINE - PULA d. o. o. za poslovanje nekretninama u stečaju, OIB 28147952007</item>
    </derivirana_varijabla>
  </DomainObject.Predmet.ProtuStrankaListFormatedOIB>
  <DomainObject.Predmet.ProtuStrankaListFormatedWithAdress>
    <izvorni_sadrzaj>
      <item>Stečajna masa iza NEKRETNINE - PULA d. o. o. za poslovanje nekretninama u stečaju, Ćikovići 26/11, 51215 Kastav</item>
    </izvorni_sadrzaj>
    <derivirana_varijabla naziv="DomainObject.Predmet.ProtuStrankaListFormatedWithAdress_1">
      <item>Stečajna masa iza NEKRETNINE - PULA d. o. o. za poslovanje nekretninama u stečaju, Ćikovići 26/11, 51215 Kastav</item>
    </derivirana_varijabla>
  </DomainObject.Predmet.ProtuStrankaListFormatedWithAdress>
  <DomainObject.Predmet.ProtuStrankaListFormatedWithAdressOIB>
    <izvorni_sadrzaj>
      <item>Stečajna masa iza NEKRETNINE - PULA d. o. o. za poslovanje nekretninama u stečaju, OIB 28147952007, Ćikovići 26/11, 51215 Kastav</item>
    </izvorni_sadrzaj>
    <derivirana_varijabla naziv="DomainObject.Predmet.ProtuStrankaListFormatedWithAdressOIB_1">
      <item>Stečajna masa iza NEKRETNINE - PULA d. o. o. za poslovanje nekretninama u stečaju, OIB 28147952007, Ćikovići 26/11, 51215 Kastav</item>
    </derivirana_varijabla>
  </DomainObject.Predmet.ProtuStrankaListFormatedWithAdressOIB>
  <DomainObject.Predmet.ProtuStrankaListNazivFormated>
    <izvorni_sadrzaj>
      <item>Stečajna masa iza NEKRETNINE - PULA d. o. o. za poslovanje nekretninama u stečaju</item>
    </izvorni_sadrzaj>
    <derivirana_varijabla naziv="DomainObject.Predmet.ProtuStrankaListNazivFormated_1">
      <item>Stečajna masa iza NEKRETNINE - PULA d. o. o. za poslovanje nekretninama u stečaju</item>
    </derivirana_varijabla>
  </DomainObject.Predmet.ProtuStrankaListNazivFormated>
  <DomainObject.Predmet.ProtuStrankaListNazivFormatedOIB>
    <izvorni_sadrzaj>
      <item>Stečajna masa iza NEKRETNINE - PULA d. o. o. za poslovanje nekretninama u stečaju, OIB 28147952007</item>
    </izvorni_sadrzaj>
    <derivirana_varijabla naziv="DomainObject.Predmet.ProtuStrankaListNazivFormatedOIB_1">
      <item>Stečajna masa iza NEKRETNINE - PULA d. o. o. za poslovanje nekretninama u stečaju, OIB 28147952007</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REFIKO d.o.o. PULA</item>
      <item>Odvj. Goran Babić</item>
    </izvorni_sadrzaj>
    <derivirana_varijabla naziv="DomainObject.Predmet.OstaliListFormated_1">
      <item>ŽDO PULA punomoćnik sudionika u postupku REPUBLIKA HRVATSKA, Ministarstvo financija, Porezna uprava, Područni ured Istra, Primorje, Gorski Kotar  i Lika</item>
      <item>REFIKO d.o.o. PULA</item>
      <item>Odvj. Goran Babić</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REFIKO d.o.o. PULA, OIB 29548315892</item>
      <item>Odvj. Goran Babić</item>
    </izvorni_sadrzaj>
    <derivirana_varijabla naziv="DomainObject.Predmet.OstaliListFormatedOIB_1">
      <item>ŽDO PULA punomoćnik sudionika u postupku REPUBLIKA HRVATSKA, Ministarstvo financija, Porezna uprava, Područni ured Istra, Primorje, Gorski Kotar  i Lika</item>
      <item>REFIKO d.o.o. PULA, OIB 29548315892</item>
      <item>Odvj. Goran Babić</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REFIKO d.o.o. PULA, Marijanijeva 11, 52100 Pula</item>
      <item>Odvj. Goran Babić, Radićeva 47/I, 52100 Pula</item>
    </izvorni_sadrzaj>
    <derivirana_varijabla naziv="DomainObject.Predmet.OstaliListFormatedWithAdress_1">
      <item>ŽDO PULA punomoćnik sudionika u postupku REPUBLIKA HRVATSKA, Ministarstvo financija, Porezna uprava, Područni ured Istra, Primorje, Gorski Kotar  i Lika</item>
      <item>REFIKO d.o.o. PULA, Marijanijeva 11, 52100 Pula</item>
      <item>Odvj. Goran Babić, Radićeva 47/I, 52100 Pula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REFIKO d.o.o. PULA, OIB 29548315892, Marijanijeva 11, 52100 Pula</item>
      <item>Odvj. Goran Babić, Radićeva 47/I, 52100 Pula</item>
    </izvorni_sadrzaj>
    <derivirana_varijabla naziv="DomainObject.Predmet.OstaliListFormatedWithAdressOIB_1">
      <item>ŽDO PULA punomoćnik sudionika u postupku REPUBLIKA HRVATSKA, Ministarstvo financija, Porezna uprava, Područni ured Istra, Primorje, Gorski Kotar  i Lika</item>
      <item>REFIKO d.o.o. PULA, OIB 29548315892, Marijanijeva 11, 52100 Pula</item>
      <item>Odvj. Goran Babić, Radićeva 47/I, 52100 Pula</item>
    </derivirana_varijabla>
  </DomainObject.Predmet.OstaliListFormatedWithAdressOIB>
  <DomainObject.Predmet.OstaliListNazivFormated>
    <izvorni_sadrzaj>
      <item>ŽDO PULA</item>
      <item>REFIKO d.o.o. PULA</item>
      <item>Odvj. Goran Babić</item>
    </izvorni_sadrzaj>
    <derivirana_varijabla naziv="DomainObject.Predmet.OstaliListNazivFormated_1">
      <item>ŽDO PULA</item>
      <item>REFIKO d.o.o. PULA</item>
      <item>Odvj. Goran Babić</item>
    </derivirana_varijabla>
  </DomainObject.Predmet.OstaliListNazivFormated>
  <DomainObject.Predmet.OstaliListNazivFormatedOIB>
    <izvorni_sadrzaj>
      <item>ŽDO PULA</item>
      <item>REFIKO d.o.o. PULA, OIB 29548315892</item>
      <item>Odvj. Goran Babić</item>
    </izvorni_sadrzaj>
    <derivirana_varijabla naziv="DomainObject.Predmet.OstaliListNazivFormatedOIB_1">
      <item>ŽDO PULA</item>
      <item>REFIKO d.o.o. PULA, OIB 29548315892</item>
      <item>Odvj. Goran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St-908/2016-47</izvorni_sadrzaj>
    <derivirana_varijabla naziv="DomainObject.PoslovniBrojDokumenta_1">St-908/2016-47</derivirana_varijabla>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Stečajna masa iza NEKRETNINE - PULA d. o. o. za poslovanje nekretninama u stečaju</izvorni_sadrzaj>
    <derivirana_varijabla naziv="DomainObject.Predmet.ProtustrankaIDrugi_1">Stečajna masa iza NEKRETNINE - PULA d. o. o. za poslovanje nekretninama u stečaju</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Stečajna masa iza NEKRETNINE - PULA d. o. o. za poslovanje nekretninama u stečaju, OIB 28147952007, Ćikovići 26/11, 51215 Kastav</izvorni_sadrzaj>
    <derivirana_varijabla naziv="DomainObject.Predmet.ProtustrankaIDrugiAdressOIB_1">Stečajna masa iza NEKRETNINE - PULA d. o. o. za poslovanje nekretninama u stečaju, OIB 28147952007, Ćikovići 26/11,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NEKRETNINE - PULA d. o. o. za poslovanje nekretninama u stečaju</item>
      <item>REPUBLIKA HRVATSKA, Ministarstvo financija, Porezna uprava, Područni ured Istra, Primorje, Gorski Kotar  i Lika</item>
      <item>ŽDO PULA</item>
      <item>REFIKO d.o.o. PULA</item>
      <item>Odvj. Goran Babić</item>
    </izvorni_sadrzaj>
    <derivirana_varijabla naziv="DomainObject.Predmet.SudioniciListNaziv_1">
      <item>Stečajna masa iza NEKRETNINE - PULA d. o. o. za poslovanje nekretninama u stečaju</item>
      <item>REPUBLIKA HRVATSKA, Ministarstvo financija, Porezna uprava, Područni ured Istra, Primorje, Gorski Kotar  i Lika</item>
      <item>ŽDO PULA</item>
      <item>REFIKO d.o.o. PULA</item>
      <item>Odvj. Goran Babić</item>
    </derivirana_varijabla>
  </DomainObject.Predmet.SudioniciListNaziv>
  <DomainObject.Predmet.SudioniciListAdressOIB>
    <izvorni_sadrzaj>
      <item>Stečajna masa iza NEKRETNINE - PULA d. o. o. za poslovanje nekretninama u stečaju, OIB 28147952007, Ćikovići 26/11,51215 Kastav</item>
      <item>REPUBLIKA HRVATSKA, Ministarstvo financija, Porezna uprava, Područni ured Istra, Primorje, Gorski Kotar  i Lika, OIB 52634238587</item>
      <item>ŽDO PULA</item>
      <item>REFIKO d.o.o. PULA, OIB 29548315892, Marijanijeva 11,52100 Pula</item>
      <item>Odvj. Goran Babić, Radićeva 47/I,52100 Pula</item>
    </izvorni_sadrzaj>
    <derivirana_varijabla naziv="DomainObject.Predmet.SudioniciListAdressOIB_1">
      <item>Stečajna masa iza NEKRETNINE - PULA d. o. o. za poslovanje nekretninama u stečaju, OIB 28147952007, Ćikovići 26/11,51215 Kastav</item>
      <item>REPUBLIKA HRVATSKA, Ministarstvo financija, Porezna uprava, Područni ured Istra, Primorje, Gorski Kotar  i Lika, OIB 52634238587</item>
      <item>ŽDO PULA</item>
      <item>REFIKO d.o.o. PULA, OIB 29548315892, Marijanijeva 11,52100 Pula</item>
      <item>Odvj. Goran Babić, Radićeva 47/I,52100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28147952007</item>
      <item>, OIB 52634238587</item>
      <item>, OIB null</item>
      <item>, OIB 29548315892</item>
      <item>, OIB null</item>
    </izvorni_sadrzaj>
    <derivirana_varijabla naziv="DomainObject.Predmet.SudioniciListNazivOIB_1">
      <item>, OIB 28147952007</item>
      <item>, OIB 52634238587</item>
      <item>, OIB null</item>
      <item>, OIB 29548315892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5</properties:Pages>
  <properties:Words>2568</properties:Words>
  <properties:Characters>13091</properties:Characters>
  <properties:Lines>234</properties:Lines>
  <properties:Paragraphs>61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15765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2018-03-28T11:01:00Z</dcterms:created>
  <dc:creator>korisnik</dc:creator>
  <cp:lastModifiedBy>Sanja Lakošeljac</cp:lastModifiedBy>
  <cp:lastPrinted>2017-03-07T08:42:00Z</cp:lastPrinted>
  <dcterms:modified xmlns:xsi="http://www.w3.org/2001/XMLSchema-instance" xsi:type="dcterms:W3CDTF">2018-03-29T07:56:00Z</dcterms:modified>
  <cp:revision>6</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St-908/2016-47 / Odluka - Rješenje - dosuda (St-908-16_Rješenje_o_dosudi_-_SVE_JE_PLAĆENO.docx)</vt:lpwstr>
  </prop:property>
  <prop:property name="CC_coloring" pid="4" fmtid="{D5CDD505-2E9C-101B-9397-08002B2CF9AE}">
    <vt:bool>false</vt:bool>
  </prop:property>
  <prop:property name="BrojStranica" pid="5" fmtid="{D5CDD505-2E9C-101B-9397-08002B2CF9AE}">
    <vt:i4>5</vt:i4>
  </prop:property>
</prop:Properties>
</file>