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e0d0b8" w14:paraId="2e0d0b8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546A9B">
        <w:t>VIGENS INVEST d.o.o., Kožino, Put Sv. Bartula 37, OIB:43322389571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</w:t>
      </w:r>
      <w:r w:rsidR="00546A9B">
        <w:t>t</w:t>
      </w:r>
      <w:r w:rsidR="003F56A6">
        <w:t xml:space="preserve">e podnijeli ovom sudu </w:t>
      </w:r>
      <w:r w:rsidR="00546A9B">
        <w:t xml:space="preserve">29. ožujka </w:t>
      </w:r>
      <w:r w:rsidR="002B574C">
        <w:t xml:space="preserve"> </w:t>
      </w:r>
      <w:r w:rsidR="00546A9B">
        <w:t>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546A9B">
        <w:t>29. listopada</w:t>
      </w:r>
      <w:r w:rsidR="000B7480">
        <w:t xml:space="preserve">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546A9B">
        <w:t>3</w:t>
      </w:r>
      <w:r w:rsidR="00C77A83" w:rsidRPr="00047B49">
        <w:t xml:space="preserve">. </w:t>
      </w:r>
      <w:r w:rsidR="00941E6E">
        <w:t>listopada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3F56A6" w:rsidP="003F56A6" w:rsidR="003F56A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3F56A6" w:rsidP="003F56A6" w:rsidR="003F56A6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3F56A6" w:rsidP="003F56A6" w:rsidR="003F56A6"/>
    <w:p w:rsidRDefault="00D610E5" w:rsidP="003F56A6" w:rsidR="00D610E5">
      <w:pPr>
        <w:jc w:val="center"/>
      </w:pPr>
    </w:p>
    <w:p w:rsidRDefault="00AB7880" w:rsidP="00B019B7" w:rsidR="00AB7880" w:rsidRPr="00047B49"/>
    <w:p w:rsidRDefault="00B019B7" w:rsidP="00B019B7" w:rsidR="00B019B7" w:rsidRPr="00047B49">
      <w:r w:rsidRPr="00047B49">
        <w:t>DNA:</w:t>
      </w:r>
    </w:p>
    <w:p w:rsidRDefault="003F56A6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546A9B">
      <w:t>322/2018-18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3A30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46A9B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26240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41E6E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445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4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45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445F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445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445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4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45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445F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445F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445F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INVEST d.o.o. za graditeljstvo i trgovinu</izvorni_sadrzaj>
    <derivirana_varijabla naziv="DomainObject.Predmet.ProtustrankaFormated_1">  VIGENS INVEST d.o.o. za graditeljstvo i trgovinu</derivirana_varijabla>
  </DomainObject.Predmet.ProtustrankaFormated>
  <DomainObject.Predmet.ProtustrankaFormatedOIB>
    <izvorni_sadrzaj>  VIGENS INVEST d.o.o. za graditeljstvo i trgovinu, OIB 43322389571</izvorni_sadrzaj>
    <derivirana_varijabla naziv="DomainObject.Predmet.ProtustrankaFormatedOIB_1">  VIGENS INVEST d.o.o. za graditeljstvo i trgovinu, OIB 43322389571</derivirana_varijabla>
  </DomainObject.Predmet.ProtustrankaFormatedOIB>
  <DomainObject.Predmet.ProtustrankaFormatedWithAdress>
    <izvorni_sadrzaj> VIGENS INVEST d.o.o. za graditeljstvo i trgovinu, Put Sv. Bartula 37, 23000 Kožino</izvorni_sadrzaj>
    <derivirana_varijabla naziv="DomainObject.Predmet.ProtustrankaFormatedWithAdress_1"> VIGENS INVEST d.o.o. za graditeljstvo i trgovinu, Put Sv. Bartula 37, 23000 Kožino</derivirana_varijabla>
  </DomainObject.Predmet.ProtustrankaFormatedWithAdress>
  <DomainObject.Predmet.ProtustrankaFormatedWithAdressOIB>
    <izvorni_sadrzaj> VIGENS INVEST d.o.o. za graditeljstvo i trgovinu, OIB 43322389571, Put Sv. Bartula 37, 23000 Kožino</izvorni_sadrzaj>
    <derivirana_varijabla naziv="DomainObject.Predmet.ProtustrankaFormatedWithAdressOIB_1"> VIGENS INVEST d.o.o. za graditeljstvo i trgovinu, OIB 43322389571, Put Sv. Bartula 37, 23000 Kožino</derivirana_varijabla>
  </DomainObject.Predmet.ProtustrankaFormatedWithAdressOIB>
  <DomainObject.Predmet.ProtustrankaWithAdress>
    <izvorni_sadrzaj>VIGENS INVEST d.o.o. za graditeljstvo i trgovinu Put Sv. Bartula 37, 23000 Kožino</izvorni_sadrzaj>
    <derivirana_varijabla naziv="DomainObject.Predmet.ProtustrankaWithAdress_1">VIGENS INVEST d.o.o. za graditeljstvo i trgovinu Put Sv. Bartula 37, 23000 Kožino</derivirana_varijabla>
  </DomainObject.Predmet.ProtustrankaWithAdress>
  <DomainObject.Predmet.ProtustrankaWithAdressOIB>
    <izvorni_sadrzaj>VIGENS INVEST d.o.o. za graditeljstvo i trgovinu, OIB 43322389571, Put Sv. Bartula 37, 23000 Kožino</izvorni_sadrzaj>
    <derivirana_varijabla naziv="DomainObject.Predmet.ProtustrankaWithAdressOIB_1">VIGENS INVEST d.o.o. za graditeljstvo i trgovinu, OIB 43322389571, Put Sv. Bartula 37, 23000 Kožino</derivirana_varijabla>
  </DomainObject.Predmet.ProtustrankaWithAdressOIB>
  <DomainObject.Predmet.ProtustrankaNazivFormated>
    <izvorni_sadrzaj>VIGENS INVEST d.o.o. za graditeljstvo i trgovinu</izvorni_sadrzaj>
    <derivirana_varijabla naziv="DomainObject.Predmet.ProtustrankaNazivFormated_1">VIGENS INVEST d.o.o. za graditeljstvo i trgovinu</derivirana_varijabla>
  </DomainObject.Predmet.ProtustrankaNazivFormated>
  <DomainObject.Predmet.ProtustrankaNazivFormatedOIB>
    <izvorni_sadrzaj>VIGENS INVEST d.o.o. za graditeljstvo i trgovinu, OIB 43322389571</izvorni_sadrzaj>
    <derivirana_varijabla naziv="DomainObject.Predmet.ProtustrankaNazivFormatedOIB_1">VIGENS INVEST d.o.o. za graditeljstvo i trgovinu, OIB 43322389571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VIGENS INVEST d.o.o. za graditeljstvo i trgovinu</item>
    </izvorni_sadrzaj>
    <derivirana_varijabla naziv="DomainObject.Predmet.ProtuStrankaListFormated_1">
      <item>VIGENS INVEST d.o.o. za graditeljstvo i trgovinu</item>
    </derivirana_varijabla>
  </DomainObject.Predmet.ProtuStrankaListFormated>
  <DomainObject.Predmet.ProtuStrankaListFormatedOIB>
    <izvorni_sadrzaj>
      <item>VIGENS INVEST d.o.o. za graditeljstvo i trgovinu, OIB 43322389571</item>
    </izvorni_sadrzaj>
    <derivirana_varijabla naziv="DomainObject.Predmet.ProtuStrankaListFormatedOIB_1">
      <item>VIGENS INVEST d.o.o. za graditeljstvo i trgovinu, OIB 43322389571</item>
    </derivirana_varijabla>
  </DomainObject.Predmet.ProtuStrankaListFormatedOIB>
  <DomainObject.Predmet.ProtuStrankaListFormatedWithAdress>
    <izvorni_sadrzaj>
      <item>VIGENS INVEST d.o.o. za graditeljstvo i trgovinu, Put Sv. Bartula 37, 23000 Kožino</item>
    </izvorni_sadrzaj>
    <derivirana_varijabla naziv="DomainObject.Predmet.ProtuStrankaListFormatedWithAdress_1">
      <item>VIGENS INVEST d.o.o. za graditeljstvo i trgovinu, Put Sv. Bartula 37, 23000 Kožino</item>
    </derivirana_varijabla>
  </DomainObject.Predmet.ProtuStrankaListFormatedWithAdress>
  <DomainObject.Predmet.ProtuStrankaListFormatedWithAdressOIB>
    <izvorni_sadrzaj>
      <item>VIGENS INVEST d.o.o. za graditeljstvo i trgovinu, OIB 43322389571, Put Sv. Bartula 37, 23000 Kožino</item>
    </izvorni_sadrzaj>
    <derivirana_varijabla naziv="DomainObject.Predmet.ProtuStrankaListFormatedWithAdressOIB_1">
      <item>VIGENS INVEST d.o.o. za graditeljstvo i trgovinu, OIB 43322389571, Put Sv. Bartula 37, 23000 Kožino</item>
    </derivirana_varijabla>
  </DomainObject.Predmet.ProtuStrankaListFormatedWithAdressOIB>
  <DomainObject.Predmet.ProtuStrankaListNazivFormated>
    <izvorni_sadrzaj>
      <item>VIGENS INVEST d.o.o. za graditeljstvo i trgovinu</item>
    </izvorni_sadrzaj>
    <derivirana_varijabla naziv="DomainObject.Predmet.ProtuStrankaListNazivFormated_1">
      <item>VIGENS INVEST d.o.o. za graditeljstvo i trgovinu</item>
    </derivirana_varijabla>
  </DomainObject.Predmet.ProtuStrankaListNazivFormated>
  <DomainObject.Predmet.ProtuStrankaListNazivFormatedOIB>
    <izvorni_sadrzaj>
      <item>VIGENS INVEST d.o.o. za graditeljstvo i trgovinu, OIB 43322389571</item>
    </izvorni_sadrzaj>
    <derivirana_varijabla naziv="DomainObject.Predmet.ProtuStrankaListNazivFormatedOIB_1">
      <item>VIGENS INVEST d.o.o. za graditeljstvo i trgovinu, OIB 43322389571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VIGENS INVEST d.o.o. za graditeljstvo i trgovinu</izvorni_sadrzaj>
    <derivirana_varijabla naziv="DomainObject.Predmet.ProtustrankaIDrugi_1">VIGENS INVEST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VIGENS INVEST d.o.o. za graditeljstvo i trgovinu, OIB 43322389571, Put Sv. Bartula 37, 23000 Kožino</izvorni_sadrzaj>
    <derivirana_varijabla naziv="DomainObject.Predmet.ProtustrankaIDrugiAdressOIB_1">VIGENS INVEST d.o.o. za graditeljstvo i trgovinu, OIB 43322389571,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VIGENS INVEST d.o.o. za graditeljstvo i trgovinu</item>
      <item>Financijska agencija, Podružnica Zadar</item>
    </izvorni_sadrzaj>
    <derivirana_varijabla naziv="DomainObject.Predmet.SudioniciListNaziv_1">
      <item>VIGENS INVEST d.o.o. za graditeljstvo i trgovinu</item>
      <item>Financijska agencija, Podružnica Zadar</item>
    </derivirana_varijabla>
  </DomainObject.Predmet.SudioniciListNaziv>
  <DomainObject.Predmet.SudioniciListAdressOIB>
    <izvorni_sadrzaj>
      <item>VIGENS INVEST d.o.o. za graditeljstvo i trgovinu, OIB 43322389571, Put Sv. Bartula 37,23000 Kožino</item>
      <item>Financijska agencija, Podružnica Zadar, OIB 85821130368</item>
    </izvorni_sadrzaj>
    <derivirana_varijabla naziv="DomainObject.Predmet.SudioniciListAdressOIB_1">
      <item>VIGENS INVEST d.o.o. za graditeljstvo i trgovinu, OIB 43322389571, Put Sv. Bartula 37,23000 Kožino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43322389571</item>
      <item>, OIB 85821130368</item>
    </izvorni_sadrzaj>
    <derivirana_varijabla naziv="DomainObject.Predmet.SudioniciListNazivOIB_1">
      <item>, OIB 43322389571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95317-1426-4C60-A0B5-D39A15007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731</properties:Characters>
  <properties:Lines>30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2018-10-03T09:18:00Z</dcterms:created>
  <dc:creator>Administrator</dc:creator>
  <cp:lastModifiedBy>Vedrana Raspović</cp:lastModifiedBy>
  <cp:lastPrinted>2018-10-03T09:17:00Z</cp:lastPrinted>
  <dcterms:modified xmlns:xsi="http://www.w3.org/2001/XMLSchema-instance" xsi:type="dcterms:W3CDTF">2018-10-03T13:22:00Z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(St-322-18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