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63f5" w14:paraId="2aa63f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F4537">
        <w:rPr>
          <w:szCs w:val="24"/>
          <w:lang w:val="hr-HR"/>
        </w:rPr>
        <w:t>1</w:t>
      </w:r>
      <w:r w:rsidR="00040AE2">
        <w:rPr>
          <w:szCs w:val="24"/>
          <w:lang w:val="hr-HR"/>
        </w:rPr>
        <w:t>5</w:t>
      </w:r>
      <w:r w:rsidR="00DB1EF2">
        <w:rPr>
          <w:szCs w:val="24"/>
          <w:lang w:val="hr-HR"/>
        </w:rPr>
        <w:t>0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B1EF2">
        <w:rPr>
          <w:lang w:val="hr-HR"/>
        </w:rPr>
        <w:t xml:space="preserve">ARSENALOVA ŠKOLA NOGOMETA, Virovitica, Matice Gupca 63,  registarski broj: 10000882, </w:t>
      </w:r>
      <w:r w:rsidR="00DB1EF2" w:rsidRPr="000664E3">
        <w:rPr>
          <w:lang w:val="hr-HR"/>
        </w:rPr>
        <w:t xml:space="preserve">OIB: </w:t>
      </w:r>
      <w:r w:rsidR="00DB1EF2">
        <w:rPr>
          <w:lang w:val="hr-HR"/>
        </w:rPr>
        <w:t>72032153434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DF4537">
        <w:rPr>
          <w:lang w:val="hr-HR"/>
        </w:rPr>
        <w:t>6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B1EF2">
        <w:rPr>
          <w:lang w:val="hr-HR"/>
        </w:rPr>
        <w:t xml:space="preserve">ARSENALOVA ŠKOLA NOGOMETA, Virovitica, Matice Gupca 63,  registarski broj: 10000882, </w:t>
      </w:r>
      <w:r w:rsidR="00DB1EF2" w:rsidRPr="000664E3">
        <w:rPr>
          <w:lang w:val="hr-HR"/>
        </w:rPr>
        <w:t xml:space="preserve">OIB: </w:t>
      </w:r>
      <w:r w:rsidR="00DB1EF2">
        <w:rPr>
          <w:lang w:val="hr-HR"/>
        </w:rPr>
        <w:t>72032153434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DB1EF2">
        <w:rPr>
          <w:szCs w:val="24"/>
          <w:lang w:val="hr-HR"/>
        </w:rPr>
        <w:t>JASNA HROMADKO</w:t>
      </w:r>
      <w:r w:rsidR="00A214A4">
        <w:rPr>
          <w:szCs w:val="24"/>
          <w:lang w:val="hr-HR"/>
        </w:rPr>
        <w:t xml:space="preserve">, </w:t>
      </w:r>
      <w:r w:rsidR="00DB1EF2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DB1EF2">
        <w:rPr>
          <w:szCs w:val="24"/>
          <w:lang w:val="hr-HR"/>
        </w:rPr>
        <w:t>Zelengorska br. 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DB1EF2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DB1EF2">
        <w:rPr>
          <w:lang w:val="hr-HR"/>
        </w:rPr>
        <w:t xml:space="preserve">ARSENALOVA ŠKOLA NOGOMETA, Virovitica, Matice Gupca 63,  registarski broj: 10000882, </w:t>
      </w:r>
      <w:r w:rsidR="00DB1EF2" w:rsidRPr="000664E3">
        <w:rPr>
          <w:lang w:val="hr-HR"/>
        </w:rPr>
        <w:t xml:space="preserve">OIB: </w:t>
      </w:r>
      <w:r w:rsidR="00DB1EF2">
        <w:rPr>
          <w:lang w:val="hr-HR"/>
        </w:rPr>
        <w:t>72032153434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F453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C73F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DF4537">
        <w:rPr>
          <w:szCs w:val="24"/>
          <w:lang w:val="hr-HR"/>
        </w:rPr>
        <w:t>1</w:t>
      </w:r>
      <w:r w:rsidR="00040AE2">
        <w:rPr>
          <w:szCs w:val="24"/>
          <w:lang w:val="hr-HR"/>
        </w:rPr>
        <w:t>5</w:t>
      </w:r>
      <w:r w:rsidR="00DB1EF2">
        <w:rPr>
          <w:szCs w:val="24"/>
          <w:lang w:val="hr-HR"/>
        </w:rPr>
        <w:t>0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C73F1">
        <w:rPr>
          <w:szCs w:val="24"/>
          <w:lang w:val="hr-HR"/>
        </w:rPr>
        <w:t>1</w:t>
      </w:r>
      <w:r w:rsidR="00DF4537">
        <w:rPr>
          <w:szCs w:val="24"/>
          <w:lang w:val="hr-HR"/>
        </w:rPr>
        <w:t>7</w:t>
      </w:r>
      <w:r w:rsidR="001C73F1">
        <w:rPr>
          <w:szCs w:val="24"/>
          <w:lang w:val="hr-HR"/>
        </w:rPr>
        <w:t>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DF4537">
        <w:rPr>
          <w:szCs w:val="24"/>
          <w:lang w:val="hr-HR"/>
        </w:rPr>
        <w:t>6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  <w:r w:rsidR="001C73F1">
        <w:rPr>
          <w:szCs w:val="24"/>
          <w:lang w:val="hr-HR"/>
        </w:rPr>
        <w:t xml:space="preserve">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DF453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DB0" w:rsidR="00E10DB0">
      <w:r>
        <w:separator/>
      </w:r>
    </w:p>
  </w:endnote>
  <w:endnote w:id="0" w:type="continuationSeparator">
    <w:p w:rsidRDefault="00E10DB0" w:rsidR="00E10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DB0" w:rsidR="00E10DB0">
      <w:r>
        <w:separator/>
      </w:r>
    </w:p>
  </w:footnote>
  <w:footnote w:id="0" w:type="continuationSeparator">
    <w:p w:rsidRDefault="00E10DB0" w:rsidR="00E10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2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F4537">
      <w:t>1</w:t>
    </w:r>
    <w:r w:rsidR="00040AE2">
      <w:t>5</w:t>
    </w:r>
    <w:r w:rsidR="00DB1EF2">
      <w:t>0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0AE2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2BD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02BA9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B1EF2"/>
    <w:rsid w:val="00DC2CE3"/>
    <w:rsid w:val="00DE22C5"/>
    <w:rsid w:val="00DF4537"/>
    <w:rsid w:val="00DF6115"/>
    <w:rsid w:val="00E01AAA"/>
    <w:rsid w:val="00E10DB0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0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2B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0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2B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ARSENALOVA ŠKOLA NOGOMETA, VIROVITICA-HRVATSKA, Virovitica</izvorni_sadrzaj>
    <derivirana_varijabla naziv="DomainObject.Predmet.ProtustrankaFormated_1">  ARSENALOVA ŠKOLA NOGOMETA, VIROVITICA-HRVATSKA, Virovitica</derivirana_varijabla>
  </DomainObject.Predmet.ProtustrankaFormated>
  <DomainObject.Predmet.ProtustrankaFormatedOIB>
    <izvorni_sadrzaj>  ARSENALOVA ŠKOLA NOGOMETA, VIROVITICA-HRVATSKA, Virovitica, OIB 72032153434</izvorni_sadrzaj>
    <derivirana_varijabla naziv="DomainObject.Predmet.ProtustrankaFormatedOIB_1">  ARSENALOVA ŠKOLA NOGOMETA, VIROVITICA-HRVATSKA, Virovitica, OIB 72032153434</derivirana_varijabla>
  </DomainObject.Predmet.ProtustrankaFormatedOIB>
  <DomainObject.Predmet.ProtustrankaFormatedWithAdress>
    <izvorni_sadrzaj> ARSENALOVA ŠKOLA NOGOMETA, VIROVITICA-HRVATSKA, Virovitica, Matije Gupca 63, 33000 Virovitica</izvorni_sadrzaj>
    <derivirana_varijabla naziv="DomainObject.Predmet.ProtustrankaFormatedWithAdress_1"> ARSENALOVA ŠKOLA NOGOMETA, VIROVITICA-HRVATSKA, Virovitica, Matije Gupca 63, 33000 Virovitica</derivirana_varijabla>
  </DomainObject.Predmet.ProtustrankaFormatedWithAdress>
  <DomainObject.Predmet.ProtustrankaFormatedWithAdressOIB>
    <izvorni_sadrzaj> ARSENALOVA ŠKOLA NOGOMETA, VIROVITICA-HRVATSKA, Virovitica, OIB 72032153434, Matije Gupca 63, 33000 Virovitica</izvorni_sadrzaj>
    <derivirana_varijabla naziv="DomainObject.Predmet.ProtustrankaFormatedWithAdressOIB_1"> ARSENALOVA ŠKOLA NOGOMETA, VIROVITICA-HRVATSKA, Virovitica, OIB 72032153434, Matije Gupca 63, 33000 Virovitica</derivirana_varijabla>
  </DomainObject.Predmet.ProtustrankaFormatedWithAdressOIB>
  <DomainObject.Predmet.ProtustrankaWithAdress>
    <izvorni_sadrzaj>ARSENALOVA ŠKOLA NOGOMETA, VIROVITICA-HRVATSKA, Virovitica Matije Gupca 63, 33000 Virovitica</izvorni_sadrzaj>
    <derivirana_varijabla naziv="DomainObject.Predmet.ProtustrankaWithAdress_1">ARSENALOVA ŠKOLA NOGOMETA, VIROVITICA-HRVATSKA, Virovitica Matije Gupca 63, 33000 Virovitica</derivirana_varijabla>
  </DomainObject.Predmet.ProtustrankaWithAdress>
  <DomainObject.Predmet.ProtustrankaWithAdressOIB>
    <izvorni_sadrzaj>ARSENALOVA ŠKOLA NOGOMETA, VIROVITICA-HRVATSKA, Virovitica, OIB 72032153434, Matije Gupca 63, 33000 Virovitica</izvorni_sadrzaj>
    <derivirana_varijabla naziv="DomainObject.Predmet.ProtustrankaWithAdressOIB_1">ARSENALOVA ŠKOLA NOGOMETA, VIROVITICA-HRVATSKA, Virovitica, OIB 72032153434, Matije Gupca 63, 33000 Virovitica</derivirana_varijabla>
  </DomainObject.Predmet.ProtustrankaWithAdressOIB>
  <DomainObject.Predmet.ProtustrankaNazivFormated>
    <izvorni_sadrzaj>ARSENALOVA ŠKOLA NOGOMETA, VIROVITICA-HRVATSKA, Virovitica</izvorni_sadrzaj>
    <derivirana_varijabla naziv="DomainObject.Predmet.ProtustrankaNazivFormated_1">ARSENALOVA ŠKOLA NOGOMETA, VIROVITICA-HRVATSKA, Virovitica</derivirana_varijabla>
  </DomainObject.Predmet.ProtustrankaNazivFormated>
  <DomainObject.Predmet.ProtustrankaNazivFormatedOIB>
    <izvorni_sadrzaj>ARSENALOVA ŠKOLA NOGOMETA, VIROVITICA-HRVATSKA, Virovitica, OIB 72032153434</izvorni_sadrzaj>
    <derivirana_varijabla naziv="DomainObject.Predmet.ProtustrankaNazivFormatedOIB_1">ARSENALOVA ŠKOLA NOGOMETA, VIROVITICA-HRVATSKA, Virovitica, OIB 72032153434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ARSENALOVA ŠKOLA NOGOMETA, VIROVITICA-HRVATSKA, Virovitica</item>
    </izvorni_sadrzaj>
    <derivirana_varijabla naziv="DomainObject.Predmet.ProtuStrankaListFormated_1">
      <item>ARSENALOVA ŠKOLA NOGOMETA, VIROVITICA-HRVATSKA, Virovitica</item>
    </derivirana_varijabla>
  </DomainObject.Predmet.ProtuStrankaListFormated>
  <DomainObject.Predmet.ProtuStrankaListFormatedOIB>
    <izvorni_sadrzaj>
      <item>ARSENALOVA ŠKOLA NOGOMETA, VIROVITICA-HRVATSKA, Virovitica, OIB 72032153434</item>
    </izvorni_sadrzaj>
    <derivirana_varijabla naziv="DomainObject.Predmet.ProtuStrankaListFormatedOIB_1">
      <item>ARSENALOVA ŠKOLA NOGOMETA, VIROVITICA-HRVATSKA, Virovitica, OIB 72032153434</item>
    </derivirana_varijabla>
  </DomainObject.Predmet.ProtuStrankaListFormatedOIB>
  <DomainObject.Predmet.ProtuStrankaListFormatedWithAdress>
    <izvorni_sadrzaj>
      <item>ARSENALOVA ŠKOLA NOGOMETA, VIROVITICA-HRVATSKA, Virovitica, Matije Gupca 63, 33000 Virovitica</item>
    </izvorni_sadrzaj>
    <derivirana_varijabla naziv="DomainObject.Predmet.ProtuStrankaListFormatedWithAdress_1">
      <item>ARSENALOVA ŠKOLA NOGOMETA, VIROVITICA-HRVATSKA, Virovitica, Matije Gupca 63, 33000 Virovitica</item>
    </derivirana_varijabla>
  </DomainObject.Predmet.ProtuStrankaListFormatedWithAdress>
  <DomainObject.Predmet.ProtuStrankaListFormatedWithAdressOIB>
    <izvorni_sadrzaj>
      <item>ARSENALOVA ŠKOLA NOGOMETA, VIROVITICA-HRVATSKA, Virovitica, OIB 72032153434, Matije Gupca 63, 33000 Virovitica</item>
    </izvorni_sadrzaj>
    <derivirana_varijabla naziv="DomainObject.Predmet.ProtuStrankaListFormatedWithAdressOIB_1">
      <item>ARSENALOVA ŠKOLA NOGOMETA, VIROVITICA-HRVATSKA, Virovitica, OIB 72032153434, Matije Gupca 63, 33000 Virovitica</item>
    </derivirana_varijabla>
  </DomainObject.Predmet.ProtuStrankaListFormatedWithAdressOIB>
  <DomainObject.Predmet.ProtuStrankaListNazivFormated>
    <izvorni_sadrzaj>
      <item>ARSENALOVA ŠKOLA NOGOMETA, VIROVITICA-HRVATSKA, Virovitica</item>
    </izvorni_sadrzaj>
    <derivirana_varijabla naziv="DomainObject.Predmet.ProtuStrankaListNazivFormated_1">
      <item>ARSENALOVA ŠKOLA NOGOMETA, VIROVITICA-HRVATSKA, Virovitica</item>
    </derivirana_varijabla>
  </DomainObject.Predmet.ProtuStrankaListNazivFormated>
  <DomainObject.Predmet.ProtuStrankaListNazivFormatedOIB>
    <izvorni_sadrzaj>
      <item>ARSENALOVA ŠKOLA NOGOMETA, VIROVITICA-HRVATSKA, Virovitica, OIB 72032153434</item>
    </izvorni_sadrzaj>
    <derivirana_varijabla naziv="DomainObject.Predmet.ProtuStrankaListNazivFormatedOIB_1">
      <item>ARSENALOVA ŠKOLA NOGOMETA, VIROVITICA-HRVATSKA, Virovitica, OIB 72032153434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ARSENALOVA ŠKOLA NOGOMETA, VIROVITICA-HRVATSKA, Virovitica</izvorni_sadrzaj>
    <derivirana_varijabla naziv="DomainObject.Predmet.ProtustrankaIDrugi_1">ARSENALOVA ŠKOLA NOGOMETA, VIROVITICA-HRVATSKA,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ARSENALOVA ŠKOLA NOGOMETA, VIROVITICA-HRVATSKA, Virovitica, OIB 72032153434, Matije Gupca 63, 33000 Virovitica</izvorni_sadrzaj>
    <derivirana_varijabla naziv="DomainObject.Predmet.ProtustrankaIDrugiAdressOIB_1">ARSENALOVA ŠKOLA NOGOMETA, VIROVITICA-HRVATSKA, Virovitica, OIB 72032153434, Matije Gupca 63,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ARSENALOVA ŠKOLA NOGOMETA, VIROVITICA-HRVATSKA, Virovitica</item>
    </izvorni_sadrzaj>
    <derivirana_varijabla naziv="DomainObject.Predmet.SudioniciListNaziv_1">
      <item>FINA, RC ZAGREB, Podružnica Bjelovar</item>
      <item>ARSENALOVA ŠKOLA NOGOMETA, VIROVITICA-HRVATSKA, Virovitica</item>
    </derivirana_varijabla>
  </DomainObject.Predmet.SudioniciListNaziv>
  <DomainObject.Predmet.SudioniciListAdressOIB>
    <izvorni_sadrzaj>
      <item>FINA, RC ZAGREB, Podružnica Bjelovar, OIB 85821130368, F. Supila 4,43000 Bjelovar</item>
      <item>ARSENALOVA ŠKOLA NOGOMETA, VIROVITICA-HRVATSKA, Virovitica, OIB 72032153434, Matije Gupca 63,33000 Virovitica</item>
    </izvorni_sadrzaj>
    <derivirana_varijabla naziv="DomainObject.Predmet.SudioniciListAdressOIB_1">
      <item>FINA, RC ZAGREB, Podružnica Bjelovar, OIB 85821130368, F. Supila 4,43000 Bjelovar</item>
      <item>ARSENALOVA ŠKOLA NOGOMETA, VIROVITICA-HRVATSKA, Virovitica, OIB 72032153434, Matije Gupca 63,33000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72032153434</item>
    </izvorni_sadrzaj>
    <derivirana_varijabla naziv="DomainObject.Predmet.SudioniciListNazivOIB_1">
      <item>, OIB 85821130368</item>
      <item>, OIB 72032153434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49259-8793-4392-A0D8-13EF1EAC5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696</properties:Words>
  <properties:Characters>3764</properties:Characters>
  <properties:Lines>112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2016-02-16T13:13:00Z</dcterms:created>
  <dc:creator>553y7k3</dc:creator>
  <cp:lastModifiedBy>Miroslav Lovreković</cp:lastModifiedBy>
  <cp:lastPrinted>2016-02-16T13:13:00Z</cp:lastPrinted>
  <dcterms:modified xmlns:xsi="http://www.w3.org/2001/XMLSchema-instance" xsi:type="dcterms:W3CDTF">2016-02-16T13:13:00Z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