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42c9" w14:paraId="af042c9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A457DA" w:rsidP="00E94491" w:rsidR="00D37596" w:rsidRPr="00B167AD">
      <w:r>
        <w:t xml:space="preserve">            </w:t>
      </w:r>
      <w:r>
        <w:tab/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7426E8">
        <w:t xml:space="preserve">dužnikom </w:t>
      </w:r>
      <w:proofErr w:type="spellStart"/>
      <w:r w:rsidR="007426E8" w:rsidRPr="007426E8">
        <w:rPr>
          <w:bCs/>
        </w:rPr>
        <w:t>HISTRIA</w:t>
      </w:r>
      <w:proofErr w:type="spellEnd"/>
      <w:r w:rsidR="007426E8" w:rsidRPr="007426E8">
        <w:rPr>
          <w:bCs/>
        </w:rPr>
        <w:t xml:space="preserve"> KONZALTING d.o.o. </w:t>
      </w:r>
      <w:r w:rsidR="007426E8" w:rsidRPr="007426E8">
        <w:t xml:space="preserve">Labin, </w:t>
      </w:r>
      <w:proofErr w:type="spellStart"/>
      <w:r w:rsidR="007426E8" w:rsidRPr="007426E8">
        <w:t>Ladenci</w:t>
      </w:r>
      <w:proofErr w:type="spellEnd"/>
      <w:r w:rsidR="007426E8" w:rsidRPr="007426E8">
        <w:t xml:space="preserve"> 9, </w:t>
      </w:r>
      <w:proofErr w:type="spellStart"/>
      <w:r w:rsidR="007426E8" w:rsidRPr="007426E8">
        <w:t>OIB</w:t>
      </w:r>
      <w:proofErr w:type="spellEnd"/>
      <w:r w:rsidR="007426E8" w:rsidRPr="007426E8">
        <w:t xml:space="preserve"> </w:t>
      </w:r>
      <w:proofErr w:type="spellStart"/>
      <w:r w:rsidR="007426E8" w:rsidRPr="007426E8">
        <w:t>33803905937</w:t>
      </w:r>
      <w:proofErr w:type="spellEnd"/>
      <w:r w:rsidR="00B167AD" w:rsidRPr="00B167AD">
        <w:t xml:space="preserve">, </w:t>
      </w:r>
      <w:r w:rsidR="000923D4" w:rsidRPr="00B167AD">
        <w:t xml:space="preserve">temeljem članka </w:t>
      </w:r>
      <w:proofErr w:type="spellStart"/>
      <w:r w:rsidR="005C75A8">
        <w:t>103</w:t>
      </w:r>
      <w:proofErr w:type="spellEnd"/>
      <w:r w:rsidR="005C75A8">
        <w:t xml:space="preserve">. </w:t>
      </w:r>
      <w:proofErr w:type="spellStart"/>
      <w:r w:rsidR="005C75A8">
        <w:t>st.1</w:t>
      </w:r>
      <w:proofErr w:type="spellEnd"/>
      <w:r w:rsidR="005C75A8">
        <w:t>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proofErr w:type="spellStart"/>
      <w:r w:rsidR="007426E8">
        <w:t>27</w:t>
      </w:r>
      <w:proofErr w:type="spellEnd"/>
      <w:r w:rsidR="007426E8">
        <w:t>. rujna</w:t>
      </w:r>
      <w:r w:rsidR="005C75A8">
        <w:t xml:space="preserve"> </w:t>
      </w:r>
      <w:proofErr w:type="spellStart"/>
      <w:r w:rsidR="00E94491">
        <w:t>2017</w:t>
      </w:r>
      <w:proofErr w:type="spellEnd"/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proofErr w:type="spellStart"/>
      <w:r w:rsidR="007426E8" w:rsidRPr="007426E8">
        <w:rPr>
          <w:bCs/>
        </w:rPr>
        <w:t>HISTRIA</w:t>
      </w:r>
      <w:proofErr w:type="spellEnd"/>
      <w:r w:rsidR="007426E8" w:rsidRPr="007426E8">
        <w:rPr>
          <w:bCs/>
        </w:rPr>
        <w:t xml:space="preserve"> KONZALTING d.o.o. </w:t>
      </w:r>
      <w:r w:rsidR="007426E8" w:rsidRPr="007426E8">
        <w:t xml:space="preserve">Labin, </w:t>
      </w:r>
      <w:proofErr w:type="spellStart"/>
      <w:r w:rsidR="007426E8" w:rsidRPr="007426E8">
        <w:t>Ladenci</w:t>
      </w:r>
      <w:proofErr w:type="spellEnd"/>
      <w:r w:rsidR="007426E8" w:rsidRPr="007426E8">
        <w:t xml:space="preserve"> 9, </w:t>
      </w:r>
      <w:proofErr w:type="spellStart"/>
      <w:r w:rsidR="007426E8" w:rsidRPr="007426E8">
        <w:t>OIB</w:t>
      </w:r>
      <w:proofErr w:type="spellEnd"/>
      <w:r w:rsidR="007426E8" w:rsidRPr="007426E8">
        <w:t xml:space="preserve"> </w:t>
      </w:r>
      <w:proofErr w:type="spellStart"/>
      <w:r w:rsidR="007426E8" w:rsidRPr="007426E8">
        <w:t>33803905937</w:t>
      </w:r>
      <w:proofErr w:type="spellEnd"/>
      <w:r w:rsidR="00B167AD" w:rsidRPr="007426E8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proofErr w:type="spellStart"/>
      <w:r w:rsidR="007426E8">
        <w:t>23</w:t>
      </w:r>
      <w:proofErr w:type="spellEnd"/>
      <w:r w:rsidR="00080894">
        <w:t>.</w:t>
      </w:r>
      <w:r w:rsidR="007426E8">
        <w:t xml:space="preserve"> listopada</w:t>
      </w:r>
      <w:r w:rsidR="00E94491">
        <w:t xml:space="preserve"> </w:t>
      </w:r>
      <w:proofErr w:type="spellStart"/>
      <w:r w:rsidR="00E94491">
        <w:t>2017</w:t>
      </w:r>
      <w:proofErr w:type="spellEnd"/>
      <w:r w:rsidR="00B167AD">
        <w:t xml:space="preserve">. godine u </w:t>
      </w:r>
      <w:proofErr w:type="spellStart"/>
      <w:r w:rsidR="00FB269A">
        <w:t>1</w:t>
      </w:r>
      <w:r w:rsidR="007426E8">
        <w:t>0</w:t>
      </w:r>
      <w:proofErr w:type="spellEnd"/>
      <w:r w:rsidR="00FB269A">
        <w:t>,</w:t>
      </w:r>
      <w:proofErr w:type="spellStart"/>
      <w:r w:rsidR="000840A9">
        <w:t>0</w:t>
      </w:r>
      <w:r w:rsidR="00FB269A">
        <w:t>0</w:t>
      </w:r>
      <w:proofErr w:type="spellEnd"/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0840A9" w:rsidP="000840A9" w:rsidR="000840A9">
      <w:pPr>
        <w:widowControl w:val="false"/>
        <w:overflowPunct w:val="false"/>
        <w:autoSpaceDE w:val="false"/>
        <w:ind w:firstLine="360"/>
        <w:jc w:val="both"/>
      </w:pPr>
      <w:r>
        <w:t>Dnevni red:</w:t>
      </w:r>
    </w:p>
    <w:p w:rsidRDefault="000840A9" w:rsidP="000840A9" w:rsidR="000840A9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</w:pPr>
      <w:r>
        <w:t>Odlučivanje o načinu unovčenja stečajne mase</w:t>
      </w:r>
    </w:p>
    <w:p w:rsidRDefault="000840A9" w:rsidP="000840A9" w:rsidR="00A457D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t>Razno</w:t>
      </w:r>
    </w:p>
    <w:p w:rsidRDefault="00D37596" w:rsidP="00D37596" w:rsidR="00D37596">
      <w:pPr>
        <w:jc w:val="both"/>
      </w:pPr>
    </w:p>
    <w:p w:rsidRDefault="00156989" w:rsidP="00D37596" w:rsidR="00156989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7426E8">
      <w:pPr>
        <w:jc w:val="both"/>
      </w:pPr>
      <w:r w:rsidRPr="007426E8">
        <w:tab/>
      </w:r>
      <w:r w:rsidR="00590EB0" w:rsidRPr="007426E8">
        <w:t xml:space="preserve">Temeljem odredbe čl. </w:t>
      </w:r>
      <w:proofErr w:type="spellStart"/>
      <w:r w:rsidR="005C75A8" w:rsidRPr="007426E8">
        <w:t>103</w:t>
      </w:r>
      <w:proofErr w:type="spellEnd"/>
      <w:r w:rsidR="00590EB0" w:rsidRPr="007426E8">
        <w:t>. st. 1 . Stečajnog zakona donesena je odluka kao u izreci.</w:t>
      </w:r>
      <w:r w:rsidR="007426E8">
        <w:t xml:space="preserve"> 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>U Pazinu, dana</w:t>
      </w:r>
      <w:r w:rsidR="00B3559A">
        <w:t xml:space="preserve"> </w:t>
      </w:r>
      <w:proofErr w:type="spellStart"/>
      <w:r w:rsidR="007426E8">
        <w:t>27</w:t>
      </w:r>
      <w:proofErr w:type="spellEnd"/>
      <w:r w:rsidR="007426E8">
        <w:t>. rujna</w:t>
      </w:r>
      <w:r w:rsidR="005C75A8">
        <w:t xml:space="preserve"> </w:t>
      </w:r>
      <w:proofErr w:type="spellStart"/>
      <w:r w:rsidR="00E94491">
        <w:t>2017</w:t>
      </w:r>
      <w:proofErr w:type="spellEnd"/>
      <w:r w:rsidR="00E94491">
        <w:t>.</w:t>
      </w:r>
    </w:p>
    <w:p w:rsidRDefault="00D37596" w:rsidP="00D37596" w:rsidR="00D37596" w:rsidRPr="00B167AD">
      <w:pPr>
        <w:jc w:val="center"/>
      </w:pP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    Damir Rabar</w:t>
      </w:r>
      <w:r w:rsidR="00A60161">
        <w:t>, v.r.</w:t>
      </w:r>
    </w:p>
    <w:p w:rsidRDefault="007D443C" w:rsidP="00D37596" w:rsidR="007D443C" w:rsidRPr="00B167AD">
      <w:pPr>
        <w:jc w:val="both"/>
      </w:pPr>
    </w:p>
    <w:p w:rsidRDefault="003B4D8E" w:rsidP="00D37596" w:rsidR="003B4D8E">
      <w:pPr>
        <w:jc w:val="both"/>
      </w:pPr>
    </w:p>
    <w:p w:rsidRDefault="00A90C1B" w:rsidP="00D37596" w:rsidR="00A90C1B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B9E" w:rsidR="00850B9E">
      <w:r>
        <w:separator/>
      </w:r>
    </w:p>
  </w:endnote>
  <w:endnote w:id="0" w:type="continuationSeparator">
    <w:p w:rsidRDefault="00850B9E" w:rsidR="00850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B9E" w:rsidR="00850B9E">
      <w:r>
        <w:separator/>
      </w:r>
    </w:p>
  </w:footnote>
  <w:footnote w:id="0" w:type="continuationSeparator">
    <w:p w:rsidRDefault="00850B9E" w:rsidR="00850B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910" w:rsidR="00BC5579" w:rsidRPr="00062910">
    <w:pPr>
      <w:pStyle w:val="Zaglavlje"/>
    </w:pPr>
    <w:r>
      <w:tab/>
    </w:r>
    <w:r>
      <w:tab/>
    </w:r>
    <w:r w:rsidRPr="00062910">
      <w:t>Po</w:t>
    </w:r>
    <w:r w:rsidR="00E94491">
      <w:t>slovni broj 1</w:t>
    </w:r>
    <w:r w:rsidRPr="00062910">
      <w:t xml:space="preserve"> St-</w:t>
    </w:r>
    <w:proofErr w:type="spellStart"/>
    <w:r w:rsidR="007426E8">
      <w:t>393</w:t>
    </w:r>
    <w:proofErr w:type="spellEnd"/>
    <w:r w:rsidR="00E94491">
      <w:t>/</w:t>
    </w:r>
    <w:proofErr w:type="spellStart"/>
    <w:r w:rsidR="00E94491">
      <w:t>1</w:t>
    </w:r>
    <w:r w:rsidR="00B9168B">
      <w:t>6</w:t>
    </w:r>
    <w:proofErr w:type="spellEnd"/>
    <w:r w:rsidR="00E94491">
      <w:t>-</w:t>
    </w:r>
    <w:proofErr w:type="spellStart"/>
    <w:r w:rsidR="007426E8">
      <w:t>43</w:t>
    </w:r>
    <w:proofErr w:type="spellEnd"/>
    <w:r w:rsidR="00BC5579"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80894"/>
    <w:rsid w:val="000840A9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50E92"/>
    <w:rsid w:val="00156989"/>
    <w:rsid w:val="00165A84"/>
    <w:rsid w:val="001923BA"/>
    <w:rsid w:val="001D4AF5"/>
    <w:rsid w:val="001E5203"/>
    <w:rsid w:val="00276C59"/>
    <w:rsid w:val="00283D28"/>
    <w:rsid w:val="002A0D13"/>
    <w:rsid w:val="002A6D2B"/>
    <w:rsid w:val="002C3671"/>
    <w:rsid w:val="00375832"/>
    <w:rsid w:val="003802C9"/>
    <w:rsid w:val="00392704"/>
    <w:rsid w:val="003A2FD5"/>
    <w:rsid w:val="003B4D8E"/>
    <w:rsid w:val="00412468"/>
    <w:rsid w:val="00416719"/>
    <w:rsid w:val="00453038"/>
    <w:rsid w:val="0047418F"/>
    <w:rsid w:val="00511196"/>
    <w:rsid w:val="00521499"/>
    <w:rsid w:val="005745EA"/>
    <w:rsid w:val="00590EB0"/>
    <w:rsid w:val="00591801"/>
    <w:rsid w:val="005931E3"/>
    <w:rsid w:val="005A2891"/>
    <w:rsid w:val="005A748C"/>
    <w:rsid w:val="005A7573"/>
    <w:rsid w:val="005A7E62"/>
    <w:rsid w:val="005C4F94"/>
    <w:rsid w:val="005C75A8"/>
    <w:rsid w:val="005D580D"/>
    <w:rsid w:val="005F27EA"/>
    <w:rsid w:val="00650A87"/>
    <w:rsid w:val="00662479"/>
    <w:rsid w:val="006713DD"/>
    <w:rsid w:val="006A2BFB"/>
    <w:rsid w:val="006F391F"/>
    <w:rsid w:val="007426E8"/>
    <w:rsid w:val="00761E37"/>
    <w:rsid w:val="0079357A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E23A2"/>
    <w:rsid w:val="00963C82"/>
    <w:rsid w:val="0096730F"/>
    <w:rsid w:val="009952F0"/>
    <w:rsid w:val="009A3DE9"/>
    <w:rsid w:val="009D3B45"/>
    <w:rsid w:val="009D794D"/>
    <w:rsid w:val="009F388B"/>
    <w:rsid w:val="00A320E6"/>
    <w:rsid w:val="00A33D1F"/>
    <w:rsid w:val="00A457DA"/>
    <w:rsid w:val="00A50257"/>
    <w:rsid w:val="00A60161"/>
    <w:rsid w:val="00A90C1B"/>
    <w:rsid w:val="00A94C57"/>
    <w:rsid w:val="00AC4465"/>
    <w:rsid w:val="00AD18DD"/>
    <w:rsid w:val="00B10781"/>
    <w:rsid w:val="00B1526A"/>
    <w:rsid w:val="00B167AD"/>
    <w:rsid w:val="00B22F27"/>
    <w:rsid w:val="00B3368F"/>
    <w:rsid w:val="00B3559A"/>
    <w:rsid w:val="00B41E9F"/>
    <w:rsid w:val="00B835EF"/>
    <w:rsid w:val="00B9168B"/>
    <w:rsid w:val="00BC5579"/>
    <w:rsid w:val="00C546B2"/>
    <w:rsid w:val="00C7039F"/>
    <w:rsid w:val="00CB3A01"/>
    <w:rsid w:val="00CF044C"/>
    <w:rsid w:val="00D17A32"/>
    <w:rsid w:val="00D24209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D72FE"/>
    <w:rsid w:val="00DE342A"/>
    <w:rsid w:val="00DE4C11"/>
    <w:rsid w:val="00E03C71"/>
    <w:rsid w:val="00E04256"/>
    <w:rsid w:val="00E5372F"/>
    <w:rsid w:val="00E637FC"/>
    <w:rsid w:val="00E94491"/>
    <w:rsid w:val="00E96CDA"/>
    <w:rsid w:val="00E97407"/>
    <w:rsid w:val="00EA0F29"/>
    <w:rsid w:val="00EF1FB7"/>
    <w:rsid w:val="00F2505F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2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2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2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2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2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2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2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2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KONZALTING d.o.o. LABIN</izvorni_sadrzaj>
    <derivirana_varijabla naziv="DomainObject.Predmet.ProtustrankaFormated_1">  HISTRIA KONZALTING d.o.o. LABIN</derivirana_varijabla>
  </DomainObject.Predmet.ProtustrankaFormated>
  <DomainObject.Predmet.ProtustrankaFormatedOIB>
    <izvorni_sadrzaj>  HISTRIA KONZALTING d.o.o. LABIN, OIB 33803905937</izvorni_sadrzaj>
    <derivirana_varijabla naziv="DomainObject.Predmet.ProtustrankaFormatedOIB_1">  HISTRIA KONZALTING d.o.o. LABIN, OIB 33803905937</derivirana_varijabla>
  </DomainObject.Predmet.ProtustrankaFormatedOIB>
  <DomainObject.Predmet.ProtustrankaFormatedWithAdress>
    <izvorni_sadrzaj> HISTRIA KONZALTING d.o.o. LABIN, Ladenci 9, 52220 Labin</izvorni_sadrzaj>
    <derivirana_varijabla naziv="DomainObject.Predmet.ProtustrankaFormatedWithAdress_1"> HISTRIA KONZALTING d.o.o. LABIN, Ladenci 9, 52220 Labin</derivirana_varijabla>
  </DomainObject.Predmet.ProtustrankaFormatedWithAdress>
  <DomainObject.Predmet.ProtustrankaFormatedWithAdressOIB>
    <izvorni_sadrzaj> HISTRIA KONZALTING d.o.o. LABIN, OIB 33803905937, Ladenci 9, 52220 Labin</izvorni_sadrzaj>
    <derivirana_varijabla naziv="DomainObject.Predmet.ProtustrankaFormatedWithAdressOIB_1"> HISTRIA KONZALTING d.o.o. LABIN, OIB 33803905937, Ladenci 9, 52220 Labin</derivirana_varijabla>
  </DomainObject.Predmet.ProtustrankaFormatedWithAdressOIB>
  <DomainObject.Predmet.ProtustrankaWithAdress>
    <izvorni_sadrzaj>HISTRIA KONZALTING d.o.o. LABIN Ladenci 9, 52220 Labin</izvorni_sadrzaj>
    <derivirana_varijabla naziv="DomainObject.Predmet.ProtustrankaWithAdress_1">HISTRIA KONZALTING d.o.o. LABIN Ladenci 9, 52220 Labin</derivirana_varijabla>
  </DomainObject.Predmet.ProtustrankaWithAdress>
  <DomainObject.Predmet.ProtustrankaWithAdressOIB>
    <izvorni_sadrzaj>HISTRIA KONZALTING d.o.o. LABIN, OIB 33803905937, Ladenci 9, 52220 Labin</izvorni_sadrzaj>
    <derivirana_varijabla naziv="DomainObject.Predmet.ProtustrankaWithAdressOIB_1">HISTRIA KONZALTING d.o.o. LABIN, OIB 33803905937, Ladenci 9, 52220 Labin</derivirana_varijabla>
  </DomainObject.Predmet.ProtustrankaWithAdressOIB>
  <DomainObject.Predmet.ProtustrankaNazivFormated>
    <izvorni_sadrzaj>HISTRIA KONZALTING d.o.o. LABIN</izvorni_sadrzaj>
    <derivirana_varijabla naziv="DomainObject.Predmet.ProtustrankaNazivFormated_1">HISTRIA KONZALTING d.o.o. LABIN</derivirana_varijabla>
  </DomainObject.Predmet.ProtustrankaNazivFormated>
  <DomainObject.Predmet.ProtustrankaNazivFormatedOIB>
    <izvorni_sadrzaj>HISTRIA KONZALTING d.o.o. LABIN, OIB 33803905937</izvorni_sadrzaj>
    <derivirana_varijabla naziv="DomainObject.Predmet.ProtustrankaNazivFormatedOIB_1">HISTRIA KONZALTING d.o.o. LABIN, OIB 33803905937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368285.88</izvorni_sadrzaj>
    <derivirana_varijabla naziv="DomainObject.Predmet.TrenutnaVrijednost_1">368285.88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HISTRIA KONZALTING d.o.o. LABIN</item>
    </izvorni_sadrzaj>
    <derivirana_varijabla naziv="DomainObject.Predmet.ProtuStrankaListFormated_1">
      <item>HISTRIA KONZALTING d.o.o. LABIN</item>
    </derivirana_varijabla>
  </DomainObject.Predmet.ProtuStrankaListFormated>
  <DomainObject.Predmet.ProtuStrankaListFormatedOIB>
    <izvorni_sadrzaj>
      <item>HISTRIA KONZALTING d.o.o. LABIN, OIB 33803905937</item>
    </izvorni_sadrzaj>
    <derivirana_varijabla naziv="DomainObject.Predmet.ProtuStrankaListFormatedOIB_1">
      <item>HISTRIA KONZALTING d.o.o. LABIN, OIB 33803905937</item>
    </derivirana_varijabla>
  </DomainObject.Predmet.ProtuStrankaListFormatedOIB>
  <DomainObject.Predmet.ProtuStrankaListFormatedWithAdress>
    <izvorni_sadrzaj>
      <item>HISTRIA KONZALTING d.o.o. LABIN, Ladenci 9, 52220 Labin</item>
    </izvorni_sadrzaj>
    <derivirana_varijabla naziv="DomainObject.Predmet.ProtuStrankaListFormatedWithAdress_1">
      <item>HISTRIA KONZALTING d.o.o. LABIN, Ladenci 9, 52220 Labin</item>
    </derivirana_varijabla>
  </DomainObject.Predmet.ProtuStrankaListFormatedWithAdress>
  <DomainObject.Predmet.ProtuStrankaListFormatedWithAdressOIB>
    <izvorni_sadrzaj>
      <item>HISTRIA KONZALTING d.o.o. LABIN, OIB 33803905937, Ladenci 9, 52220 Labin</item>
    </izvorni_sadrzaj>
    <derivirana_varijabla naziv="DomainObject.Predmet.ProtuStrankaListFormatedWithAdressOIB_1">
      <item>HISTRIA KONZALTING d.o.o. LABIN, OIB 33803905937, Ladenci 9, 52220 Labin</item>
    </derivirana_varijabla>
  </DomainObject.Predmet.ProtuStrankaListFormatedWithAdressOIB>
  <DomainObject.Predmet.ProtuStrankaListNazivFormated>
    <izvorni_sadrzaj>
      <item>HISTRIA KONZALTING d.o.o. LABIN</item>
    </izvorni_sadrzaj>
    <derivirana_varijabla naziv="DomainObject.Predmet.ProtuStrankaListNazivFormated_1">
      <item>HISTRIA KONZALTING d.o.o. LABIN</item>
    </derivirana_varijabla>
  </DomainObject.Predmet.ProtuStrankaListNazivFormated>
  <DomainObject.Predmet.ProtuStrankaListNazivFormatedOIB>
    <izvorni_sadrzaj>
      <item>HISTRIA KONZALTING d.o.o. LABIN, OIB 33803905937</item>
    </izvorni_sadrzaj>
    <derivirana_varijabla naziv="DomainObject.Predmet.ProtuStrankaListNazivFormatedOIB_1">
      <item>HISTRIA KONZALTING d.o.o. LABIN, OIB 33803905937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HISTRIA KONZALTING d.o.o. LABIN</izvorni_sadrzaj>
    <derivirana_varijabla naziv="DomainObject.Predmet.ProtustrankaIDrugi_1">HISTRIA KONZALTING d.o.o. LABIN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HISTRIA KONZALTING d.o.o. LABIN, OIB 33803905937, Ladenci 9, 52220 Labin</izvorni_sadrzaj>
    <derivirana_varijabla naziv="DomainObject.Predmet.ProtustrankaIDrugiAdressOIB_1">HISTRIA KONZALTING d.o.o. LABIN, OIB 33803905937, Ladenci 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KONZALTING d.o.o. LABIN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HISTRIA KONZALTING d.o.o. LABIN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HISTRIA KONZALTING d.o.o. LABIN, OIB 33803905937, Ladenci 9,52220 Labin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HISTRIA KONZALTING d.o.o. LABIN, OIB 33803905937, Ladenci 9,52220 Labin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33803905937</item>
      <item>, OIB 52634238587</item>
      <item>, OIB null</item>
    </izvorni_sadrzaj>
    <derivirana_varijabla naziv="DomainObject.Predmet.SudioniciListNazivOIB_1">
      <item>, OIB 33803905937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5B74C-7954-4A38-9A2D-7C1A8656B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776</properties:Characters>
  <properties:Lines>44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2017-09-27T12:32:00Z</dcterms:created>
  <dc:creator>jjeromela</dc:creator>
  <cp:lastModifiedBy>Lorena Paris Aničić</cp:lastModifiedBy>
  <cp:lastPrinted>2017-09-27T12:35:00Z</cp:lastPrinted>
  <dcterms:modified xmlns:xsi="http://www.w3.org/2001/XMLSchema-instance" xsi:type="dcterms:W3CDTF">2017-09-27T12:36:00Z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