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e54219" w14:paraId="3e54219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164B8D">
        <w:rPr>
          <w:rFonts w:hAnsi="Times New Roman" w:ascii="Times New Roman"/>
          <w:b/>
          <w:sz w:val="24"/>
          <w:szCs w:val="24"/>
        </w:rPr>
        <w:t>1470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164B8D">
        <w:rPr>
          <w:rFonts w:hAnsi="Times New Roman" w:ascii="Times New Roman"/>
          <w:sz w:val="24"/>
          <w:szCs w:val="24"/>
        </w:rPr>
        <w:t>1470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164B8D" w:rsidRPr="00164B8D">
        <w:rPr>
          <w:rFonts w:hAnsi="Times New Roman" w:ascii="Times New Roman"/>
          <w:sz w:val="24"/>
          <w:szCs w:val="24"/>
        </w:rPr>
        <w:t>F-ARAGONIT d.o.o.</w:t>
      </w:r>
      <w:r w:rsidR="00164B8D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BC0118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164B8D" w:rsidRPr="00164B8D">
        <w:rPr>
          <w:rFonts w:hAnsi="Times New Roman" w:ascii="Times New Roman"/>
          <w:sz w:val="24"/>
          <w:szCs w:val="24"/>
        </w:rPr>
        <w:t>73610948305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7461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91B55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2F91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1BE4"/>
    <w:rsid w:val="00F235F3"/>
    <w:rsid w:val="00F32A1D"/>
    <w:rsid w:val="00F43A46"/>
    <w:rsid w:val="00F5385F"/>
    <w:rsid w:val="00F55990"/>
    <w:rsid w:val="00F675B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1B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B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91B5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91B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91B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1B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B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91B5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91B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91B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1470</izvorni_sadrzaj>
    <derivirana_varijabla naziv="DomainObject.Predmet.Broj_1">1470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St-1470/2016</izvorni_sadrzaj>
    <derivirana_varijabla naziv="DomainObject.Predmet.OznakaBroj_1">St-1470/2016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F-ARAGONIT d.o.o. za proizvodnju, trgovinu i usluge zastupanog po punomoćniku Biserka Fresl</izvorni_sadrzaj>
    <derivirana_varijabla naziv="DomainObject.Predmet.ProtustrankaFormated_1">  F-ARAGONIT d.o.o. za proizvodnju, trgovinu i usluge zastupanog po punomoćniku Biserka Fresl</derivirana_varijabla>
  </DomainObject.Predmet.ProtustrankaFormated>
  <DomainObject.Predmet.ProtustrankaFormatedOIB>
    <izvorni_sadrzaj>  F-ARAGONIT d.o.o. za proizvodnju, trgovinu i usluge, OIB 73610948305 zastupanog po punomoćniku Biserka Fresl</izvorni_sadrzaj>
    <derivirana_varijabla naziv="DomainObject.Predmet.ProtustrankaFormatedOIB_1">  F-ARAGONIT d.o.o. za proizvodnju, trgovinu i usluge, OIB 73610948305 zastupanog po punomoćniku Biserka Fresl</derivirana_varijabla>
  </DomainObject.Predmet.ProtustrankaFormatedOIB>
  <DomainObject.Predmet.ProtustrankaFormatedWithAdress>
    <izvorni_sadrzaj> F-ARAGONIT d.o.o. za proizvodnju, trgovinu i usluge, Poljička 25, 10000 Zagreb zastupanog po punomoćniku Biserka Fresl</izvorni_sadrzaj>
    <derivirana_varijabla naziv="DomainObject.Predmet.ProtustrankaFormatedWithAdress_1"> F-ARAGONIT d.o.o. za proizvodnju, trgovinu i usluge, Poljička 25, 10000 Zagreb zastupanog po punomoćniku Biserka Fresl</derivirana_varijabla>
  </DomainObject.Predmet.ProtustrankaFormatedWithAdress>
  <DomainObject.Predmet.ProtustrankaFormatedWithAdressOIB>
    <izvorni_sadrzaj> F-ARAGONIT d.o.o. za proizvodnju, trgovinu i usluge, OIB 73610948305, Poljička 25, 10000 Zagreb zastupanog po punomoćniku Biserka Fresl</izvorni_sadrzaj>
    <derivirana_varijabla naziv="DomainObject.Predmet.ProtustrankaFormatedWithAdressOIB_1"> F-ARAGONIT d.o.o. za proizvodnju, trgovinu i usluge, OIB 73610948305, Poljička 25, 10000 Zagreb zastupanog po punomoćniku Biserka Fresl</derivirana_varijabla>
  </DomainObject.Predmet.ProtustrankaFormatedWithAdressOIB>
  <DomainObject.Predmet.ProtustrankaWithAdress>
    <izvorni_sadrzaj>F-ARAGONIT d.o.o. za proizvodnju, trgovinu i usluge Poljička 25, 10000 Zagreb</izvorni_sadrzaj>
    <derivirana_varijabla naziv="DomainObject.Predmet.ProtustrankaWithAdress_1">F-ARAGONIT d.o.o. za proizvodnju, trgovinu i usluge Poljička 25, 10000 Zagreb</derivirana_varijabla>
  </DomainObject.Predmet.ProtustrankaWithAdress>
  <DomainObject.Predmet.ProtustrankaWithAdressOIB>
    <izvorni_sadrzaj>F-ARAGONIT d.o.o. za proizvodnju, trgovinu i usluge, OIB 73610948305, Poljička 25, 10000 Zagreb</izvorni_sadrzaj>
    <derivirana_varijabla naziv="DomainObject.Predmet.ProtustrankaWithAdressOIB_1">F-ARAGONIT d.o.o. za proizvodnju, trgovinu i usluge, OIB 73610948305, Poljička 25, 10000 Zagreb</derivirana_varijabla>
  </DomainObject.Predmet.ProtustrankaWithAdressOIB>
  <DomainObject.Predmet.ProtustrankaNazivFormated>
    <izvorni_sadrzaj>F-ARAGONIT d.o.o. za proizvodnju, trgovinu i usluge</izvorni_sadrzaj>
    <derivirana_varijabla naziv="DomainObject.Predmet.ProtustrankaNazivFormated_1">F-ARAGONIT d.o.o. za proizvodnju, trgovinu i usluge</derivirana_varijabla>
  </DomainObject.Predmet.ProtustrankaNazivFormated>
  <DomainObject.Predmet.ProtustrankaNazivFormatedOIB>
    <izvorni_sadrzaj>F-ARAGONIT d.o.o. za proizvodnju, trgovinu i usluge, OIB 73610948305</izvorni_sadrzaj>
    <derivirana_varijabla naziv="DomainObject.Predmet.ProtustrankaNazivFormatedOIB_1">F-ARAGONIT d.o.o. za proizvodnju, trgovinu i usluge, OIB 73610948305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F-ARAGONIT d.o.o. za proizvodnju, trgovinu i usluge zastupanog po punomoćniku Biserka Fresl</item>
    </izvorni_sadrzaj>
    <derivirana_varijabla naziv="DomainObject.Predmet.ProtuStrankaListFormated_1">
      <item>F-ARAGONIT d.o.o. za proizvodnju, trgovinu i usluge zastupanog po punomoćniku Biserka Fresl</item>
    </derivirana_varijabla>
  </DomainObject.Predmet.ProtuStrankaListFormated>
  <DomainObject.Predmet.ProtuStrankaListFormatedOIB>
    <izvorni_sadrzaj>
      <item>F-ARAGONIT d.o.o. za proizvodnju, trgovinu i usluge, OIB 73610948305 zastupanog po punomoćniku Biserka Fresl</item>
    </izvorni_sadrzaj>
    <derivirana_varijabla naziv="DomainObject.Predmet.ProtuStrankaListFormatedOIB_1">
      <item>F-ARAGONIT d.o.o. za proizvodnju, trgovinu i usluge, OIB 73610948305 zastupanog po punomoćniku Biserka Fresl</item>
    </derivirana_varijabla>
  </DomainObject.Predmet.ProtuStrankaListFormatedOIB>
  <DomainObject.Predmet.ProtuStrankaListFormatedWithAdress>
    <izvorni_sadrzaj>
      <item>F-ARAGONIT d.o.o. za proizvodnju, trgovinu i usluge, Poljička 25, 10000 Zagreb zastupanog po punomoćniku Biserka Fresl</item>
    </izvorni_sadrzaj>
    <derivirana_varijabla naziv="DomainObject.Predmet.ProtuStrankaListFormatedWithAdress_1">
      <item>F-ARAGONIT d.o.o. za proizvodnju, trgovinu i usluge, Poljička 25, 10000 Zagreb zastupanog po punomoćniku Biserka Fresl</item>
    </derivirana_varijabla>
  </DomainObject.Predmet.ProtuStrankaListFormatedWithAdress>
  <DomainObject.Predmet.ProtuStrankaListFormatedWithAdressOIB>
    <izvorni_sadrzaj>
      <item>F-ARAGONIT d.o.o. za proizvodnju, trgovinu i usluge, OIB 73610948305, Poljička 25, 10000 Zagreb zastupanog po punomoćniku Biserka Fresl</item>
    </izvorni_sadrzaj>
    <derivirana_varijabla naziv="DomainObject.Predmet.ProtuStrankaListFormatedWithAdressOIB_1">
      <item>F-ARAGONIT d.o.o. za proizvodnju, trgovinu i usluge, OIB 73610948305, Poljička 25, 10000 Zagreb zastupanog po punomoćniku Biserka Fresl</item>
    </derivirana_varijabla>
  </DomainObject.Predmet.ProtuStrankaListFormatedWithAdressOIB>
  <DomainObject.Predmet.ProtuStrankaListNazivFormated>
    <izvorni_sadrzaj>
      <item>F-ARAGONIT d.o.o. za proizvodnju, trgovinu i usluge</item>
    </izvorni_sadrzaj>
    <derivirana_varijabla naziv="DomainObject.Predmet.ProtuStrankaListNazivFormated_1">
      <item>F-ARAGONIT d.o.o. za proizvodnju, trgovinu i usluge</item>
    </derivirana_varijabla>
  </DomainObject.Predmet.ProtuStrankaListNazivFormated>
  <DomainObject.Predmet.ProtuStrankaListNazivFormatedOIB>
    <izvorni_sadrzaj>
      <item>F-ARAGONIT d.o.o. za proizvodnju, trgovinu i usluge, OIB 73610948305</item>
    </izvorni_sadrzaj>
    <derivirana_varijabla naziv="DomainObject.Predmet.ProtuStrankaListNazivFormatedOIB_1">
      <item>F-ARAGONIT d.o.o. za proizvodnju, trgovinu i usluge, OIB 73610948305</item>
    </derivirana_varijabla>
  </DomainObject.Predmet.ProtuStrankaListNazivFormatedOIB>
  <DomainObject.Predmet.OstaliListFormated>
    <izvorni_sadrzaj>
      <item>Biserka Fresl punomoćnik sudionika u postupku F-ARAGONIT d.o.o. za proizvodnju, trgovinu i usluge</item>
    </izvorni_sadrzaj>
    <derivirana_varijabla naziv="DomainObject.Predmet.OstaliListFormated_1">
      <item>Biserka Fresl punomoćnik sudionika u postupku F-ARAGONIT d.o.o. za proizvodnju, trgovinu i usluge</item>
    </derivirana_varijabla>
  </DomainObject.Predmet.OstaliListFormated>
  <DomainObject.Predmet.OstaliListFormatedOIB>
    <izvorni_sadrzaj>
      <item>Biserka Fresl, OIB 43522806487 punomoćnik sudionika u postupku F-ARAGONIT d.o.o. za proizvodnju, trgovinu i usluge</item>
    </izvorni_sadrzaj>
    <derivirana_varijabla naziv="DomainObject.Predmet.OstaliListFormatedOIB_1">
      <item>Biserka Fresl, OIB 43522806487 punomoćnik sudionika u postupku F-ARAGONIT d.o.o. za proizvodnju, trgovinu i usluge</item>
    </derivirana_varijabla>
  </DomainObject.Predmet.OstaliListFormatedOIB>
  <DomainObject.Predmet.OstaliListFormatedWithAdress>
    <izvorni_sadrzaj>
      <item>Biserka Fresl, Poljička 25, 10000 Zagreb punomoćnik sudionika u postupku F-ARAGONIT d.o.o. za proizvodnju, trgovinu i usluge</item>
    </izvorni_sadrzaj>
    <derivirana_varijabla naziv="DomainObject.Predmet.OstaliListFormatedWithAdress_1">
      <item>Biserka Fresl, Poljička 25, 10000 Zagreb punomoćnik sudionika u postupku F-ARAGONIT d.o.o. za proizvodnju, trgovinu i usluge</item>
    </derivirana_varijabla>
  </DomainObject.Predmet.OstaliListFormatedWithAdress>
  <DomainObject.Predmet.OstaliListFormatedWithAdressOIB>
    <izvorni_sadrzaj>
      <item>Biserka Fresl, OIB 43522806487, Poljička 25, 10000 Zagreb punomoćnik sudionika u postupku F-ARAGONIT d.o.o. za proizvodnju, trgovinu i usluge</item>
    </izvorni_sadrzaj>
    <derivirana_varijabla naziv="DomainObject.Predmet.OstaliListFormatedWithAdressOIB_1">
      <item>Biserka Fresl, OIB 43522806487, Poljička 25, 10000 Zagreb punomoćnik sudionika u postupku F-ARAGONIT d.o.o. za proizvodnju, trgovinu i usluge</item>
    </derivirana_varijabla>
  </DomainObject.Predmet.OstaliListFormatedWithAdressOIB>
  <DomainObject.Predmet.OstaliListNazivFormated>
    <izvorni_sadrzaj>
      <item>Biserka Fresl</item>
    </izvorni_sadrzaj>
    <derivirana_varijabla naziv="DomainObject.Predmet.OstaliListNazivFormated_1">
      <item>Biserka Fresl</item>
    </derivirana_varijabla>
  </DomainObject.Predmet.OstaliListNazivFormated>
  <DomainObject.Predmet.OstaliListNazivFormatedOIB>
    <izvorni_sadrzaj>
      <item>Biserka Fresl, OIB 43522806487</item>
    </izvorni_sadrzaj>
    <derivirana_varijabla naziv="DomainObject.Predmet.OstaliListNazivFormatedOIB_1">
      <item>Biserka Fresl, OIB 43522806487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F-ARAGONIT d.o.o. za proizvodnju, trgovinu i usluge</izvorni_sadrzaj>
    <derivirana_varijabla naziv="DomainObject.Predmet.ProtustrankaIDrugi_1">F-ARAGONIT 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F-ARAGONIT d.o.o. za proizvodnju, trgovinu i usluge, OIB 73610948305, Poljička 25, 10000 Zagreb</izvorni_sadrzaj>
    <derivirana_varijabla naziv="DomainObject.Predmet.ProtustrankaIDrugiAdressOIB_1">F-ARAGONIT d.o.o. za proizvodnju, trgovinu i usluge, OIB 73610948305, Poljička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F-ARAGONIT d.o.o. za proizvodnju, trgovinu i usluge</item>
      <item>Biserka Fresl</item>
    </izvorni_sadrzaj>
    <derivirana_varijabla naziv="DomainObject.Predmet.SudioniciListNaziv_1">
      <item>FINA Regionalni centar Zagreb</item>
      <item>F-ARAGONIT d.o.o. za proizvodnju, trgovinu i usluge</item>
      <item>Biserka Fresl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F-ARAGONIT d.o.o. za proizvodnju, trgovinu i usluge, OIB 73610948305, Poljička 25,10000 Zagreb</item>
      <item>Biserka Fresl, OIB 43522806487, Poljička 25,10000 Zagreb</item>
    </izvorni_sadrzaj>
    <derivirana_varijabla naziv="DomainObject.Predmet.SudioniciListAdressOIB_1">
      <item>FINA Regionalni centar Zagreb, OIB 85821130368, Trg svibanjskih žrtava 1995. br. 1,10000 Zagreb</item>
      <item>F-ARAGONIT d.o.o. za proizvodnju, trgovinu i usluge, OIB 73610948305, Poljička 25,10000 Zagreb</item>
      <item>Biserka Fresl, OIB 43522806487, Poljička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73610948305</item>
      <item>, OIB 43522806487</item>
    </izvorni_sadrzaj>
    <derivirana_varijabla naziv="DomainObject.Predmet.SudioniciListNazivOIB_1">
      <item>, OIB 85821130368</item>
      <item>, OIB 73610948305</item>
      <item>, OIB 43522806487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780</properties:Characters>
  <properties:Lines>44</properties:Lines>
  <properties:Paragraphs>21</properties:Paragraphs>
  <properties:TotalTime>505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2016-04-18T09:09:00Z</cp:lastPrinted>
  <dcterms:modified xmlns:xsi="http://www.w3.org/2001/XMLSchema-instance" xsi:type="dcterms:W3CDTF">2016-04-18T09:10:00Z</dcterms:modified>
  <cp:revision>246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