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42d9" w14:paraId="8e342d9" w:rsidRDefault="00897713" w:rsidP="00780919" w:rsidR="00EA52D5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="00B9009A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10" o:title=""/>
          </v:shape>
        </w:pict>
      </w: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proofErr w:type="spellStart"/>
      <w:r w:rsidRPr="00780919">
        <w:t>Amruševa</w:t>
      </w:r>
      <w:proofErr w:type="spellEnd"/>
      <w:r w:rsidRPr="00780919">
        <w:t xml:space="preserve"> 2/II                                                                                            </w:t>
      </w: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AD69C1" w:rsidP="003E0E43" w:rsidR="003E0E43">
      <w:pPr>
        <w:ind w:firstLine="720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dužnikom </w:t>
      </w:r>
      <w:proofErr w:type="spellStart"/>
      <w:r w:rsidR="005F22F2">
        <w:t>EUROMEHANIKA</w:t>
      </w:r>
      <w:proofErr w:type="spellEnd"/>
      <w:r w:rsidR="005F22F2">
        <w:t xml:space="preserve"> SERVISI d.o.o., Zagreb, Samoborska cesta </w:t>
      </w:r>
      <w:proofErr w:type="spellStart"/>
      <w:r w:rsidR="005F22F2">
        <w:t>253</w:t>
      </w:r>
      <w:proofErr w:type="spellEnd"/>
      <w:r w:rsidR="005F22F2">
        <w:t>,</w:t>
      </w:r>
      <w:r w:rsidR="005F22F2" w:rsidRPr="00450676">
        <w:t xml:space="preserve"> </w:t>
      </w:r>
      <w:r w:rsidR="005F22F2">
        <w:t>(</w:t>
      </w:r>
      <w:proofErr w:type="spellStart"/>
      <w:r w:rsidR="005F22F2">
        <w:t>OIB</w:t>
      </w:r>
      <w:proofErr w:type="spellEnd"/>
      <w:r w:rsidR="005F22F2">
        <w:t xml:space="preserve">: </w:t>
      </w:r>
      <w:proofErr w:type="spellStart"/>
      <w:r w:rsidR="005F22F2">
        <w:t>91177233749</w:t>
      </w:r>
      <w:proofErr w:type="spellEnd"/>
      <w:r w:rsidR="005F22F2">
        <w:t>)</w:t>
      </w:r>
      <w:r>
        <w:t xml:space="preserve"> dana </w:t>
      </w:r>
      <w:proofErr w:type="spellStart"/>
      <w:r w:rsidR="005F22F2">
        <w:t>15</w:t>
      </w:r>
      <w:proofErr w:type="spellEnd"/>
      <w:r w:rsidR="005F22F2">
        <w:t>. listopada</w:t>
      </w:r>
      <w:r>
        <w:t xml:space="preserve"> </w:t>
      </w:r>
      <w:proofErr w:type="spellStart"/>
      <w:r w:rsidR="003E0E43">
        <w:t>2015</w:t>
      </w:r>
      <w:proofErr w:type="spellEnd"/>
      <w:r w:rsidR="003E0E43">
        <w:t>.</w:t>
      </w:r>
    </w:p>
    <w:p w:rsidRDefault="003E0E43" w:rsidP="00780919" w:rsidR="003E0E43">
      <w:pPr>
        <w:jc w:val="both"/>
      </w:pPr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proofErr w:type="spellStart"/>
      <w:r w:rsidR="00523595">
        <w:t>EUROMEHANIKA</w:t>
      </w:r>
      <w:proofErr w:type="spellEnd"/>
      <w:r w:rsidR="00523595">
        <w:t xml:space="preserve"> SERVISI d.o.o., Zagreb, Samoborska cesta </w:t>
      </w:r>
      <w:proofErr w:type="spellStart"/>
      <w:r w:rsidR="00523595">
        <w:t>253</w:t>
      </w:r>
      <w:proofErr w:type="spellEnd"/>
      <w:r w:rsidR="00523595">
        <w:t>,</w:t>
      </w:r>
      <w:r w:rsidR="00523595" w:rsidRPr="00450676">
        <w:t xml:space="preserve"> </w:t>
      </w:r>
      <w:r w:rsidR="00523595">
        <w:t>(</w:t>
      </w:r>
      <w:proofErr w:type="spellStart"/>
      <w:r w:rsidR="00523595">
        <w:t>OIB</w:t>
      </w:r>
      <w:proofErr w:type="spellEnd"/>
      <w:r w:rsidR="00523595">
        <w:t xml:space="preserve">: </w:t>
      </w:r>
      <w:proofErr w:type="spellStart"/>
      <w:r w:rsidR="00523595">
        <w:t>91177233749</w:t>
      </w:r>
      <w:proofErr w:type="spellEnd"/>
      <w:r w:rsidR="00523595">
        <w:t>)</w:t>
      </w:r>
      <w:r w:rsidR="003E0E43">
        <w:rPr>
          <w:lang w:val="pt-BR"/>
        </w:rPr>
        <w:t xml:space="preserve">. </w:t>
      </w:r>
      <w:r w:rsidRPr="006C5196">
        <w:t xml:space="preserve"> </w:t>
      </w:r>
      <w:r w:rsidR="00B0395B">
        <w:t xml:space="preserve">Stečajni postupak nad dužnikom otvoren je </w:t>
      </w:r>
      <w:r w:rsidRPr="006C5196">
        <w:t>dan</w:t>
      </w:r>
      <w:r w:rsidR="00347CA4" w:rsidRPr="006C5196">
        <w:t xml:space="preserve">a </w:t>
      </w:r>
      <w:proofErr w:type="spellStart"/>
      <w:r w:rsidR="00523595">
        <w:t>15</w:t>
      </w:r>
      <w:proofErr w:type="spellEnd"/>
      <w:r w:rsidR="00523595">
        <w:t>. listopada</w:t>
      </w:r>
      <w:r w:rsidR="00726879">
        <w:t xml:space="preserve"> </w:t>
      </w:r>
      <w:proofErr w:type="spellStart"/>
      <w:r w:rsidR="003E0E43">
        <w:t>2015</w:t>
      </w:r>
      <w:proofErr w:type="spellEnd"/>
      <w:r w:rsidR="003E0E43">
        <w:t xml:space="preserve">. u </w:t>
      </w:r>
      <w:proofErr w:type="spellStart"/>
      <w:r w:rsidR="003E0E43">
        <w:t>12.00</w:t>
      </w:r>
      <w:proofErr w:type="spellEnd"/>
      <w:r w:rsidR="003E0E43">
        <w:t xml:space="preserve"> sati.</w:t>
      </w:r>
    </w:p>
    <w:p w:rsidRDefault="00C12410" w:rsidP="00D85CC6" w:rsidR="008F368B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8F368B">
        <w:t xml:space="preserve">Stjepan </w:t>
      </w:r>
      <w:proofErr w:type="spellStart"/>
      <w:r w:rsidR="008F368B">
        <w:t>Rakarec</w:t>
      </w:r>
      <w:proofErr w:type="spellEnd"/>
      <w:r w:rsidR="008F368B">
        <w:t xml:space="preserve">, Velika Gorica, </w:t>
      </w:r>
      <w:proofErr w:type="spellStart"/>
      <w:r w:rsidR="008F368B">
        <w:t>Črnkovec</w:t>
      </w:r>
      <w:proofErr w:type="spellEnd"/>
      <w:r w:rsidR="008F368B">
        <w:t xml:space="preserve"> </w:t>
      </w:r>
      <w:proofErr w:type="spellStart"/>
      <w:r w:rsidR="008F368B">
        <w:t>16</w:t>
      </w:r>
      <w:proofErr w:type="spellEnd"/>
      <w:r w:rsidR="008F368B">
        <w:t xml:space="preserve">, </w:t>
      </w:r>
      <w:proofErr w:type="spellStart"/>
      <w:r w:rsidR="008F368B">
        <w:t>OIB</w:t>
      </w:r>
      <w:proofErr w:type="spellEnd"/>
      <w:r w:rsidR="008F368B">
        <w:t xml:space="preserve"> </w:t>
      </w:r>
      <w:proofErr w:type="spellStart"/>
      <w:r w:rsidR="008F368B">
        <w:t>64132194100</w:t>
      </w:r>
      <w:proofErr w:type="spellEnd"/>
      <w:r w:rsidR="008F368B">
        <w:t>.</w:t>
      </w:r>
    </w:p>
    <w:p w:rsidRDefault="00C12410" w:rsidP="00D85CC6" w:rsidR="00FE65B8" w:rsidRPr="006C5196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8F368B">
        <w:t>EUROMEHANIKA</w:t>
      </w:r>
      <w:proofErr w:type="spellEnd"/>
      <w:r w:rsidR="008F368B">
        <w:t xml:space="preserve"> SERVISI d.o.o., Zagreb, Samoborska cesta </w:t>
      </w:r>
      <w:proofErr w:type="spellStart"/>
      <w:r w:rsidR="008F368B">
        <w:t>253</w:t>
      </w:r>
      <w:proofErr w:type="spellEnd"/>
      <w:r w:rsidR="008F368B">
        <w:t>,</w:t>
      </w:r>
      <w:r w:rsidR="008F368B" w:rsidRPr="00450676">
        <w:t xml:space="preserve"> </w:t>
      </w:r>
      <w:r w:rsidR="008F368B">
        <w:t>(</w:t>
      </w:r>
      <w:proofErr w:type="spellStart"/>
      <w:r w:rsidR="008F368B">
        <w:t>OIB</w:t>
      </w:r>
      <w:proofErr w:type="spellEnd"/>
      <w:r w:rsidR="008F368B">
        <w:t xml:space="preserve">: </w:t>
      </w:r>
      <w:proofErr w:type="spellStart"/>
      <w:r w:rsidR="008F368B">
        <w:t>91177233749</w:t>
      </w:r>
      <w:proofErr w:type="spellEnd"/>
      <w:r w:rsidR="008F368B">
        <w:t>)</w:t>
      </w:r>
      <w:r w:rsidR="00726879">
        <w:rPr>
          <w:lang w:val="pt-BR"/>
        </w:rPr>
        <w:t>.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726879">
        <w:t xml:space="preserve">Fonda iz članka </w:t>
      </w:r>
      <w:proofErr w:type="spellStart"/>
      <w:r w:rsidR="00726879">
        <w:t>39.a</w:t>
      </w:r>
      <w:proofErr w:type="spellEnd"/>
      <w:r w:rsidR="00726879">
        <w:t xml:space="preserve"> </w:t>
      </w:r>
      <w:proofErr w:type="spellStart"/>
      <w:r w:rsidR="00726879">
        <w:t>SZ</w:t>
      </w:r>
      <w:proofErr w:type="spellEnd"/>
      <w:r w:rsidR="00726879">
        <w:t>-a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>. Ovo rješenje objavljuje se u „Narodnim novinama“</w:t>
      </w:r>
      <w:r w:rsidRPr="006C5196">
        <w:t xml:space="preserve"> 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8F368B" w:rsidP="008F368B" w:rsidR="008F368B">
      <w:pPr>
        <w:ind w:firstLine="708"/>
        <w:jc w:val="both"/>
      </w:pPr>
      <w:r>
        <w:t xml:space="preserve">Predlagatelj  Ivan </w:t>
      </w:r>
      <w:proofErr w:type="spellStart"/>
      <w:r>
        <w:t>Letinčić</w:t>
      </w:r>
      <w:proofErr w:type="spellEnd"/>
      <w:r>
        <w:t xml:space="preserve">, Zagreb, </w:t>
      </w:r>
      <w:proofErr w:type="spellStart"/>
      <w:r>
        <w:t>Letinčićeva18</w:t>
      </w:r>
      <w:proofErr w:type="spellEnd"/>
      <w:r>
        <w:t xml:space="preserve">, podnio je ovom sudu dana </w:t>
      </w:r>
      <w:proofErr w:type="spellStart"/>
      <w:r>
        <w:t>20</w:t>
      </w:r>
      <w:proofErr w:type="spellEnd"/>
      <w:r>
        <w:t xml:space="preserve">. studenog </w:t>
      </w:r>
      <w:proofErr w:type="spellStart"/>
      <w:r>
        <w:t>2014</w:t>
      </w:r>
      <w:proofErr w:type="spellEnd"/>
      <w:r>
        <w:t>. pri</w:t>
      </w:r>
      <w:r w:rsidRPr="00010102">
        <w:t>jedlog za otvaranje stečajnog postupka nad dužnikom</w:t>
      </w:r>
      <w:r w:rsidRPr="00B35218">
        <w:t xml:space="preserve"> </w:t>
      </w:r>
      <w:proofErr w:type="spellStart"/>
      <w:r>
        <w:t>EUROMEHANIKA</w:t>
      </w:r>
      <w:proofErr w:type="spellEnd"/>
      <w:r>
        <w:t xml:space="preserve"> SERVISI d.o.o., Zagreb, Samoborska cesta </w:t>
      </w:r>
      <w:proofErr w:type="spellStart"/>
      <w:r>
        <w:t>253</w:t>
      </w:r>
      <w:proofErr w:type="spellEnd"/>
      <w:r>
        <w:t>,</w:t>
      </w:r>
      <w:r w:rsidRPr="00450676">
        <w:t xml:space="preserve"> </w:t>
      </w:r>
      <w:r>
        <w:t>(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91177233749</w:t>
      </w:r>
      <w:proofErr w:type="spellEnd"/>
      <w:r>
        <w:t>).</w:t>
      </w:r>
    </w:p>
    <w:p w:rsidRDefault="008F368B" w:rsidP="008F368B" w:rsidR="008F368B">
      <w:pPr>
        <w:ind w:firstLine="708"/>
        <w:jc w:val="both"/>
      </w:pPr>
      <w:r>
        <w:t xml:space="preserve">Predlagatelj u prijedlogu u bitnome navodi kako prema dužniku ima novčanu tražbinu osnovom neisplaćenih  plaća za kolovoz, rujan i listopad </w:t>
      </w:r>
      <w:proofErr w:type="spellStart"/>
      <w:r>
        <w:t>2014.godine</w:t>
      </w:r>
      <w:proofErr w:type="spellEnd"/>
      <w:r>
        <w:t xml:space="preserve"> u ukupnom iznosu od </w:t>
      </w:r>
      <w:proofErr w:type="spellStart"/>
      <w:r>
        <w:t>9.052</w:t>
      </w:r>
      <w:proofErr w:type="spellEnd"/>
      <w:r>
        <w:t>,</w:t>
      </w:r>
      <w:proofErr w:type="spellStart"/>
      <w:r>
        <w:t>83</w:t>
      </w:r>
      <w:proofErr w:type="spellEnd"/>
      <w:r>
        <w:t xml:space="preserve"> kn bruto.</w:t>
      </w:r>
    </w:p>
    <w:p w:rsidRDefault="008F368B" w:rsidP="008F368B" w:rsidR="008F368B">
      <w:pPr>
        <w:ind w:firstLine="708"/>
        <w:jc w:val="both"/>
      </w:pPr>
      <w:r>
        <w:t xml:space="preserve">Predlagatelj je uz prijedlog dostavio isplatne liste za kolovoz, rujan i listopad </w:t>
      </w:r>
      <w:proofErr w:type="spellStart"/>
      <w:r>
        <w:t>2014</w:t>
      </w:r>
      <w:proofErr w:type="spellEnd"/>
      <w:r>
        <w:t xml:space="preserve">. te potvrdu FINA-e od </w:t>
      </w:r>
      <w:proofErr w:type="spellStart"/>
      <w:r>
        <w:t>20</w:t>
      </w:r>
      <w:proofErr w:type="spellEnd"/>
      <w:r>
        <w:t xml:space="preserve">. studenog </w:t>
      </w:r>
      <w:proofErr w:type="spellStart"/>
      <w:r>
        <w:t>2014</w:t>
      </w:r>
      <w:proofErr w:type="spellEnd"/>
      <w:r>
        <w:t>.</w:t>
      </w:r>
    </w:p>
    <w:p w:rsidRDefault="008F368B" w:rsidP="00523595" w:rsidR="008F368B">
      <w:pPr>
        <w:ind w:firstLine="708"/>
        <w:jc w:val="both"/>
      </w:pPr>
    </w:p>
    <w:p w:rsidRDefault="008F368B" w:rsidP="00523595" w:rsidR="008F368B">
      <w:pPr>
        <w:pStyle w:val="Tijeloteksta"/>
        <w:ind w:firstLine="708"/>
      </w:pPr>
      <w:r>
        <w:t xml:space="preserve">Prema odredbi čl. </w:t>
      </w:r>
      <w:proofErr w:type="spellStart"/>
      <w:r>
        <w:t>39</w:t>
      </w:r>
      <w:proofErr w:type="spellEnd"/>
      <w:r>
        <w:t>. st. 1.</w:t>
      </w:r>
      <w:r w:rsidR="00523595" w:rsidRPr="00780919">
        <w:t xml:space="preserve">  Stečajnog zakona („Narodne novine“ broj </w:t>
      </w:r>
      <w:proofErr w:type="spellStart"/>
      <w:r w:rsidR="00523595" w:rsidRPr="00780919">
        <w:t>44</w:t>
      </w:r>
      <w:proofErr w:type="spellEnd"/>
      <w:r w:rsidR="00523595" w:rsidRPr="00780919">
        <w:t>/</w:t>
      </w:r>
      <w:proofErr w:type="spellStart"/>
      <w:r w:rsidR="00523595" w:rsidRPr="00780919">
        <w:t>96</w:t>
      </w:r>
      <w:proofErr w:type="spellEnd"/>
      <w:r w:rsidR="00523595" w:rsidRPr="00780919">
        <w:t xml:space="preserve">, </w:t>
      </w:r>
      <w:proofErr w:type="spellStart"/>
      <w:r w:rsidR="00523595" w:rsidRPr="00780919">
        <w:t>29</w:t>
      </w:r>
      <w:proofErr w:type="spellEnd"/>
      <w:r w:rsidR="00523595" w:rsidRPr="00780919">
        <w:t>/</w:t>
      </w:r>
      <w:proofErr w:type="spellStart"/>
      <w:r w:rsidR="00523595" w:rsidRPr="00780919">
        <w:t>99</w:t>
      </w:r>
      <w:proofErr w:type="spellEnd"/>
      <w:r w:rsidR="00523595" w:rsidRPr="00780919">
        <w:t xml:space="preserve">, </w:t>
      </w:r>
      <w:proofErr w:type="spellStart"/>
      <w:r w:rsidR="00523595" w:rsidRPr="00780919">
        <w:t>129</w:t>
      </w:r>
      <w:proofErr w:type="spellEnd"/>
      <w:r w:rsidR="00523595" w:rsidRPr="00780919">
        <w:t>/</w:t>
      </w:r>
      <w:proofErr w:type="spellStart"/>
      <w:r w:rsidR="00523595" w:rsidRPr="00780919">
        <w:t>00</w:t>
      </w:r>
      <w:proofErr w:type="spellEnd"/>
      <w:r w:rsidR="00523595" w:rsidRPr="00780919">
        <w:t xml:space="preserve">, </w:t>
      </w:r>
      <w:proofErr w:type="spellStart"/>
      <w:r w:rsidR="00523595" w:rsidRPr="00780919">
        <w:t>123</w:t>
      </w:r>
      <w:proofErr w:type="spellEnd"/>
      <w:r w:rsidR="00523595" w:rsidRPr="00780919">
        <w:t>/</w:t>
      </w:r>
      <w:proofErr w:type="spellStart"/>
      <w:r w:rsidR="00523595" w:rsidRPr="00780919">
        <w:t>03</w:t>
      </w:r>
      <w:proofErr w:type="spellEnd"/>
      <w:r w:rsidR="00523595" w:rsidRPr="00780919">
        <w:t xml:space="preserve">, </w:t>
      </w:r>
      <w:proofErr w:type="spellStart"/>
      <w:r w:rsidR="00523595" w:rsidRPr="00780919">
        <w:t>82</w:t>
      </w:r>
      <w:proofErr w:type="spellEnd"/>
      <w:r w:rsidR="00523595" w:rsidRPr="00780919">
        <w:t>/</w:t>
      </w:r>
      <w:proofErr w:type="spellStart"/>
      <w:r w:rsidR="00523595" w:rsidRPr="00780919">
        <w:t>06</w:t>
      </w:r>
      <w:proofErr w:type="spellEnd"/>
      <w:r w:rsidR="00523595" w:rsidRPr="00780919">
        <w:t xml:space="preserve">, </w:t>
      </w:r>
      <w:proofErr w:type="spellStart"/>
      <w:r w:rsidR="00523595" w:rsidRPr="00780919">
        <w:t>116</w:t>
      </w:r>
      <w:proofErr w:type="spellEnd"/>
      <w:r w:rsidR="00523595" w:rsidRPr="00780919">
        <w:t>/</w:t>
      </w:r>
      <w:proofErr w:type="spellStart"/>
      <w:r w:rsidR="00523595" w:rsidRPr="00780919">
        <w:t>10</w:t>
      </w:r>
      <w:proofErr w:type="spellEnd"/>
      <w:r w:rsidR="00523595" w:rsidRPr="00780919">
        <w:t xml:space="preserve">, </w:t>
      </w:r>
      <w:proofErr w:type="spellStart"/>
      <w:r w:rsidR="00523595" w:rsidRPr="00780919">
        <w:t>25</w:t>
      </w:r>
      <w:proofErr w:type="spellEnd"/>
      <w:r w:rsidR="00523595" w:rsidRPr="00780919">
        <w:t>/</w:t>
      </w:r>
      <w:proofErr w:type="spellStart"/>
      <w:r w:rsidR="00523595" w:rsidRPr="00780919">
        <w:t>12</w:t>
      </w:r>
      <w:proofErr w:type="spellEnd"/>
      <w:r w:rsidR="00523595" w:rsidRPr="00780919">
        <w:t xml:space="preserve"> i </w:t>
      </w:r>
      <w:proofErr w:type="spellStart"/>
      <w:r w:rsidR="00523595" w:rsidRPr="00780919">
        <w:t>133</w:t>
      </w:r>
      <w:proofErr w:type="spellEnd"/>
      <w:r w:rsidR="00523595" w:rsidRPr="00780919">
        <w:t>/</w:t>
      </w:r>
      <w:proofErr w:type="spellStart"/>
      <w:r w:rsidR="00523595" w:rsidRPr="00780919">
        <w:t>12</w:t>
      </w:r>
      <w:proofErr w:type="spellEnd"/>
      <w:r w:rsidR="00523595" w:rsidRPr="00780919">
        <w:t xml:space="preserve">, dalje: </w:t>
      </w:r>
      <w:proofErr w:type="spellStart"/>
      <w:r w:rsidR="00523595" w:rsidRPr="00780919">
        <w:t>SZ</w:t>
      </w:r>
      <w:proofErr w:type="spellEnd"/>
      <w:r w:rsidR="00523595" w:rsidRPr="00780919">
        <w:t>)</w:t>
      </w:r>
      <w:r>
        <w:t xml:space="preserve">, koji se u ovom postupku primjenjuje temeljem odredbe članka </w:t>
      </w:r>
      <w:proofErr w:type="spellStart"/>
      <w:r>
        <w:t>441</w:t>
      </w:r>
      <w:proofErr w:type="spellEnd"/>
      <w:r>
        <w:t xml:space="preserve">. stavak 1.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stečajni se postupak pokreće prijedlogom vjerovnika ili dužnika ako zakonom nije drugačije određeno, a prema stavku 2. istog članka vjerovnik je ovlašten podnijeti </w:t>
      </w:r>
      <w:r w:rsidR="00523595" w:rsidRPr="00780919">
        <w:t xml:space="preserve"> prijedlog za otvaranje stečajnog postupka</w:t>
      </w:r>
      <w:r>
        <w:t xml:space="preserve"> ako učini vjerojatnim postojanje svoje tražbine i kojeg od stečajnih razloga. </w:t>
      </w:r>
    </w:p>
    <w:p w:rsidRDefault="00523595" w:rsidP="00523595" w:rsidR="00523595" w:rsidRPr="00780919">
      <w:pPr>
        <w:pStyle w:val="Tijeloteksta"/>
        <w:ind w:firstLine="708"/>
      </w:pPr>
    </w:p>
    <w:p w:rsidRDefault="00523595" w:rsidP="00523595" w:rsidR="008F368B">
      <w:pPr>
        <w:pStyle w:val="Tijeloteksta"/>
        <w:ind w:firstLine="708"/>
      </w:pPr>
      <w:r w:rsidRPr="00780919">
        <w:lastRenderedPageBreak/>
        <w:t>Rješenjem</w:t>
      </w:r>
      <w:r w:rsidR="008F368B">
        <w:t xml:space="preserve"> ovog suda od 2. ožujka </w:t>
      </w:r>
      <w:proofErr w:type="spellStart"/>
      <w:r w:rsidR="008F368B">
        <w:t>2015</w:t>
      </w:r>
      <w:proofErr w:type="spellEnd"/>
      <w:r w:rsidR="008F368B">
        <w:t xml:space="preserve">. pokrenut je postupak radi utvrđenja uvjeta za otvaranje stečajnog postupka, a dana 2. ožujka </w:t>
      </w:r>
      <w:proofErr w:type="spellStart"/>
      <w:r w:rsidR="008F368B">
        <w:t>2015</w:t>
      </w:r>
      <w:proofErr w:type="spellEnd"/>
      <w:r w:rsidR="008F368B">
        <w:t xml:space="preserve">. održano ročište radi izjašnjenja o prijedlogu. </w:t>
      </w:r>
    </w:p>
    <w:p w:rsidRDefault="008F368B" w:rsidP="00523595" w:rsidR="008F368B">
      <w:pPr>
        <w:pStyle w:val="Tijeloteksta"/>
        <w:ind w:firstLine="708"/>
      </w:pPr>
    </w:p>
    <w:p w:rsidRDefault="00523595" w:rsidP="00523595" w:rsidR="00523595">
      <w:pPr>
        <w:pStyle w:val="Tijeloteksta"/>
        <w:ind w:firstLine="708"/>
      </w:pPr>
      <w:r w:rsidRPr="00780919">
        <w:t xml:space="preserve"> </w:t>
      </w:r>
      <w:r w:rsidR="008F368B">
        <w:t xml:space="preserve">Rješenjem </w:t>
      </w:r>
      <w:r w:rsidRPr="00780919">
        <w:t xml:space="preserve">od </w:t>
      </w:r>
      <w:proofErr w:type="spellStart"/>
      <w:r w:rsidR="00F77CB8">
        <w:t>16</w:t>
      </w:r>
      <w:proofErr w:type="spellEnd"/>
      <w:r w:rsidR="00F77CB8">
        <w:t>. travnj</w:t>
      </w:r>
      <w:r>
        <w:t>a</w:t>
      </w:r>
      <w:r w:rsidRPr="00780919">
        <w:t xml:space="preserve"> </w:t>
      </w:r>
      <w:proofErr w:type="spellStart"/>
      <w:r w:rsidRPr="00780919">
        <w:t>201</w:t>
      </w:r>
      <w:r w:rsidR="00F77CB8">
        <w:t>5</w:t>
      </w:r>
      <w:proofErr w:type="spellEnd"/>
      <w:r w:rsidRPr="00780919">
        <w:t xml:space="preserve">. imenovan je </w:t>
      </w:r>
      <w:r w:rsidR="008F368B">
        <w:t xml:space="preserve">Stjepan </w:t>
      </w:r>
      <w:proofErr w:type="spellStart"/>
      <w:r w:rsidR="008F368B">
        <w:t>Rakarec</w:t>
      </w:r>
      <w:proofErr w:type="spellEnd"/>
      <w:r w:rsidR="008F368B">
        <w:t xml:space="preserve">, Velika Gorica, </w:t>
      </w:r>
      <w:proofErr w:type="spellStart"/>
      <w:r w:rsidR="008F368B">
        <w:t>Črnkovec</w:t>
      </w:r>
      <w:proofErr w:type="spellEnd"/>
      <w:r w:rsidR="008F368B">
        <w:t xml:space="preserve"> </w:t>
      </w:r>
      <w:proofErr w:type="spellStart"/>
      <w:r w:rsidR="008F368B">
        <w:t>16</w:t>
      </w:r>
      <w:proofErr w:type="spellEnd"/>
      <w:r w:rsidR="008F368B">
        <w:t xml:space="preserve">, </w:t>
      </w:r>
      <w:proofErr w:type="spellStart"/>
      <w:r w:rsidR="008F368B">
        <w:t>OIB</w:t>
      </w:r>
      <w:proofErr w:type="spellEnd"/>
      <w:r w:rsidR="008F368B">
        <w:t xml:space="preserve"> </w:t>
      </w:r>
      <w:proofErr w:type="spellStart"/>
      <w:r w:rsidR="008F368B">
        <w:t>64132194100</w:t>
      </w:r>
      <w:proofErr w:type="spellEnd"/>
      <w:r w:rsidR="008F368B">
        <w:t xml:space="preserve"> </w:t>
      </w:r>
      <w:r w:rsidRPr="00780919">
        <w:t>privremenim stečajnim upraviteljem u ovom predmetu,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B432B7" w:rsidP="00523595" w:rsidR="00B432B7">
      <w:pPr>
        <w:pStyle w:val="Tijeloteksta"/>
        <w:ind w:firstLine="708"/>
      </w:pPr>
    </w:p>
    <w:p w:rsidRDefault="00B432B7" w:rsidP="00B432B7" w:rsidR="00B432B7">
      <w:pPr>
        <w:ind w:firstLine="708"/>
        <w:jc w:val="both"/>
      </w:pPr>
      <w:r w:rsidRPr="006C5196">
        <w:t xml:space="preserve">Prema odredbi čl. </w:t>
      </w:r>
      <w:proofErr w:type="spellStart"/>
      <w:r>
        <w:t>132</w:t>
      </w:r>
      <w:proofErr w:type="spellEnd"/>
      <w:r w:rsidRPr="006C5196">
        <w:t xml:space="preserve">. st. 1. </w:t>
      </w:r>
      <w:proofErr w:type="spellStart"/>
      <w:r w:rsidRPr="006C5196">
        <w:t>SZ</w:t>
      </w:r>
      <w:proofErr w:type="spellEnd"/>
      <w:r w:rsidRPr="006C5196">
        <w:t>-a</w:t>
      </w:r>
      <w:r>
        <w:t xml:space="preserve"> </w:t>
      </w:r>
      <w:proofErr w:type="spellStart"/>
      <w:r>
        <w:t>15</w:t>
      </w:r>
      <w:proofErr w:type="spellEnd"/>
      <w:r w:rsidRPr="006C5196">
        <w:t xml:space="preserve"> ako </w:t>
      </w:r>
      <w:r>
        <w:t xml:space="preserve">se prije otvaranja stečajnog </w:t>
      </w:r>
      <w:proofErr w:type="spellStart"/>
      <w:r>
        <w:t>postuka</w:t>
      </w:r>
      <w:proofErr w:type="spellEnd"/>
      <w:r>
        <w:t xml:space="preserve"> utvrdi da imovina dužnika </w:t>
      </w:r>
      <w:r w:rsidRPr="006C5196">
        <w:t xml:space="preserve">koja bi ušla u </w:t>
      </w:r>
      <w:r>
        <w:t>stečajnu masu nije dovoljna ni</w:t>
      </w:r>
      <w:r w:rsidRPr="006C5196">
        <w:t xml:space="preserve"> za namirenje troškova tog</w:t>
      </w:r>
      <w:r>
        <w:t>a</w:t>
      </w:r>
      <w:r w:rsidRPr="006C5196">
        <w:t xml:space="preserve"> postupka ili je neznatne vrijednosti,</w:t>
      </w:r>
      <w:r>
        <w:t xml:space="preserve"> rješenjem će se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 i otvorenog stečajnog postupka. </w:t>
      </w:r>
    </w:p>
    <w:p w:rsidRDefault="00B432B7" w:rsidP="00523595" w:rsidR="00B432B7" w:rsidRPr="00780919">
      <w:pPr>
        <w:pStyle w:val="Tijeloteksta"/>
        <w:ind w:firstLine="708"/>
      </w:pPr>
    </w:p>
    <w:p w:rsidRDefault="00523595" w:rsidP="00523595" w:rsidR="00523595" w:rsidRPr="006C5196">
      <w:pPr>
        <w:pStyle w:val="Tijeloteksta"/>
        <w:ind w:firstLine="708"/>
      </w:pPr>
    </w:p>
    <w:p w:rsidRDefault="00523595" w:rsidP="00F77CB8" w:rsidR="00523595" w:rsidRPr="00780919">
      <w:pPr>
        <w:ind w:firstLine="708"/>
        <w:jc w:val="both"/>
      </w:pPr>
      <w:r w:rsidRPr="00780919">
        <w:t>Iz izvješća stečajnog upravitelja proizlazi da je kod dužnika ostvaren stečajni razlog-</w:t>
      </w:r>
      <w:r>
        <w:t>nesposobnos</w:t>
      </w:r>
      <w:r w:rsidRPr="00780919">
        <w:t>t</w:t>
      </w:r>
      <w:r>
        <w:t xml:space="preserve"> za plaćanje</w:t>
      </w:r>
      <w:r w:rsidR="00F77CB8">
        <w:t xml:space="preserve"> i prezaduženosti, te da imovina dužnika nije dostatna za namirenje predvidivih troškova prethodnog i stečajnog postupka</w:t>
      </w:r>
      <w:r w:rsidRPr="00780919">
        <w:t xml:space="preserve">. Slijedom navedenog, predložio je da se pozovu zainteresirani vjerovnici predujmiti troškove stečajnog postupka u iznosu od </w:t>
      </w:r>
      <w:proofErr w:type="spellStart"/>
      <w:r>
        <w:t>3</w:t>
      </w:r>
      <w:r w:rsidR="00F77CB8">
        <w:t>9</w:t>
      </w:r>
      <w:r w:rsidRPr="00780919">
        <w:t>.000</w:t>
      </w:r>
      <w:proofErr w:type="spellEnd"/>
      <w:r w:rsidRPr="00780919">
        <w:t>,</w:t>
      </w:r>
      <w:proofErr w:type="spellStart"/>
      <w:r w:rsidRPr="00780919">
        <w:t>00</w:t>
      </w:r>
      <w:proofErr w:type="spellEnd"/>
      <w:r w:rsidRPr="00780919">
        <w:t xml:space="preserve"> kn </w:t>
      </w:r>
      <w:r w:rsidR="00F77CB8">
        <w:t>te</w:t>
      </w:r>
      <w:r w:rsidRPr="00780919">
        <w:t xml:space="preserve"> ako nitko ne predujmi navedene troškove, predložio je stečaj otvoriti i istovremeno zaključiti u skladu s čl. </w:t>
      </w:r>
      <w:proofErr w:type="spellStart"/>
      <w:r w:rsidR="00F77CB8">
        <w:t>132</w:t>
      </w:r>
      <w:proofErr w:type="spellEnd"/>
      <w:r w:rsidRPr="00780919">
        <w:t xml:space="preserve">. st. </w:t>
      </w:r>
      <w:r w:rsidR="00F77CB8">
        <w:t>2</w:t>
      </w:r>
      <w:r w:rsidRPr="00780919">
        <w:t xml:space="preserve">. </w:t>
      </w:r>
      <w:proofErr w:type="spellStart"/>
      <w:r w:rsidR="00F77CB8">
        <w:t>SZ</w:t>
      </w:r>
      <w:proofErr w:type="spellEnd"/>
      <w:r w:rsidR="00F77CB8">
        <w:t xml:space="preserve">-a </w:t>
      </w:r>
      <w:proofErr w:type="spellStart"/>
      <w:r w:rsidR="00F77CB8">
        <w:t>15</w:t>
      </w:r>
      <w:proofErr w:type="spellEnd"/>
      <w:r w:rsidRPr="00780919">
        <w:t>.</w:t>
      </w:r>
    </w:p>
    <w:p w:rsidRDefault="00523595" w:rsidP="00523595" w:rsidR="00523595" w:rsidRPr="00780919">
      <w:pPr>
        <w:ind w:firstLine="708"/>
        <w:jc w:val="both"/>
      </w:pPr>
    </w:p>
    <w:p w:rsidRDefault="00523595" w:rsidP="00523595" w:rsidR="00523595" w:rsidRPr="00780919">
      <w:pPr>
        <w:ind w:firstLine="708"/>
        <w:jc w:val="both"/>
      </w:pPr>
      <w:r>
        <w:t>P</w:t>
      </w:r>
      <w:r w:rsidRPr="00780919">
        <w:t>unomoćnik dužnika i zastupnik po zakonu dužnika nisu imali primjedbi na izvješće privremenog stečajnog upravitelja.</w:t>
      </w:r>
    </w:p>
    <w:p w:rsidRDefault="00523595" w:rsidP="00523595" w:rsidR="00523595" w:rsidRPr="006C5196">
      <w:pPr>
        <w:jc w:val="both"/>
      </w:pPr>
    </w:p>
    <w:p w:rsidRDefault="00B432B7" w:rsidP="00523595" w:rsidR="00523595">
      <w:pPr>
        <w:ind w:firstLine="708"/>
        <w:jc w:val="both"/>
      </w:pPr>
      <w:r>
        <w:t>P</w:t>
      </w:r>
      <w:r w:rsidR="00F77CB8">
        <w:t xml:space="preserve">ravomoćnim </w:t>
      </w:r>
      <w:r w:rsidR="00523595" w:rsidRPr="006C5196">
        <w:t xml:space="preserve">rješenjem </w:t>
      </w:r>
      <w:r w:rsidR="00F77CB8">
        <w:t xml:space="preserve">ovog suda </w:t>
      </w:r>
      <w:r w:rsidR="00523595" w:rsidRPr="006C5196">
        <w:t xml:space="preserve">od </w:t>
      </w:r>
      <w:proofErr w:type="spellStart"/>
      <w:r w:rsidR="00523595">
        <w:t>1</w:t>
      </w:r>
      <w:r w:rsidR="00F77CB8">
        <w:t>6</w:t>
      </w:r>
      <w:proofErr w:type="spellEnd"/>
      <w:r w:rsidR="00F77CB8">
        <w:t xml:space="preserve">. srpnja </w:t>
      </w:r>
      <w:proofErr w:type="spellStart"/>
      <w:r w:rsidR="00523595" w:rsidRPr="006C5196">
        <w:t>201</w:t>
      </w:r>
      <w:r w:rsidR="00F77CB8">
        <w:t>5</w:t>
      </w:r>
      <w:proofErr w:type="spellEnd"/>
      <w:r w:rsidR="00523595" w:rsidRPr="006C5196">
        <w:t xml:space="preserve">. </w:t>
      </w:r>
      <w:r>
        <w:t xml:space="preserve">pozvane su </w:t>
      </w:r>
      <w:r w:rsidR="00F77CB8">
        <w:t>osobe koje imaju pravni interes za provedbu stečajnog postupka</w:t>
      </w:r>
      <w:r w:rsidR="00523595" w:rsidRPr="006C5196">
        <w:t xml:space="preserve"> u roku od </w:t>
      </w:r>
      <w:proofErr w:type="spellStart"/>
      <w:r w:rsidR="00F77CB8">
        <w:t>15</w:t>
      </w:r>
      <w:proofErr w:type="spellEnd"/>
      <w:r w:rsidR="00F77CB8">
        <w:t xml:space="preserve"> </w:t>
      </w:r>
      <w:r w:rsidR="00523595" w:rsidRPr="006C5196">
        <w:t xml:space="preserve">dana predujmiti iznos od </w:t>
      </w:r>
      <w:proofErr w:type="spellStart"/>
      <w:r w:rsidR="00523595">
        <w:t>3</w:t>
      </w:r>
      <w:r w:rsidR="00F77CB8">
        <w:t>9</w:t>
      </w:r>
      <w:r w:rsidR="00523595">
        <w:t>.000</w:t>
      </w:r>
      <w:proofErr w:type="spellEnd"/>
      <w:r w:rsidR="00523595" w:rsidRPr="006C5196">
        <w:t>,</w:t>
      </w:r>
      <w:proofErr w:type="spellStart"/>
      <w:r w:rsidR="00523595" w:rsidRPr="006C5196">
        <w:t>00</w:t>
      </w:r>
      <w:proofErr w:type="spellEnd"/>
      <w:r w:rsidR="00523595" w:rsidRPr="006C5196">
        <w:t xml:space="preserve"> kn za pokriće troškova prethodnog i stečajnog postupka. Navedeno rješenje objavljeno j</w:t>
      </w:r>
      <w:r w:rsidR="00523595">
        <w:t xml:space="preserve">e u „Narodnim novinama“ broj </w:t>
      </w:r>
      <w:proofErr w:type="spellStart"/>
      <w:r w:rsidR="00F77CB8">
        <w:t>81</w:t>
      </w:r>
      <w:proofErr w:type="spellEnd"/>
      <w:r w:rsidR="00F77CB8">
        <w:t>/</w:t>
      </w:r>
      <w:proofErr w:type="spellStart"/>
      <w:r w:rsidR="00F77CB8">
        <w:t>15</w:t>
      </w:r>
      <w:proofErr w:type="spellEnd"/>
      <w:r w:rsidR="00523595" w:rsidRPr="006C5196">
        <w:t xml:space="preserve"> od </w:t>
      </w:r>
      <w:proofErr w:type="spellStart"/>
      <w:r w:rsidR="00F77CB8">
        <w:t>22</w:t>
      </w:r>
      <w:proofErr w:type="spellEnd"/>
      <w:r w:rsidR="00F77CB8">
        <w:t xml:space="preserve">. srpnja </w:t>
      </w:r>
      <w:proofErr w:type="spellStart"/>
      <w:r w:rsidR="00F77CB8">
        <w:t>2015</w:t>
      </w:r>
      <w:proofErr w:type="spellEnd"/>
      <w:r w:rsidR="00F77CB8">
        <w:t>.</w:t>
      </w:r>
      <w:r w:rsidR="00523595" w:rsidRPr="006C5196">
        <w:t xml:space="preserve"> </w:t>
      </w:r>
      <w:r w:rsidR="00F77CB8">
        <w:t xml:space="preserve">Osobe </w:t>
      </w:r>
      <w:r w:rsidR="00523595" w:rsidRPr="006C5196">
        <w:t xml:space="preserve"> </w:t>
      </w:r>
      <w:r w:rsidR="00F77CB8">
        <w:t xml:space="preserve">koje imaju pravni interes za provedbu stečajnog postupka </w:t>
      </w:r>
      <w:r w:rsidR="00523595" w:rsidRPr="006C5196">
        <w:t xml:space="preserve">nisu predujmili iznos od </w:t>
      </w:r>
      <w:proofErr w:type="spellStart"/>
      <w:r w:rsidR="00523595">
        <w:t>3</w:t>
      </w:r>
      <w:r w:rsidR="00F77CB8">
        <w:t>9</w:t>
      </w:r>
      <w:r w:rsidR="00523595">
        <w:t>.000</w:t>
      </w:r>
      <w:proofErr w:type="spellEnd"/>
      <w:r w:rsidR="00523595" w:rsidRPr="006C5196">
        <w:t>,</w:t>
      </w:r>
      <w:proofErr w:type="spellStart"/>
      <w:r w:rsidR="00523595" w:rsidRPr="006C5196">
        <w:t>00</w:t>
      </w:r>
      <w:proofErr w:type="spellEnd"/>
      <w:r w:rsidR="00523595" w:rsidRPr="006C5196">
        <w:t xml:space="preserve"> kn za pokriće troškova prethodnog i stečajnog postupka. </w:t>
      </w:r>
    </w:p>
    <w:p w:rsidRDefault="00B432B7" w:rsidP="00523595" w:rsidR="00B432B7">
      <w:pPr>
        <w:ind w:firstLine="708"/>
        <w:jc w:val="both"/>
      </w:pPr>
    </w:p>
    <w:p w:rsidRDefault="00B432B7" w:rsidP="00523595" w:rsidR="00B432B7">
      <w:pPr>
        <w:ind w:firstLine="708"/>
        <w:jc w:val="both"/>
      </w:pPr>
    </w:p>
    <w:p w:rsidRDefault="00523595" w:rsidP="00523595" w:rsidR="00523595" w:rsidRPr="006C5196">
      <w:pPr>
        <w:jc w:val="both"/>
      </w:pPr>
      <w:r w:rsidRPr="006C5196">
        <w:t xml:space="preserve">           Prema odredbi čl. 4. st, 1. i 2. </w:t>
      </w:r>
      <w:proofErr w:type="spellStart"/>
      <w:r w:rsidRPr="006C5196">
        <w:t>SZ</w:t>
      </w:r>
      <w:proofErr w:type="spellEnd"/>
      <w:r w:rsidRPr="006C5196">
        <w:t>-a, stečajni postupak se može otvoriti samo ako se utvrdi postojanje kojeg od zakonom predviđenih stečajnih razloga, a stečajni su razlozi nesposobnost za plaćanje i prezaduženost.</w:t>
      </w:r>
    </w:p>
    <w:p w:rsidRDefault="00B432B7" w:rsidP="00523595" w:rsidR="00523595">
      <w:pPr>
        <w:jc w:val="both"/>
      </w:pPr>
      <w:r>
        <w:tab/>
        <w:t>Na temelju izviješća privremenog steča</w:t>
      </w:r>
      <w:r w:rsidR="00765A3A">
        <w:t xml:space="preserve">jnog upravitelja, te potvrde FINA-e od </w:t>
      </w:r>
      <w:proofErr w:type="spellStart"/>
      <w:r w:rsidR="00765A3A">
        <w:t>20</w:t>
      </w:r>
      <w:proofErr w:type="spellEnd"/>
      <w:r w:rsidR="00765A3A">
        <w:t xml:space="preserve">. studenog </w:t>
      </w:r>
      <w:proofErr w:type="spellStart"/>
      <w:r w:rsidR="00765A3A">
        <w:t>2014</w:t>
      </w:r>
      <w:proofErr w:type="spellEnd"/>
      <w:r w:rsidR="00765A3A">
        <w:t xml:space="preserve">. sud je nedvojbenim utvrdio kod dužnika postojanje stečajnog razloga nesposobnosti za plaćanje. </w:t>
      </w:r>
    </w:p>
    <w:p w:rsidRDefault="00765A3A" w:rsidP="00523595" w:rsidR="00765A3A">
      <w:pPr>
        <w:jc w:val="both"/>
      </w:pPr>
      <w:r>
        <w:tab/>
        <w:t xml:space="preserve">Prema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ako osobe koje imaju pravni interes za provedbu stečajnog postupka u roku od </w:t>
      </w:r>
      <w:proofErr w:type="spellStart"/>
      <w:r>
        <w:t>15</w:t>
      </w:r>
      <w:proofErr w:type="spellEnd"/>
      <w:r>
        <w:t xml:space="preserve"> dana ne uplate predujam za namirenje troškova prethodnog i stečajnog postupka, sud će donijeti rješenje za </w:t>
      </w:r>
      <w:proofErr w:type="spellStart"/>
      <w:r>
        <w:t>otvranje</w:t>
      </w:r>
      <w:proofErr w:type="spellEnd"/>
      <w:r>
        <w:t xml:space="preserve"> i zaključenje stečajnog postupka. </w:t>
      </w:r>
    </w:p>
    <w:p w:rsidRDefault="00765A3A" w:rsidP="00523595" w:rsidR="00765A3A">
      <w:pPr>
        <w:jc w:val="both"/>
      </w:pPr>
      <w:r>
        <w:tab/>
        <w:t xml:space="preserve">Kako dakle osobe koje imaju pravni interes za provedbu stečajnog postupka nisu u dodijeljenom roku uplatile predujam valjalo je temeljem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, otvoriti i zaključiti stečajni postupak nad dužnikom. </w:t>
      </w:r>
    </w:p>
    <w:p w:rsidRDefault="00B0395B" w:rsidP="00523595" w:rsidR="00B0395B">
      <w:pPr>
        <w:jc w:val="both"/>
      </w:pPr>
    </w:p>
    <w:p w:rsidRDefault="00AE7900" w:rsidP="00523595" w:rsidR="00AE7900">
      <w:pPr>
        <w:jc w:val="both"/>
      </w:pPr>
    </w:p>
    <w:p w:rsidRDefault="00AE7900" w:rsidP="00523595" w:rsidR="00AE7900">
      <w:pPr>
        <w:jc w:val="both"/>
      </w:pPr>
    </w:p>
    <w:p w:rsidRDefault="00AE7900" w:rsidP="00523595" w:rsidR="00AE7900">
      <w:pPr>
        <w:jc w:val="both"/>
      </w:pPr>
    </w:p>
    <w:p w:rsidRDefault="00AE7900" w:rsidP="00523595" w:rsidR="00AE7900">
      <w:pPr>
        <w:jc w:val="both"/>
      </w:pPr>
    </w:p>
    <w:p w:rsidRDefault="00B0395B" w:rsidP="00523595" w:rsidR="00B0395B" w:rsidRPr="006C5196">
      <w:pPr>
        <w:jc w:val="both"/>
      </w:pPr>
      <w:r>
        <w:tab/>
      </w:r>
    </w:p>
    <w:p w:rsidRDefault="00523595" w:rsidP="00AE7900" w:rsidR="00523595">
      <w:pPr>
        <w:jc w:val="both"/>
      </w:pPr>
      <w:r w:rsidRPr="006C5196">
        <w:t xml:space="preserve">           </w:t>
      </w: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98704F">
        <w:t>15</w:t>
      </w:r>
      <w:proofErr w:type="spellEnd"/>
      <w:r w:rsidR="0098704F">
        <w:t>. listopada</w:t>
      </w:r>
      <w:r w:rsidR="00726879">
        <w:t xml:space="preserve"> </w:t>
      </w:r>
      <w:r w:rsidR="003E0E43">
        <w:t xml:space="preserve"> </w:t>
      </w:r>
      <w:proofErr w:type="spellStart"/>
      <w:r w:rsidR="003E0E43">
        <w:t>2015</w:t>
      </w:r>
      <w:proofErr w:type="spellEnd"/>
      <w:r w:rsidR="003E0E43">
        <w:t>.</w:t>
      </w:r>
    </w:p>
    <w:p w:rsidRDefault="00C12410" w:rsidP="00C12410" w:rsidR="00C12410" w:rsidRPr="006C5196"/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 w:rsidRPr="006C5196">
      <w:pPr>
        <w:jc w:val="right"/>
      </w:pPr>
      <w:r>
        <w:t>Ante Galić</w:t>
      </w:r>
      <w:r w:rsidR="00EA52D5">
        <w:t xml:space="preserve"> </w:t>
      </w:r>
      <w:r w:rsidR="002C1044">
        <w:t>v.r.</w:t>
      </w:r>
    </w:p>
    <w:p w:rsidRDefault="00363447" w:rsidP="00C12410" w:rsidR="00363447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6507C9" w:rsidP="00363447" w:rsidR="006507C9">
      <w:pPr>
        <w:jc w:val="both"/>
      </w:pPr>
    </w:p>
    <w:p w:rsidRDefault="002C1044" w:rsidP="00363447" w:rsidR="002C1044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C1044" w:rsidP="00363447" w:rsidR="002C1044">
      <w:pPr>
        <w:jc w:val="both"/>
      </w:pPr>
      <w:r>
        <w:t xml:space="preserve">Ivanka </w:t>
      </w:r>
      <w:r w:rsidR="003232D4">
        <w:t>Kelava</w:t>
      </w:r>
    </w:p>
    <w:p w:rsidRDefault="003E0E43" w:rsidP="00363447" w:rsidR="003E0E43">
      <w:pPr>
        <w:jc w:val="both"/>
      </w:pPr>
    </w:p>
    <w:p w:rsidRDefault="00B9009A" w:rsidP="00363447" w:rsidR="00B9009A">
      <w:pPr>
        <w:jc w:val="both"/>
      </w:pPr>
    </w:p>
    <w:p w:rsidRDefault="00B9009A" w:rsidP="00B9009A" w:rsidR="00B9009A">
      <w:r>
        <w:t>DNA:</w:t>
      </w:r>
    </w:p>
    <w:p w:rsidRDefault="00B9009A" w:rsidP="00B9009A" w:rsidR="00B9009A">
      <w:pPr>
        <w:numPr>
          <w:ilvl w:val="0"/>
          <w:numId w:val="3"/>
        </w:numPr>
      </w:pPr>
      <w:r>
        <w:t>predlagatelju/dužniku po pun.</w:t>
      </w:r>
    </w:p>
    <w:p w:rsidRDefault="00B9009A" w:rsidP="00B9009A" w:rsidR="00B9009A">
      <w:pPr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dužnika </w:t>
      </w:r>
    </w:p>
    <w:p w:rsidRDefault="00B9009A" w:rsidP="00B9009A" w:rsidR="00B9009A">
      <w:pPr>
        <w:numPr>
          <w:ilvl w:val="0"/>
          <w:numId w:val="3"/>
        </w:numPr>
      </w:pPr>
      <w:r>
        <w:t xml:space="preserve"> st. upravitelju</w:t>
      </w:r>
    </w:p>
    <w:p w:rsidRDefault="00B9009A" w:rsidP="00B9009A" w:rsidR="00B9009A">
      <w:pPr>
        <w:numPr>
          <w:ilvl w:val="0"/>
          <w:numId w:val="3"/>
        </w:numPr>
      </w:pPr>
      <w:r>
        <w:t xml:space="preserve"> stečajni upisnik</w:t>
      </w:r>
    </w:p>
    <w:p w:rsidRDefault="00B9009A" w:rsidP="00B9009A" w:rsidR="00B9009A">
      <w:pPr>
        <w:numPr>
          <w:ilvl w:val="0"/>
          <w:numId w:val="3"/>
        </w:numPr>
      </w:pPr>
      <w:r>
        <w:t xml:space="preserve"> sudski registar po pravomoćnosti</w:t>
      </w:r>
    </w:p>
    <w:p w:rsidRDefault="00B9009A" w:rsidP="00B9009A" w:rsidR="00B9009A">
      <w:pPr>
        <w:numPr>
          <w:ilvl w:val="0"/>
          <w:numId w:val="3"/>
        </w:numPr>
      </w:pPr>
      <w:r>
        <w:t xml:space="preserve">e- oglasna ploča suda </w:t>
      </w:r>
      <w:proofErr w:type="spellStart"/>
      <w:r>
        <w:t>30</w:t>
      </w:r>
      <w:proofErr w:type="spellEnd"/>
      <w:r>
        <w:t xml:space="preserve"> dana</w:t>
      </w:r>
    </w:p>
    <w:p w:rsidRDefault="00B9009A" w:rsidP="00B9009A" w:rsidR="00B9009A">
      <w:pPr>
        <w:numPr>
          <w:ilvl w:val="0"/>
          <w:numId w:val="3"/>
        </w:numPr>
      </w:pPr>
      <w:r>
        <w:t xml:space="preserve"> </w:t>
      </w:r>
      <w:proofErr w:type="spellStart"/>
      <w:r>
        <w:t>ŽDO</w:t>
      </w:r>
      <w:proofErr w:type="spellEnd"/>
      <w:r>
        <w:t xml:space="preserve"> – Zagreb, Građansko-upravni odjel</w:t>
      </w:r>
    </w:p>
    <w:p w:rsidRDefault="00B9009A" w:rsidP="00B9009A" w:rsidR="00B9009A">
      <w:pPr>
        <w:numPr>
          <w:ilvl w:val="0"/>
          <w:numId w:val="3"/>
        </w:numPr>
      </w:pPr>
      <w:r>
        <w:t xml:space="preserve"> Porezna uprava Zagreb</w:t>
      </w:r>
    </w:p>
    <w:p w:rsidRDefault="00B9009A" w:rsidP="00B9009A" w:rsidR="00B9009A">
      <w:pPr>
        <w:numPr>
          <w:ilvl w:val="0"/>
          <w:numId w:val="3"/>
        </w:numPr>
      </w:pPr>
      <w:r>
        <w:t xml:space="preserve"> Ministarstvo pravosuđa RH</w:t>
      </w:r>
    </w:p>
    <w:p w:rsidRDefault="00B9009A" w:rsidP="00B9009A" w:rsidR="00B9009A">
      <w:pPr>
        <w:numPr>
          <w:ilvl w:val="0"/>
          <w:numId w:val="3"/>
        </w:numPr>
      </w:pPr>
      <w:r>
        <w:t xml:space="preserve"> FINA Zagreb</w:t>
      </w:r>
    </w:p>
    <w:p w:rsidRDefault="00B9009A" w:rsidP="00B9009A" w:rsidR="00B9009A"/>
    <w:p w:rsidRDefault="00B9009A" w:rsidP="00363447" w:rsidR="00B9009A" w:rsidRPr="006C5196">
      <w:pPr>
        <w:jc w:val="both"/>
      </w:pPr>
    </w:p>
    <w:sectPr w:rsidR="00B9009A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5F22F2">
      <w:rPr>
        <w:rFonts w:cs="Times New Roman" w:hAnsi="Times New Roman" w:ascii="Times New Roman"/>
        <w:b w:val="false"/>
        <w:sz w:val="24"/>
        <w:szCs w:val="24"/>
      </w:rPr>
      <w:t>936</w:t>
    </w:r>
    <w:proofErr w:type="spellEnd"/>
    <w:r w:rsidR="00EA52D5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EA52D5">
      <w:rPr>
        <w:rFonts w:cs="Times New Roman" w:hAnsi="Times New Roman" w:ascii="Times New Roman"/>
        <w:b w:val="false"/>
        <w:sz w:val="24"/>
        <w:szCs w:val="24"/>
      </w:rPr>
      <w:t>14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12410"/>
    <w:rsid w:val="000B4CD8"/>
    <w:rsid w:val="000C5D82"/>
    <w:rsid w:val="00102A0F"/>
    <w:rsid w:val="00144607"/>
    <w:rsid w:val="00156BF5"/>
    <w:rsid w:val="0023149C"/>
    <w:rsid w:val="002B0102"/>
    <w:rsid w:val="002C1044"/>
    <w:rsid w:val="003232D4"/>
    <w:rsid w:val="00347CA4"/>
    <w:rsid w:val="00351508"/>
    <w:rsid w:val="00363447"/>
    <w:rsid w:val="00392E4D"/>
    <w:rsid w:val="003E0E43"/>
    <w:rsid w:val="00410190"/>
    <w:rsid w:val="00424FE6"/>
    <w:rsid w:val="0044106C"/>
    <w:rsid w:val="00471353"/>
    <w:rsid w:val="004C5B58"/>
    <w:rsid w:val="004D34E6"/>
    <w:rsid w:val="005224DC"/>
    <w:rsid w:val="00523595"/>
    <w:rsid w:val="00533C92"/>
    <w:rsid w:val="005448EA"/>
    <w:rsid w:val="005F0ECA"/>
    <w:rsid w:val="005F22F2"/>
    <w:rsid w:val="00603A21"/>
    <w:rsid w:val="006507C9"/>
    <w:rsid w:val="006671E6"/>
    <w:rsid w:val="006B10DF"/>
    <w:rsid w:val="006C5196"/>
    <w:rsid w:val="00726879"/>
    <w:rsid w:val="00763C6C"/>
    <w:rsid w:val="00765A3A"/>
    <w:rsid w:val="00780919"/>
    <w:rsid w:val="007E349A"/>
    <w:rsid w:val="0082423D"/>
    <w:rsid w:val="00897713"/>
    <w:rsid w:val="008E59F9"/>
    <w:rsid w:val="008F368B"/>
    <w:rsid w:val="00910DEA"/>
    <w:rsid w:val="009427E4"/>
    <w:rsid w:val="00976D9E"/>
    <w:rsid w:val="0098704F"/>
    <w:rsid w:val="00987455"/>
    <w:rsid w:val="009B7AB6"/>
    <w:rsid w:val="009C6B90"/>
    <w:rsid w:val="009E4E4C"/>
    <w:rsid w:val="00A22B7B"/>
    <w:rsid w:val="00AD69C1"/>
    <w:rsid w:val="00AE7900"/>
    <w:rsid w:val="00B0395B"/>
    <w:rsid w:val="00B221D4"/>
    <w:rsid w:val="00B432B7"/>
    <w:rsid w:val="00B8024A"/>
    <w:rsid w:val="00B9009A"/>
    <w:rsid w:val="00BC2DA8"/>
    <w:rsid w:val="00BD17D3"/>
    <w:rsid w:val="00C12410"/>
    <w:rsid w:val="00C12C33"/>
    <w:rsid w:val="00C47008"/>
    <w:rsid w:val="00C755A1"/>
    <w:rsid w:val="00CA4E71"/>
    <w:rsid w:val="00CB478B"/>
    <w:rsid w:val="00D85CC6"/>
    <w:rsid w:val="00E46026"/>
    <w:rsid w:val="00E63E36"/>
    <w:rsid w:val="00EA12FC"/>
    <w:rsid w:val="00EA52D5"/>
    <w:rsid w:val="00EB51F8"/>
    <w:rsid w:val="00F51E11"/>
    <w:rsid w:val="00F61CF3"/>
    <w:rsid w:val="00F77CB8"/>
    <w:rsid w:val="00FA7982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424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F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8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St-936/2014-21</izvorni_sadrzaj>
    <derivirana_varijabla naziv="DomainObject.Oznaka_1">St-936/2014-21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St-936/2014</izvorni_sadrzaj>
    <derivirana_varijabla naziv="DomainObject.Predmet.OznakaBroj_1">St-936/2014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državnim biljezima</izvorni_sadrzaj>
    <derivirana_varijabla naziv="DomainObject.Predmet.PrimjedbaSuca_1">pristojba plaćena državnim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EUROMEHANIKA SERVISI d.o.o.</izvorni_sadrzaj>
    <derivirana_varijabla naziv="DomainObject.Predmet.ProtustrankaFormated_1">  EUROMEHANIKA SERVISI d.o.o.</derivirana_varijabla>
  </DomainObject.Predmet.ProtustrankaFormated>
  <DomainObject.Predmet.ProtustrankaFormatedOIB>
    <izvorni_sadrzaj>  EUROMEHANIKA SERVISI d.o.o., OIB 91177233749</izvorni_sadrzaj>
    <derivirana_varijabla naziv="DomainObject.Predmet.ProtustrankaFormatedOIB_1">  EUROMEHANIKA SERVISI d.o.o., OIB 91177233749</derivirana_varijabla>
  </DomainObject.Predmet.ProtustrankaFormatedOIB>
  <DomainObject.Predmet.ProtustrankaFormatedWithAdress>
    <izvorni_sadrzaj> EUROMEHANIKA SERVISI d.o.o., Samoborska cesta 253, 10000 Zagreb</izvorni_sadrzaj>
    <derivirana_varijabla naziv="DomainObject.Predmet.ProtustrankaFormatedWithAdress_1"> EUROMEHANIKA SERVISI d.o.o., Samoborska cesta 253, 10000 Zagreb</derivirana_varijabla>
  </DomainObject.Predmet.ProtustrankaFormatedWithAdress>
  <DomainObject.Predmet.ProtustrankaFormatedWithAdressOIB>
    <izvorni_sadrzaj> EUROMEHANIKA SERVISI d.o.o., OIB 91177233749, Samoborska cesta 253, 10000 Zagreb</izvorni_sadrzaj>
    <derivirana_varijabla naziv="DomainObject.Predmet.ProtustrankaFormatedWithAdressOIB_1"> EUROMEHANIKA SERVISI d.o.o., OIB 91177233749, Samoborska cesta 253, 10000 Zagreb</derivirana_varijabla>
  </DomainObject.Predmet.ProtustrankaFormatedWithAdressOIB>
  <DomainObject.Predmet.ProtustrankaWithAdress>
    <izvorni_sadrzaj>EUROMEHANIKA SERVISI d.o.o. Samoborska cesta 253, 10000 Zagreb</izvorni_sadrzaj>
    <derivirana_varijabla naziv="DomainObject.Predmet.ProtustrankaWithAdress_1">EUROMEHANIKA SERVISI d.o.o. Samoborska cesta 253, 10000 Zagreb</derivirana_varijabla>
  </DomainObject.Predmet.ProtustrankaWithAdress>
  <DomainObject.Predmet.ProtustrankaWithAdressOIB>
    <izvorni_sadrzaj>EUROMEHANIKA SERVISI d.o.o., OIB 91177233749, Samoborska cesta 253, 10000 Zagreb</izvorni_sadrzaj>
    <derivirana_varijabla naziv="DomainObject.Predmet.ProtustrankaWithAdressOIB_1">EUROMEHANIKA SERVISI d.o.o., OIB 91177233749, Samoborska cesta 253, 10000 Zagreb</derivirana_varijabla>
  </DomainObject.Predmet.ProtustrankaWithAdressOIB>
  <DomainObject.Predmet.ProtustrankaNazivFormated>
    <izvorni_sadrzaj>EUROMEHANIKA SERVISI d.o.o.</izvorni_sadrzaj>
    <derivirana_varijabla naziv="DomainObject.Predmet.ProtustrankaNazivFormated_1">EUROMEHANIKA SERVISI d.o.o.</derivirana_varijabla>
  </DomainObject.Predmet.ProtustrankaNazivFormated>
  <DomainObject.Predmet.ProtustrankaNazivFormatedOIB>
    <izvorni_sadrzaj>EUROMEHANIKA SERVISI d.o.o., OIB 91177233749</izvorni_sadrzaj>
    <derivirana_varijabla naziv="DomainObject.Predmet.ProtustrankaNazivFormatedOIB_1">EUROMEHANIKA SERVISI d.o.o., OIB 91177233749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Letinčić</izvorni_sadrzaj>
    <derivirana_varijabla naziv="DomainObject.Predmet.StrankaFormated_1">  Ivan Letinčić</derivirana_varijabla>
  </DomainObject.Predmet.StrankaFormated>
  <DomainObject.Predmet.StrankaFormatedOIB>
    <izvorni_sadrzaj>  Ivan Letinčić, OIB 76727451484</izvorni_sadrzaj>
    <derivirana_varijabla naziv="DomainObject.Predmet.StrankaFormatedOIB_1">  Ivan Letinčić, OIB 76727451484</derivirana_varijabla>
  </DomainObject.Predmet.StrankaFormatedOIB>
  <DomainObject.Predmet.StrankaFormatedWithAdress>
    <izvorni_sadrzaj> Ivan Letinčić, Letinčićeva 18, 10000 Zagreb</izvorni_sadrzaj>
    <derivirana_varijabla naziv="DomainObject.Predmet.StrankaFormatedWithAdress_1"> Ivan Letinčić, Letinčićeva 18, 10000 Zagreb</derivirana_varijabla>
  </DomainObject.Predmet.StrankaFormatedWithAdress>
  <DomainObject.Predmet.StrankaFormatedWithAdressOIB>
    <izvorni_sadrzaj> Ivan Letinčić, OIB 76727451484, Letinčićeva 18, 10000 Zagreb</izvorni_sadrzaj>
    <derivirana_varijabla naziv="DomainObject.Predmet.StrankaFormatedWithAdressOIB_1"> Ivan Letinčić, OIB 76727451484, Letinčićeva 18, 10000 Zagreb</derivirana_varijabla>
  </DomainObject.Predmet.StrankaFormatedWithAdressOIB>
  <DomainObject.Predmet.StrankaWithAdress>
    <izvorni_sadrzaj>Ivan Letinčić Letinčićeva 18,10000 Zagreb</izvorni_sadrzaj>
    <derivirana_varijabla naziv="DomainObject.Predmet.StrankaWithAdress_1">Ivan Letinčić Letinčićeva 18,10000 Zagreb</derivirana_varijabla>
  </DomainObject.Predmet.StrankaWithAdress>
  <DomainObject.Predmet.StrankaWithAdressOIB>
    <izvorni_sadrzaj>Ivan Letinčić, OIB 76727451484, Letinčićeva 18,10000 Zagreb</izvorni_sadrzaj>
    <derivirana_varijabla naziv="DomainObject.Predmet.StrankaWithAdressOIB_1">Ivan Letinčić, OIB 76727451484, Letinčićeva 18,10000 Zagreb</derivirana_varijabla>
  </DomainObject.Predmet.StrankaWithAdressOIB>
  <DomainObject.Predmet.StrankaNazivFormated>
    <izvorni_sadrzaj>Ivan Letinčić</izvorni_sadrzaj>
    <derivirana_varijabla naziv="DomainObject.Predmet.StrankaNazivFormated_1">Ivan Letinčić</derivirana_varijabla>
  </DomainObject.Predmet.StrankaNazivFormated>
  <DomainObject.Predmet.StrankaNazivFormatedOIB>
    <izvorni_sadrzaj>Ivan Letinčić, OIB 76727451484</izvorni_sadrzaj>
    <derivirana_varijabla naziv="DomainObject.Predmet.StrankaNazivFormatedOIB_1">Ivan Letinčić, OIB 76727451484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Ivan Letinčić</item>
    </izvorni_sadrzaj>
    <derivirana_varijabla naziv="DomainObject.Predmet.StrankaListFormated_1">
      <item>Ivan Letinčić</item>
    </derivirana_varijabla>
  </DomainObject.Predmet.StrankaListFormated>
  <DomainObject.Predmet.StrankaListFormatedOIB>
    <izvorni_sadrzaj>
      <item>Ivan Letinčić, OIB 76727451484</item>
    </izvorni_sadrzaj>
    <derivirana_varijabla naziv="DomainObject.Predmet.StrankaListFormatedOIB_1">
      <item>Ivan Letinčić, OIB 76727451484</item>
    </derivirana_varijabla>
  </DomainObject.Predmet.StrankaListFormatedOIB>
  <DomainObject.Predmet.StrankaListFormatedWithAdress>
    <izvorni_sadrzaj>
      <item>Ivan Letinčić, Letinčićeva 18, 10000 Zagreb</item>
    </izvorni_sadrzaj>
    <derivirana_varijabla naziv="DomainObject.Predmet.StrankaListFormatedWithAdress_1">
      <item>Ivan Letinčić, Letinčićeva 18, 10000 Zagreb</item>
    </derivirana_varijabla>
  </DomainObject.Predmet.StrankaListFormatedWithAdress>
  <DomainObject.Predmet.StrankaListFormatedWithAdressOIB>
    <izvorni_sadrzaj>
      <item>Ivan Letinčić, OIB 76727451484, Letinčićeva 18, 10000 Zagreb</item>
    </izvorni_sadrzaj>
    <derivirana_varijabla naziv="DomainObject.Predmet.StrankaListFormatedWithAdressOIB_1">
      <item>Ivan Letinčić, OIB 76727451484, Letinčićeva 18, 10000 Zagreb</item>
    </derivirana_varijabla>
  </DomainObject.Predmet.StrankaListFormatedWithAdressOIB>
  <DomainObject.Predmet.StrankaListNazivFormated>
    <izvorni_sadrzaj>
      <item>Ivan Letinčić</item>
    </izvorni_sadrzaj>
    <derivirana_varijabla naziv="DomainObject.Predmet.StrankaListNazivFormated_1">
      <item>Ivan Letinčić</item>
    </derivirana_varijabla>
  </DomainObject.Predmet.StrankaListNazivFormated>
  <DomainObject.Predmet.StrankaListNazivFormatedOIB>
    <izvorni_sadrzaj>
      <item>Ivan Letinčić, OIB 76727451484</item>
    </izvorni_sadrzaj>
    <derivirana_varijabla naziv="DomainObject.Predmet.StrankaListNazivFormatedOIB_1">
      <item>Ivan Letinčić, OIB 76727451484</item>
    </derivirana_varijabla>
  </DomainObject.Predmet.StrankaListNazivFormatedOIB>
  <DomainObject.Predmet.ProtuStrankaListFormated>
    <izvorni_sadrzaj>
      <item>EUROMEHANIKA SERVISI d.o.o.</item>
    </izvorni_sadrzaj>
    <derivirana_varijabla naziv="DomainObject.Predmet.ProtuStrankaListFormated_1">
      <item>EUROMEHANIKA SERVISI d.o.o.</item>
    </derivirana_varijabla>
  </DomainObject.Predmet.ProtuStrankaListFormated>
  <DomainObject.Predmet.ProtuStrankaListFormatedOIB>
    <izvorni_sadrzaj>
      <item>EUROMEHANIKA SERVISI d.o.o., OIB 91177233749</item>
    </izvorni_sadrzaj>
    <derivirana_varijabla naziv="DomainObject.Predmet.ProtuStrankaListFormatedOIB_1">
      <item>EUROMEHANIKA SERVISI d.o.o., OIB 91177233749</item>
    </derivirana_varijabla>
  </DomainObject.Predmet.ProtuStrankaListFormatedOIB>
  <DomainObject.Predmet.ProtuStrankaListFormatedWithAdress>
    <izvorni_sadrzaj>
      <item>EUROMEHANIKA SERVISI d.o.o., Samoborska cesta 253, 10000 Zagreb</item>
    </izvorni_sadrzaj>
    <derivirana_varijabla naziv="DomainObject.Predmet.ProtuStrankaListFormatedWithAdress_1">
      <item>EUROMEHANIKA SERVISI d.o.o., Samoborska cesta 253, 10000 Zagreb</item>
    </derivirana_varijabla>
  </DomainObject.Predmet.ProtuStrankaListFormatedWithAdress>
  <DomainObject.Predmet.ProtuStrankaListFormatedWithAdressOIB>
    <izvorni_sadrzaj>
      <item>EUROMEHANIKA SERVISI d.o.o., OIB 91177233749, Samoborska cesta 253, 10000 Zagreb</item>
    </izvorni_sadrzaj>
    <derivirana_varijabla naziv="DomainObject.Predmet.ProtuStrankaListFormatedWithAdressOIB_1">
      <item>EUROMEHANIKA SERVISI d.o.o., OIB 91177233749, Samoborska cesta 253, 10000 Zagreb</item>
    </derivirana_varijabla>
  </DomainObject.Predmet.ProtuStrankaListFormatedWithAdressOIB>
  <DomainObject.Predmet.ProtuStrankaListNazivFormated>
    <izvorni_sadrzaj>
      <item>EUROMEHANIKA SERVISI d.o.o.</item>
    </izvorni_sadrzaj>
    <derivirana_varijabla naziv="DomainObject.Predmet.ProtuStrankaListNazivFormated_1">
      <item>EUROMEHANIKA SERVISI d.o.o.</item>
    </derivirana_varijabla>
  </DomainObject.Predmet.ProtuStrankaListNazivFormated>
  <DomainObject.Predmet.ProtuStrankaListNazivFormatedOIB>
    <izvorni_sadrzaj>
      <item>EUROMEHANIKA SERVISI d.o.o., OIB 91177233749</item>
    </izvorni_sadrzaj>
    <derivirana_varijabla naziv="DomainObject.Predmet.ProtuStrankaListNazivFormatedOIB_1">
      <item>EUROMEHANIKA SERVISI d.o.o., OIB 91177233749</item>
    </derivirana_varijabla>
  </DomainObject.Predmet.ProtuStrankaListNazivFormatedOIB>
  <DomainObject.Predmet.OstaliListFormated>
    <izvorni_sadrzaj>
      <item>Stjepan Rakarec</item>
      <item>DALIBOR JAMIĆ</item>
    </izvorni_sadrzaj>
    <derivirana_varijabla naziv="DomainObject.Predmet.OstaliListFormated_1">
      <item>Stjepan Rakarec</item>
      <item>DALIBOR JAMIĆ</item>
    </derivirana_varijabla>
  </DomainObject.Predmet.OstaliListFormated>
  <DomainObject.Predmet.OstaliListFormatedOIB>
    <izvorni_sadrzaj>
      <item>Stjepan Rakarec, OIB 64132194100</item>
      <item>DALIBOR JAMIĆ</item>
    </izvorni_sadrzaj>
    <derivirana_varijabla naziv="DomainObject.Predmet.OstaliListFormatedOIB_1">
      <item>Stjepan Rakarec, OIB 64132194100</item>
      <item>DALIBOR JAMIĆ</item>
    </derivirana_varijabla>
  </DomainObject.Predmet.OstaliListFormatedOIB>
  <DomainObject.Predmet.OstaliListFormatedWithAdress>
    <izvorni_sadrzaj>
      <item>Stjepan Rakarec, Črnkovec 16, 10410 Črnkovec</item>
      <item>DALIBOR JAMIĆ, KAPTOLSKA 45, 10000 Zagreb</item>
    </izvorni_sadrzaj>
    <derivirana_varijabla naziv="DomainObject.Predmet.OstaliListFormatedWithAdress_1">
      <item>Stjepan Rakarec, Črnkovec 16, 10410 Črnkovec</item>
      <item>DALIBOR JAMIĆ, KAPTOLSKA 45, 10000 Zagreb</item>
    </derivirana_varijabla>
  </DomainObject.Predmet.OstaliListFormatedWithAdress>
  <DomainObject.Predmet.OstaliListFormatedWithAdressOIB>
    <izvorni_sadrzaj>
      <item>Stjepan Rakarec, OIB 64132194100, Črnkovec 16, 10410 Črnkovec</item>
      <item>DALIBOR JAMIĆ, KAPTOLSKA 45, 10000 Zagreb</item>
    </izvorni_sadrzaj>
    <derivirana_varijabla naziv="DomainObject.Predmet.OstaliListFormatedWithAdressOIB_1">
      <item>Stjepan Rakarec, OIB 64132194100, Črnkovec 16, 10410 Črnkovec</item>
      <item>DALIBOR JAMIĆ, KAPTOLSKA 45, 10000 Zagreb</item>
    </derivirana_varijabla>
  </DomainObject.Predmet.OstaliListFormatedWithAdressOIB>
  <DomainObject.Predmet.OstaliListNazivFormated>
    <izvorni_sadrzaj>
      <item>Stjepan Rakarec</item>
      <item>DALIBOR JAMIĆ</item>
    </izvorni_sadrzaj>
    <derivirana_varijabla naziv="DomainObject.Predmet.OstaliListNazivFormated_1">
      <item>Stjepan Rakarec</item>
      <item>DALIBOR JAMIĆ</item>
    </derivirana_varijabla>
  </DomainObject.Predmet.OstaliListNazivFormated>
  <DomainObject.Predmet.OstaliListNazivFormatedOIB>
    <izvorni_sadrzaj>
      <item>Stjepan Rakarec, OIB 64132194100</item>
      <item>DALIBOR JAMIĆ</item>
    </izvorni_sadrzaj>
    <derivirana_varijabla naziv="DomainObject.Predmet.OstaliListNazivFormatedOIB_1">
      <item>Stjepan Rakarec, OIB 64132194100</item>
      <item>DALIBOR JAMIĆ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St-936/2014-21</izvorni_sadrzaj>
    <derivirana_varijabla naziv="DomainObject.PoslovniBrojDokumenta_1">St-936/2014-21</derivirana_varijabla>
  </DomainObject.PoslovniBrojDokumenta>
  <DomainObject.Predmet.StrankaIDrugi>
    <izvorni_sadrzaj>Ivan Letinčić</izvorni_sadrzaj>
    <derivirana_varijabla naziv="DomainObject.Predmet.StrankaIDrugi_1">Ivan Letinčić</derivirana_varijabla>
  </DomainObject.Predmet.StrankaIDrugi>
  <DomainObject.Predmet.ProtustrankaIDrugi>
    <izvorni_sadrzaj>EUROMEHANIKA SERVISI d.o.o.</izvorni_sadrzaj>
    <derivirana_varijabla naziv="DomainObject.Predmet.ProtustrankaIDrugi_1">EUROMEHANIKA SERVISI d.o.o.</derivirana_varijabla>
  </DomainObject.Predmet.ProtustrankaIDrugi>
  <DomainObject.Predmet.StrankaIDrugiAdressOIB>
    <izvorni_sadrzaj>Ivan Letinčić, OIB 76727451484, Letinčićeva 18, 10000 Zagreb</izvorni_sadrzaj>
    <derivirana_varijabla naziv="DomainObject.Predmet.StrankaIDrugiAdressOIB_1">Ivan Letinčić, OIB 76727451484, Letinčićeva 18, 10000 Zagreb</derivirana_varijabla>
  </DomainObject.Predmet.StrankaIDrugiAdressOIB>
  <DomainObject.Predmet.ProtustrankaIDrugiAdressOIB>
    <izvorni_sadrzaj>EUROMEHANIKA SERVISI d.o.o., OIB 91177233749, Samoborska cesta 253, 10000 Zagreb</izvorni_sadrzaj>
    <derivirana_varijabla naziv="DomainObject.Predmet.ProtustrankaIDrugiAdressOIB_1">EUROMEHANIKA SERVISI d.o.o., OIB 91177233749, Samoborska cesta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Letinčić</item>
      <item>EUROMEHANIKA SERVISI d.o.o.</item>
      <item>Stjepan Rakarec</item>
      <item>DALIBOR JAMIĆ</item>
    </izvorni_sadrzaj>
    <derivirana_varijabla naziv="DomainObject.Predmet.SudioniciListNaziv_1">
      <item>Ivan Letinčić</item>
      <item>EUROMEHANIKA SERVISI d.o.o.</item>
      <item>Stjepan Rakarec</item>
      <item>DALIBOR JAMIĆ</item>
    </derivirana_varijabla>
  </DomainObject.Predmet.SudioniciListNaziv>
  <DomainObject.Predmet.SudioniciListAdressOIB>
    <izvorni_sadrzaj>
      <item>Ivan Letinčić, OIB 76727451484, Letinčićeva 18,10000 Zagreb</item>
      <item>EUROMEHANIKA SERVISI d.o.o., OIB 91177233749, Samoborska cesta 253,10000 Zagreb</item>
      <item>Stjepan Rakarec, OIB 64132194100, Črnkovec 16,10410 Črnkovec</item>
      <item>DALIBOR JAMIĆ, KAPTOLSKA 45,10000 Zagreb</item>
    </izvorni_sadrzaj>
    <derivirana_varijabla naziv="DomainObject.Predmet.SudioniciListAdressOIB_1">
      <item>Ivan Letinčić, OIB 76727451484, Letinčićeva 18,10000 Zagreb</item>
      <item>EUROMEHANIKA SERVISI d.o.o., OIB 91177233749, Samoborska cesta 253,10000 Zagreb</item>
      <item>Stjepan Rakarec, OIB 64132194100, Črnkovec 16,10410 Črnkovec</item>
      <item>DALIBOR JAMIĆ, KAPTOLSKA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76727451484</item>
      <item>, OIB 91177233749</item>
      <item>, OIB 64132194100</item>
      <item>, OIB null</item>
    </izvorni_sadrzaj>
    <derivirana_varijabla naziv="DomainObject.Predmet.SudioniciListNazivOIB_1">
      <item>, OIB 76727451484</item>
      <item>, OIB 91177233749</item>
      <item>, OIB 64132194100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9C897-D62F-4EC6-94CA-227BDD277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4951</properties:Characters>
  <properties:Lines>127</properties:Lines>
  <properties:Paragraphs>45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2015-10-15T07:40:00Z</dcterms:created>
  <dc:creator>gzubak</dc:creator>
  <cp:lastModifiedBy>Ivanka Lukač</cp:lastModifiedBy>
  <cp:lastPrinted>2015-10-15T08:16:00Z</cp:lastPrinted>
  <dcterms:modified xmlns:xsi="http://www.w3.org/2001/XMLSchema-instance" xsi:type="dcterms:W3CDTF">2015-10-15T08:36:00Z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St-936/2014-21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