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fef0" w14:paraId="21cfef0" w:rsidRDefault="004A5C07" w:rsidP="004A5C07" w:rsidR="004A5C07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C07" w:rsidP="004A5C07" w:rsidR="004A5C07" w:rsidRPr="006572C0">
      <w:pPr>
        <w:jc w:val="both"/>
      </w:pPr>
      <w:r w:rsidRPr="006572C0">
        <w:t xml:space="preserve">   REPUBLIKA HRVATSKA</w:t>
      </w:r>
      <w:r w:rsidR="00D65917" w:rsidRPr="00D65917">
        <w:t xml:space="preserve"> </w:t>
      </w:r>
      <w:r w:rsidR="00D65917">
        <w:tab/>
      </w:r>
      <w:r w:rsidR="00D65917">
        <w:tab/>
      </w:r>
      <w:r w:rsidR="00D65917">
        <w:tab/>
      </w:r>
      <w:r w:rsidR="00D65917">
        <w:tab/>
      </w:r>
      <w:r w:rsidR="00D65917">
        <w:tab/>
        <w:t xml:space="preserve">      Posl.br.: 2 St-281</w:t>
      </w:r>
      <w:r w:rsidR="00D65917" w:rsidRPr="006572C0">
        <w:t>/</w:t>
      </w:r>
      <w:r w:rsidR="00D65917">
        <w:t>17</w:t>
      </w:r>
      <w:r w:rsidR="00D65917" w:rsidRPr="000C4F40">
        <w:t>-</w:t>
      </w:r>
      <w:r w:rsidR="00D65917">
        <w:t>31</w:t>
      </w:r>
    </w:p>
    <w:p w:rsidRDefault="004A5C07" w:rsidP="004A5C07" w:rsidR="004A5C07" w:rsidRPr="006572C0">
      <w:pPr>
        <w:jc w:val="both"/>
      </w:pPr>
      <w:r w:rsidRPr="006572C0">
        <w:t>TRGOVAČKI SUD U PAZINU</w:t>
      </w:r>
    </w:p>
    <w:p w:rsidRDefault="004A5C07" w:rsidP="004A5C07" w:rsidR="004A5C07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A5C07" w:rsidP="004A5C07" w:rsidR="004A5C07" w:rsidRPr="006572C0">
      <w:pPr>
        <w:jc w:val="both"/>
      </w:pPr>
    </w:p>
    <w:p w:rsidRDefault="004A5C07" w:rsidP="004A5C07" w:rsidR="004A5C07" w:rsidRPr="006572C0">
      <w:pPr>
        <w:jc w:val="center"/>
      </w:pPr>
      <w:r w:rsidRPr="006572C0">
        <w:t>R E P U B L I K A  H R V A T S K A</w:t>
      </w:r>
    </w:p>
    <w:p w:rsidRDefault="004A5C07" w:rsidP="004A5C07" w:rsidR="004A5C07" w:rsidRPr="006572C0">
      <w:pPr>
        <w:jc w:val="center"/>
      </w:pPr>
      <w:r w:rsidRPr="006572C0">
        <w:t>R J E Š E N J E</w:t>
      </w:r>
    </w:p>
    <w:p w:rsidRDefault="004A5C07" w:rsidP="004A5C07" w:rsidR="004A5C07" w:rsidRPr="006572C0">
      <w:pPr>
        <w:jc w:val="center"/>
      </w:pPr>
    </w:p>
    <w:p w:rsidRDefault="004A5C07" w:rsidP="004A5C07" w:rsidR="004A5C07" w:rsidRPr="0042031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2E2FAA">
        <w:t>Stečajnom masom iza PROJEKT GOSPODI d.o.o. u stečaju, Rijeka, Zagrebačka 18, OIB: 1844968682</w:t>
      </w:r>
      <w:r w:rsidRPr="00D65917">
        <w:t>8, 28. rujna 201</w:t>
      </w:r>
      <w:r w:rsidRPr="00420310">
        <w:t>7.</w:t>
      </w:r>
    </w:p>
    <w:p w:rsidRDefault="004A5C07" w:rsidP="004A5C07" w:rsidR="004A5C07" w:rsidRPr="006572C0">
      <w:pPr>
        <w:jc w:val="center"/>
      </w:pPr>
    </w:p>
    <w:p w:rsidRDefault="004A5C07" w:rsidP="004A5C07" w:rsidR="004A5C07" w:rsidRPr="006572C0">
      <w:pPr>
        <w:jc w:val="center"/>
      </w:pPr>
      <w:r w:rsidRPr="006572C0">
        <w:t>r i j e š i o  j e</w:t>
      </w:r>
    </w:p>
    <w:p w:rsidRDefault="004A5C07" w:rsidP="004A5C07" w:rsidR="004A5C07" w:rsidRPr="006572C0">
      <w:pPr>
        <w:jc w:val="center"/>
      </w:pPr>
    </w:p>
    <w:p w:rsidRDefault="004A5C07" w:rsidP="004A5C07" w:rsidR="004A5C07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2E2FAA">
        <w:t>Stečajnom masom iza PROJEKT GOSPODI d.o.o. u stečaju, Rijeka, Zagrebačka 18, OIB: 18449686828</w:t>
      </w:r>
      <w:r w:rsidRPr="006572C0">
        <w:t xml:space="preserve">, </w:t>
      </w:r>
      <w:r>
        <w:t>utvrđene su t</w:t>
      </w:r>
      <w:r w:rsidRPr="004434A4">
        <w:t>ražbine drugog višeg isplatnog reda:</w:t>
      </w:r>
    </w:p>
    <w:p w:rsidRDefault="004A5C07" w:rsidP="004A5C07" w:rsidR="004A5C07" w:rsidRPr="00967BD5">
      <w:pPr>
        <w:jc w:val="both"/>
      </w:pPr>
      <w:r>
        <w:tab/>
      </w:r>
      <w:r w:rsidRPr="008C3B19">
        <w:t xml:space="preserve">1. KERMAS ULAGANJA d.o.o., Pula, </w:t>
      </w:r>
      <w:proofErr w:type="spellStart"/>
      <w:r w:rsidRPr="008C3B19">
        <w:t>Dobrilina</w:t>
      </w:r>
      <w:proofErr w:type="spellEnd"/>
      <w:r w:rsidRPr="008C3B19">
        <w:t xml:space="preserve"> 9, OIB: 42403091909, u iznosu od 179.982.469,35 kn</w:t>
      </w:r>
      <w:r>
        <w:t>.</w:t>
      </w:r>
    </w:p>
    <w:p w:rsidRDefault="004A5C07" w:rsidP="004A5C07" w:rsidR="004A5C07" w:rsidRPr="00D52A2A">
      <w:pPr>
        <w:jc w:val="both"/>
      </w:pPr>
      <w:r>
        <w:tab/>
      </w:r>
      <w:r w:rsidRPr="00E908D0">
        <w:t>2. REPUBLIKA HRVATSKA, MINISTARSTVO FINANCIJA, POREZNA UPRAVA, Zagreb, Katančićeva 5, OIB: 52634238587, u iznosu od 1.050,04 kn</w:t>
      </w:r>
      <w:r>
        <w:t>.</w:t>
      </w:r>
    </w:p>
    <w:p w:rsidRDefault="004A5C07" w:rsidP="004A5C07" w:rsidR="004A5C07" w:rsidRPr="00551188">
      <w:pPr>
        <w:ind w:firstLine="708"/>
        <w:jc w:val="both"/>
      </w:pPr>
    </w:p>
    <w:p w:rsidRDefault="004A5C07" w:rsidP="004A5C07" w:rsidR="004A5C07" w:rsidRPr="006572C0">
      <w:pPr>
        <w:ind w:left="360"/>
        <w:jc w:val="center"/>
      </w:pPr>
      <w:r w:rsidRPr="006572C0">
        <w:t>Obrazloženje</w:t>
      </w:r>
    </w:p>
    <w:p w:rsidRDefault="004A5C07" w:rsidP="004A5C07" w:rsidR="004A5C07" w:rsidRPr="006572C0">
      <w:pPr>
        <w:ind w:left="360"/>
        <w:jc w:val="center"/>
      </w:pPr>
    </w:p>
    <w:p w:rsidRDefault="004A5C07" w:rsidP="004A5C07" w:rsidR="004A5C07" w:rsidRPr="006F3547">
      <w:pPr>
        <w:jc w:val="both"/>
      </w:pPr>
      <w:r w:rsidRPr="0094722D">
        <w:tab/>
        <w:t xml:space="preserve">Na ispitnom ročištu održanom </w:t>
      </w:r>
      <w:r>
        <w:t>28. rujna 2017</w:t>
      </w:r>
      <w:r w:rsidRPr="0094722D">
        <w:t xml:space="preserve">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4A5C07" w:rsidP="004A5C07" w:rsidR="004A5C07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4A5C07" w:rsidP="004A5C07" w:rsidR="004A5C07" w:rsidRPr="000C4F40">
      <w:pPr>
        <w:jc w:val="both"/>
        <w:rPr>
          <w:color w:val="00B050"/>
        </w:rPr>
      </w:pPr>
    </w:p>
    <w:p w:rsidRDefault="004A5C07" w:rsidP="004A5C07" w:rsidR="004A5C07" w:rsidRPr="00D65917">
      <w:pPr>
        <w:ind w:firstLine="708"/>
        <w:jc w:val="center"/>
      </w:pPr>
      <w:r w:rsidRPr="006572C0">
        <w:t>U Pa</w:t>
      </w:r>
      <w:r w:rsidRPr="00D65917">
        <w:t>zinu 28. rujna 2017.</w:t>
      </w:r>
    </w:p>
    <w:p w:rsidRDefault="004A5C07" w:rsidP="004A5C07" w:rsidR="004A5C07" w:rsidRPr="006572C0">
      <w:pPr>
        <w:ind w:firstLine="708"/>
        <w:jc w:val="center"/>
      </w:pPr>
    </w:p>
    <w:p w:rsidRDefault="004A5C07" w:rsidP="004A5C07" w:rsidR="004A5C07" w:rsidRPr="006572C0">
      <w:pPr>
        <w:ind w:firstLine="708" w:left="5664"/>
        <w:jc w:val="center"/>
      </w:pPr>
      <w:r w:rsidRPr="006572C0">
        <w:t>Stečajni sudac</w:t>
      </w:r>
    </w:p>
    <w:p w:rsidRDefault="004A5C07" w:rsidP="004A5C07" w:rsidR="004A5C07">
      <w:pPr>
        <w:ind w:firstLine="708" w:left="4956"/>
        <w:jc w:val="center"/>
      </w:pPr>
      <w:r w:rsidRPr="006572C0">
        <w:t xml:space="preserve">           Adrijana Labinjan Skok, v.r.</w:t>
      </w:r>
    </w:p>
    <w:p w:rsidRDefault="004A5C07" w:rsidP="004A5C07" w:rsidR="004A5C07" w:rsidRPr="006572C0">
      <w:pPr>
        <w:jc w:val="both"/>
      </w:pPr>
    </w:p>
    <w:p w:rsidRDefault="004A5C07" w:rsidP="004A5C07" w:rsidR="004A5C07" w:rsidRPr="00C664CF">
      <w:pPr>
        <w:jc w:val="both"/>
      </w:pPr>
      <w:r w:rsidRPr="00C664CF">
        <w:t>UPUTA O PRAVNOM LIJEKU:</w:t>
      </w:r>
    </w:p>
    <w:p w:rsidRDefault="004A5C07" w:rsidP="004A5C07" w:rsidR="004A5C07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>(čl. 12. st. 1. i 2. S</w:t>
      </w:r>
      <w:r>
        <w:t xml:space="preserve">tečajnog </w:t>
      </w:r>
      <w:r w:rsidRPr="00C664CF">
        <w:t>Za</w:t>
      </w:r>
      <w:r>
        <w:t>kona</w:t>
      </w:r>
      <w:r w:rsidRPr="00C664CF">
        <w:t>, NN 71/15)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4A5C07" w:rsidP="004A5C07" w:rsidR="004A5C07" w:rsidRPr="006572C0">
      <w:pPr>
        <w:ind w:left="7080"/>
        <w:jc w:val="both"/>
      </w:pPr>
    </w:p>
    <w:p w:rsidRDefault="004A5C07" w:rsidP="004A5C07" w:rsidR="004A5C07" w:rsidRPr="006572C0">
      <w:r w:rsidRPr="006572C0">
        <w:t xml:space="preserve">DNA:  </w:t>
      </w:r>
    </w:p>
    <w:p w:rsidRDefault="004A5C07" w:rsidP="00D65917" w:rsidR="00500701">
      <w:pPr>
        <w:jc w:val="both"/>
      </w:pPr>
      <w:r w:rsidRPr="006572C0">
        <w:t>- e-oglasna ploča suda 8 dana (čl. 265. st. 2. SZ-a)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07" w:rsidP="004A5C07" w:rsidR="004A5C07">
      <w:r>
        <w:separator/>
      </w:r>
    </w:p>
  </w:endnote>
  <w:endnote w:id="0" w:type="continuationSeparator">
    <w:p w:rsidRDefault="004A5C07" w:rsidP="004A5C07" w:rsidR="004A5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07" w:rsidP="004A5C07" w:rsidR="004A5C07">
      <w:r>
        <w:separator/>
      </w:r>
    </w:p>
  </w:footnote>
  <w:footnote w:id="0" w:type="continuationSeparator">
    <w:p w:rsidRDefault="004A5C07" w:rsidP="004A5C07" w:rsidR="004A5C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C0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440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C0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9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5C07" w:rsidP="00BC7372" w:rsidR="00BC7372">
    <w:pPr>
      <w:pStyle w:val="Zaglavlje"/>
    </w:pPr>
    <w:r>
      <w:tab/>
    </w:r>
    <w:r>
      <w:tab/>
      <w:t>Posl.br.: 2 St-281</w:t>
    </w:r>
    <w:r w:rsidRPr="006572C0">
      <w:t>/</w:t>
    </w:r>
    <w:r>
      <w:t>17</w:t>
    </w:r>
    <w:r w:rsidRPr="000C4F40">
      <w:t>-</w:t>
    </w:r>
  </w:p>
  <w:p w:rsidRDefault="0050440B" w:rsidP="00E84C66" w:rsidR="00E84C66">
    <w:pPr>
      <w:pStyle w:val="Zaglavlje"/>
    </w:pPr>
  </w:p>
  <w:p w:rsidRDefault="0050440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C0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5C07"/>
    <w:rsid w:val="004A5C07"/>
    <w:rsid w:val="0050440B"/>
    <w:rsid w:val="00554328"/>
    <w:rsid w:val="00985388"/>
    <w:rsid w:val="00D6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5C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5C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5C0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A5C07"/>
  </w:style>
  <w:style w:styleId="Tekstbalonia" w:type="paragraph">
    <w:name w:val="Balloon Text"/>
    <w:basedOn w:val="Normal"/>
    <w:link w:val="TekstbaloniaChar"/>
    <w:uiPriority w:val="99"/>
    <w:semiHidden/>
    <w:unhideWhenUsed/>
    <w:rsid w:val="004A5C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5C0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5C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5C0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5C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5C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5C0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A5C07"/>
  </w:style>
  <w:style w:styleId="Tekstbalonia" w:type="paragraph">
    <w:name w:val="Balloon Text"/>
    <w:basedOn w:val="Normal"/>
    <w:link w:val="TekstbaloniaChar"/>
    <w:uiPriority w:val="99"/>
    <w:semiHidden/>
    <w:unhideWhenUsed/>
    <w:rsid w:val="004A5C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C0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5C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5C0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1656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2017-09-14T13:26:00Z</dcterms:created>
  <dc:creator>Jasmina Matika</dc:creator>
  <cp:lastModifiedBy>Jasmina Matika</cp:lastModifiedBy>
  <dcterms:modified xmlns:xsi="http://www.w3.org/2001/XMLSchema-instance" xsi:type="dcterms:W3CDTF">2017-09-28T11:19:00Z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