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8ed3" w14:paraId="89b8ed3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</w:t>
      </w:r>
      <w:r w:rsidR="002D3F1D">
        <w:t xml:space="preserve">Perivoj </w:t>
      </w:r>
      <w:r w:rsidR="000B20D2">
        <w:t>L. Marune 1,</w:t>
      </w:r>
      <w:r w:rsidR="00130A18">
        <w:t xml:space="preserve"> </w:t>
      </w:r>
      <w:r>
        <w:t xml:space="preserve">od </w:t>
      </w:r>
      <w:r w:rsidR="000F0CD7">
        <w:t>23.</w:t>
      </w:r>
      <w:r w:rsidR="00C572D2">
        <w:t xml:space="preserve"> </w:t>
      </w:r>
      <w:r w:rsidR="000F0CD7">
        <w:t>siječnja</w:t>
      </w:r>
      <w:r w:rsidR="00766D21">
        <w:t xml:space="preserve"> </w:t>
      </w:r>
      <w:r w:rsidR="00C572D2">
        <w:t>201</w:t>
      </w:r>
      <w:r w:rsidR="000F0CD7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0F0CD7">
        <w:t xml:space="preserve">SLADIĆ </w:t>
      </w:r>
      <w:r w:rsidR="002D3F1D">
        <w:t xml:space="preserve">d.o.o., </w:t>
      </w:r>
      <w:r w:rsidR="000F0CD7">
        <w:t>Pirovac</w:t>
      </w:r>
      <w:r w:rsidR="002D3F1D">
        <w:t xml:space="preserve">, </w:t>
      </w:r>
      <w:r w:rsidR="000F0CD7">
        <w:t>Dr. Franje Tuđmana 35</w:t>
      </w:r>
      <w:r w:rsidR="002D3F1D">
        <w:t xml:space="preserve">, OIB: </w:t>
      </w:r>
      <w:r w:rsidR="000F0CD7">
        <w:t>57814744331</w:t>
      </w:r>
      <w:r w:rsidR="0039437A" w:rsidRPr="0039437A">
        <w:t>,</w:t>
      </w:r>
      <w:r w:rsidR="00EF3F9E">
        <w:t xml:space="preserve"> </w:t>
      </w:r>
      <w:r w:rsidR="000F0CD7">
        <w:t>13</w:t>
      </w:r>
      <w:r w:rsidR="003825AE">
        <w:t xml:space="preserve">. </w:t>
      </w:r>
      <w:r w:rsidR="000F0CD7">
        <w:t>travnja</w:t>
      </w:r>
      <w:r w:rsidR="00D257C0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F0CD7" w:rsidRPr="000F0CD7">
        <w:t>SLADIĆ d.o.o., Pirovac, Dr. Franje Tuđmana 35, OIB: 57814744331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0F0CD7">
        <w:t>13</w:t>
      </w:r>
      <w:r w:rsidR="003825AE">
        <w:t xml:space="preserve">. </w:t>
      </w:r>
      <w:r w:rsidR="000F0CD7">
        <w:t>travnja</w:t>
      </w:r>
      <w:r w:rsidR="00D257C0">
        <w:t xml:space="preserve">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355FB">
        <w:rPr>
          <w:color w:themeColor="text1" w:val="000000"/>
        </w:rPr>
        <w:t>1</w:t>
      </w:r>
      <w:r w:rsidR="002D3F1D">
        <w:rPr>
          <w:color w:themeColor="text1" w:val="000000"/>
        </w:rPr>
        <w:t>4</w:t>
      </w:r>
      <w:r w:rsidR="002554FD">
        <w:rPr>
          <w:color w:themeColor="text1" w:val="000000"/>
        </w:rPr>
        <w:t>,</w:t>
      </w:r>
      <w:r w:rsidR="000F0CD7">
        <w:rPr>
          <w:color w:themeColor="text1" w:val="000000"/>
        </w:rPr>
        <w:t>35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0F0CD7" w:rsidP="007C62EB" w:rsidR="00193657" w:rsidRPr="00570BA5">
      <w:pPr>
        <w:jc w:val="both"/>
      </w:pPr>
      <w:r>
        <w:t xml:space="preserve"> </w:t>
      </w: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0F0CD7" w:rsidRPr="000F0CD7">
        <w:t>Tomislav Čoga iz Zagreba, Vranovinski ogranak I 2, OIB:82870226709</w:t>
      </w:r>
      <w:r w:rsidR="00EF3F9E" w:rsidRPr="00062422">
        <w:t>.</w:t>
      </w:r>
      <w:r w:rsidR="000F0CD7">
        <w:t xml:space="preserve"> 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F0CD7" w:rsidRPr="000F0CD7">
        <w:t>SLADIĆ d.o.o., Pirovac, Dr. Franje Tuđmana 35, OIB: 57814744331</w:t>
      </w:r>
      <w:r w:rsidR="00742C32">
        <w:t>.</w:t>
      </w:r>
      <w:r w:rsidR="000F0CD7">
        <w:t xml:space="preserve"> 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0F0CD7">
        <w:t>23</w:t>
      </w:r>
      <w:r w:rsidR="00C572D2">
        <w:t xml:space="preserve">. </w:t>
      </w:r>
      <w:r w:rsidR="000F0CD7">
        <w:t>siječnja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0F0CD7">
        <w:t>16</w:t>
      </w:r>
      <w:r w:rsidR="0079567A" w:rsidRPr="00EF3F9E">
        <w:t xml:space="preserve">. </w:t>
      </w:r>
      <w:r w:rsidR="000F0CD7">
        <w:t>siječnja</w:t>
      </w:r>
      <w:r w:rsidR="002D3F1D">
        <w:t xml:space="preserve"> </w:t>
      </w:r>
      <w:r w:rsidR="0079567A" w:rsidRPr="00EF3F9E">
        <w:t>201</w:t>
      </w:r>
      <w:r w:rsidR="000F0CD7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0F0CD7">
        <w:t>22</w:t>
      </w:r>
      <w:r w:rsidR="002D3F1D">
        <w:t>.</w:t>
      </w:r>
      <w:r w:rsidR="000F0CD7">
        <w:t>315</w:t>
      </w:r>
      <w:r w:rsidR="002D3F1D">
        <w:t>,</w:t>
      </w:r>
      <w:r w:rsidR="000F0CD7">
        <w:t>74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0F0CD7">
        <w:t>Jadranska banka</w:t>
      </w:r>
      <w:r w:rsidR="002D3F1D">
        <w:t xml:space="preserve">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0F0CD7">
        <w:t>14</w:t>
      </w:r>
      <w:r w:rsidR="00131DF8">
        <w:t xml:space="preserve">. </w:t>
      </w:r>
      <w:r w:rsidR="000F0CD7">
        <w:t>veljače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0F0CD7">
        <w:t>12</w:t>
      </w:r>
      <w:r w:rsidRPr="00131DF8">
        <w:t xml:space="preserve">. </w:t>
      </w:r>
      <w:r w:rsidR="000F0CD7">
        <w:t>travnja</w:t>
      </w:r>
      <w:r w:rsidR="00055929">
        <w:t xml:space="preserve">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0F0CD7">
        <w:t>22</w:t>
      </w:r>
      <w:r w:rsidR="002D3F1D">
        <w:t>.</w:t>
      </w:r>
      <w:r w:rsidR="000F0CD7">
        <w:t>560</w:t>
      </w:r>
      <w:r w:rsidR="002D3F1D">
        <w:t>,</w:t>
      </w:r>
      <w:r w:rsidR="000F0CD7">
        <w:t>12</w:t>
      </w:r>
      <w:r w:rsidR="00EF3F9E">
        <w:t xml:space="preserve"> kuna </w:t>
      </w:r>
      <w:r w:rsidR="00EE0861">
        <w:t xml:space="preserve">u neprekinutom razdoblju od </w:t>
      </w:r>
      <w:r w:rsidR="000F0CD7">
        <w:t>205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FE1568">
        <w:t xml:space="preserve"> </w:t>
      </w:r>
      <w:r w:rsidR="000F0CD7">
        <w:t>13</w:t>
      </w:r>
      <w:r>
        <w:t xml:space="preserve">. </w:t>
      </w:r>
      <w:r w:rsidR="000F0CD7">
        <w:t>travnja</w:t>
      </w:r>
      <w:r w:rsidR="00D257C0">
        <w:t xml:space="preserve">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2D3F1D" w:rsidP="002D3F1D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 w:rsidR="000F0CD7">
        <w:t xml:space="preserve">      </w:t>
      </w:r>
      <w:r w:rsidR="00EF3F9E">
        <w:t>Sudski savjetnik</w:t>
      </w:r>
    </w:p>
    <w:p w:rsidRDefault="000F0CD7" w:rsidP="000F0CD7" w:rsidR="007E0486">
      <w:pPr>
        <w:jc w:val="both"/>
      </w:pPr>
      <w:r>
        <w:t>Ana Vidaković</w:t>
      </w:r>
      <w:r w:rsidR="002D3F1D">
        <w:t xml:space="preserve"> </w:t>
      </w:r>
      <w:r w:rsidR="002D3F1D">
        <w:tab/>
      </w:r>
      <w:r w:rsidR="002D3F1D">
        <w:tab/>
      </w:r>
      <w:r w:rsidR="002D3F1D">
        <w:tab/>
      </w:r>
      <w:r w:rsidR="002D3F1D">
        <w:tab/>
      </w:r>
      <w:r w:rsidR="002D3F1D">
        <w:tab/>
      </w:r>
      <w:r w:rsidR="002D3F1D">
        <w:tab/>
      </w:r>
      <w:r w:rsidR="002D3F1D">
        <w:tab/>
      </w:r>
      <w:r>
        <w:t xml:space="preserve">      </w:t>
      </w:r>
      <w:r w:rsidR="00504A57">
        <w:t>Krešimir Torbarina</w:t>
      </w:r>
      <w:r w:rsidR="002D3F1D">
        <w:t>, v.r.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361DB" w:rsidP="00C81F50" w:rsidR="000361DB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552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2D3F1D">
      <w:t xml:space="preserve">Poslovni broj: 5 </w:t>
    </w:r>
    <w:r w:rsidR="002D3F1D" w:rsidRPr="008C3132">
      <w:t>St-</w:t>
    </w:r>
    <w:r w:rsidR="000F0CD7">
      <w:t>24/17-9</w:t>
    </w: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0F0CD7">
      <w:t>24</w:t>
    </w:r>
    <w:r w:rsidR="00766D21">
      <w:t>/</w:t>
    </w:r>
    <w:r>
      <w:t>1</w:t>
    </w:r>
    <w:r w:rsidR="000F0CD7">
      <w:t>7</w:t>
    </w:r>
    <w:r>
      <w:t>-</w:t>
    </w:r>
    <w:r w:rsidR="000F0CD7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0F0CD7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D3F1D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66D21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C6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1568"/>
    <w:rsid w:val="00FE552F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5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5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SLADIĆ društvo s ograničenom odgovornošću za usluge i trgovinu</izvorni_sadrzaj>
    <derivirana_varijabla naziv="DomainObject.Predmet.ProtustrankaFormated_1">  SLADIĆ društvo s ograničenom odgovornošću za usluge i trgovinu</derivirana_varijabla>
  </DomainObject.Predmet.ProtustrankaFormated>
  <DomainObject.Predmet.ProtustrankaFormatedOIB>
    <izvorni_sadrzaj>  SLADIĆ društvo s ograničenom odgovornošću za usluge i trgovinu, OIB 57814744331</izvorni_sadrzaj>
    <derivirana_varijabla naziv="DomainObject.Predmet.ProtustrankaFormatedOIB_1">  SLADIĆ društvo s ograničenom odgovornošću za usluge i trgovinu, OIB 57814744331</derivirana_varijabla>
  </DomainObject.Predmet.ProtustrankaFormatedOIB>
  <DomainObject.Predmet.ProtustrankaFormatedWithAdress>
    <izvorni_sadrzaj> SLADIĆ društvo s ograničenom odgovornošću za usluge i trgovinu, Dr. Franje Tuđmana 35, 22213 Pirovac</izvorni_sadrzaj>
    <derivirana_varijabla naziv="DomainObject.Predmet.ProtustrankaFormatedWithAdress_1"> SLADIĆ društvo s ograničenom odgovornošću za usluge i trgovinu, Dr. Franje Tuđmana 35, 22213 Pirovac</derivirana_varijabla>
  </DomainObject.Predmet.ProtustrankaFormatedWithAdress>
  <DomainObject.Predmet.ProtustrankaFormatedWithAdressOIB>
    <izvorni_sadrzaj> SLADIĆ društvo s ograničenom odgovornošću za usluge i trgovinu, OIB 57814744331, Dr. Franje Tuđmana 35, 22213 Pirovac</izvorni_sadrzaj>
    <derivirana_varijabla naziv="DomainObject.Predmet.ProtustrankaFormatedWithAdressOIB_1"> SLADIĆ društvo s ograničenom odgovornošću za usluge i trgovinu, OIB 57814744331, Dr. Franje Tuđmana 35, 22213 Pirovac</derivirana_varijabla>
  </DomainObject.Predmet.ProtustrankaFormatedWithAdressOIB>
  <DomainObject.Predmet.ProtustrankaWithAdress>
    <izvorni_sadrzaj>SLADIĆ društvo s ograničenom odgovornošću za usluge i trgovinu Dr. Franje Tuđmana 35, 22213 Pirovac</izvorni_sadrzaj>
    <derivirana_varijabla naziv="DomainObject.Predmet.ProtustrankaWithAdress_1">SLADIĆ društvo s ograničenom odgovornošću za usluge i trgovinu Dr. Franje Tuđmana 35, 22213 Pirovac</derivirana_varijabla>
  </DomainObject.Predmet.ProtustrankaWithAdress>
  <DomainObject.Predmet.ProtustrankaWithAdressOIB>
    <izvorni_sadrzaj>SLADIĆ društvo s ograničenom odgovornošću za usluge i trgovinu, OIB 57814744331, Dr. Franje Tuđmana 35, 22213 Pirovac</izvorni_sadrzaj>
    <derivirana_varijabla naziv="DomainObject.Predmet.ProtustrankaWithAdressOIB_1">SLADIĆ društvo s ograničenom odgovornošću za usluge i trgovinu, OIB 57814744331, Dr. Franje Tuđmana 35, 22213 Pirovac</derivirana_varijabla>
  </DomainObject.Predmet.ProtustrankaWithAdressOIB>
  <DomainObject.Predmet.ProtustrankaNazivFormated>
    <izvorni_sadrzaj>SLADIĆ društvo s ograničenom odgovornošću za usluge i trgovinu</izvorni_sadrzaj>
    <derivirana_varijabla naziv="DomainObject.Predmet.ProtustrankaNazivFormated_1">SLADIĆ društvo s ograničenom odgovornošću za usluge i trgovinu</derivirana_varijabla>
  </DomainObject.Predmet.ProtustrankaNazivFormated>
  <DomainObject.Predmet.ProtustrankaNazivFormatedOIB>
    <izvorni_sadrzaj>SLADIĆ društvo s ograničenom odgovornošću za usluge i trgovinu, OIB 57814744331</izvorni_sadrzaj>
    <derivirana_varijabla naziv="DomainObject.Predmet.ProtustrankaNazivFormatedOIB_1">SLADIĆ društvo s ograničenom odgovornošću za usluge i trgovinu, OIB 57814744331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SLADIĆ društvo s ograničenom odgovornošću za usluge i trgovinu</item>
    </izvorni_sadrzaj>
    <derivirana_varijabla naziv="DomainObject.Predmet.ProtuStrankaListFormated_1">
      <item>SLADIĆ društvo s ograničenom odgovornošću za usluge i trgovinu</item>
    </derivirana_varijabla>
  </DomainObject.Predmet.ProtuStrankaListFormated>
  <DomainObject.Predmet.ProtuStrankaListFormatedOIB>
    <izvorni_sadrzaj>
      <item>SLADIĆ društvo s ograničenom odgovornošću za usluge i trgovinu, OIB 57814744331</item>
    </izvorni_sadrzaj>
    <derivirana_varijabla naziv="DomainObject.Predmet.ProtuStrankaListFormatedOIB_1">
      <item>SLADIĆ društvo s ograničenom odgovornošću za usluge i trgovinu, OIB 57814744331</item>
    </derivirana_varijabla>
  </DomainObject.Predmet.ProtuStrankaListFormatedOIB>
  <DomainObject.Predmet.ProtuStrankaListFormatedWithAdress>
    <izvorni_sadrzaj>
      <item>SLADIĆ društvo s ograničenom odgovornošću za usluge i trgovinu, Dr. Franje Tuđmana 35, 22213 Pirovac</item>
    </izvorni_sadrzaj>
    <derivirana_varijabla naziv="DomainObject.Predmet.ProtuStrankaListFormatedWithAdress_1">
      <item>SLADIĆ društvo s ograničenom odgovornošću za usluge i trgovinu, Dr. Franje Tuđmana 35, 22213 Pirovac</item>
    </derivirana_varijabla>
  </DomainObject.Predmet.ProtuStrankaListFormatedWithAdress>
  <DomainObject.Predmet.ProtuStrankaListFormatedWithAdressOIB>
    <izvorni_sadrzaj>
      <item>SLADIĆ društvo s ograničenom odgovornošću za usluge i trgovinu, OIB 57814744331, Dr. Franje Tuđmana 35, 22213 Pirovac</item>
    </izvorni_sadrzaj>
    <derivirana_varijabla naziv="DomainObject.Predmet.ProtuStrankaListFormatedWithAdressOIB_1">
      <item>SLADIĆ društvo s ograničenom odgovornošću za usluge i trgovinu, OIB 57814744331, Dr. Franje Tuđmana 35, 22213 Pirovac</item>
    </derivirana_varijabla>
  </DomainObject.Predmet.ProtuStrankaListFormatedWithAdressOIB>
  <DomainObject.Predmet.ProtuStrankaListNazivFormated>
    <izvorni_sadrzaj>
      <item>SLADIĆ društvo s ograničenom odgovornošću za usluge i trgovinu</item>
    </izvorni_sadrzaj>
    <derivirana_varijabla naziv="DomainObject.Predmet.ProtuStrankaListNazivFormated_1">
      <item>SLADIĆ društvo s ograničenom odgovornošću za usluge i trgovinu</item>
    </derivirana_varijabla>
  </DomainObject.Predmet.ProtuStrankaListNazivFormated>
  <DomainObject.Predmet.ProtuStrankaListNazivFormatedOIB>
    <izvorni_sadrzaj>
      <item>SLADIĆ društvo s ograničenom odgovornošću za usluge i trgovinu, OIB 57814744331</item>
    </izvorni_sadrzaj>
    <derivirana_varijabla naziv="DomainObject.Predmet.ProtuStrankaListNazivFormatedOIB_1">
      <item>SLADIĆ društvo s ograničenom odgovornošću za usluge i trgovinu, OIB 57814744331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SLADIĆ društvo s ograničenom odgovornošću za usluge i trgovinu</izvorni_sadrzaj>
    <derivirana_varijabla naziv="DomainObject.Predmet.ProtustrankaIDrugi_1">SLADIĆ društvo s ograničenom odgovornošću za usluge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SLADIĆ društvo s ograničenom odgovornošću za usluge i trgovinu, OIB 57814744331, Dr. Franje Tuđmana 35, 22213 Pirovac</izvorni_sadrzaj>
    <derivirana_varijabla naziv="DomainObject.Predmet.ProtustrankaIDrugiAdressOIB_1">SLADIĆ društvo s ograničenom odgovornošću za usluge i trgovinu, OIB 57814744331, Dr. Franje Tuđmana 35,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SLADIĆ društvo s ograničenom odgovornošću za usluge i trgovinu</item>
    </izvorni_sadrzaj>
    <derivirana_varijabla naziv="DomainObject.Predmet.SudioniciListNaziv_1">
      <item>Financijska agencija</item>
      <item>SLADIĆ društvo s ograničenom odgovornošću za usluge i trgovinu</item>
    </derivirana_varijabla>
  </DomainObject.Predmet.SudioniciListNaziv>
  <DomainObject.Predmet.SudioniciListAdressOIB>
    <izvorni_sadrzaj>
      <item>Financijska agencija, OIB 85821130368, PERIVOJ L.MARUNE 1,22000 Šibenik</item>
      <item>SLADIĆ društvo s ograničenom odgovornošću za usluge i trgovinu, OIB 57814744331, Dr. Franje Tuđmana 35,22213 Pirovac</item>
    </izvorni_sadrzaj>
    <derivirana_varijabla naziv="DomainObject.Predmet.SudioniciListAdressOIB_1">
      <item>Financijska agencija, OIB 85821130368, PERIVOJ L.MARUNE 1,22000 Šibenik</item>
      <item>SLADIĆ društvo s ograničenom odgovornošću za usluge i trgovinu, OIB 57814744331, Dr. Franje Tuđmana 35,22213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57814744331</item>
    </izvorni_sadrzaj>
    <derivirana_varijabla naziv="DomainObject.Predmet.SudioniciListNazivOIB_1">
      <item>, OIB 85821130368</item>
      <item>, OIB 57814744331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3E9B0-D0C5-4DF6-84FE-F69E91770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1011</properties:Words>
  <properties:Characters>5475</properties:Characters>
  <properties:Lines>169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2017-04-13T12:23:00Z</dcterms:created>
  <dc:creator>Administrator</dc:creator>
  <cp:lastModifiedBy>Krešimir Torbarina</cp:lastModifiedBy>
  <cp:lastPrinted>2017-03-29T11:49:00Z</cp:lastPrinted>
  <dcterms:modified xmlns:xsi="http://www.w3.org/2001/XMLSchema-instance" xsi:type="dcterms:W3CDTF">2017-04-13T12:33:00Z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