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63ef" w14:paraId="30863e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471E39">
        <w:t>1</w:t>
      </w:r>
      <w:r w:rsidR="008E0679">
        <w:t>2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E0679" w:rsidRPr="00E87642">
        <w:t>RUŽA, d.o.o., Zadar, Knezov</w:t>
      </w:r>
      <w:r w:rsidR="00395D51">
        <w:t>a</w:t>
      </w:r>
      <w:r w:rsidR="008E0679" w:rsidRPr="00E87642">
        <w:t xml:space="preserve"> Šubića Bribirskih 1, OIB: 54126906238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8E0679" w:rsidRPr="00E87642">
        <w:t>RUŽA, d.o.o., Zadar, Knezov</w:t>
      </w:r>
      <w:r w:rsidR="00395D51">
        <w:t>a</w:t>
      </w:r>
      <w:r w:rsidR="008E0679" w:rsidRPr="00E87642">
        <w:t xml:space="preserve"> Šubića Bribirskih 1, OIB: 54126906238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</w:t>
      </w:r>
      <w:r w:rsidR="00F9379E">
        <w:t>3</w:t>
      </w:r>
      <w:r w:rsidR="00A70A5D">
        <w:t>,</w:t>
      </w:r>
      <w:r w:rsidR="008E0679">
        <w:t>2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2198">
        <w:t>13,</w:t>
      </w:r>
      <w:r w:rsidR="008E0679">
        <w:t>3</w:t>
      </w:r>
      <w:r w:rsidR="00471E39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E0679" w:rsidRPr="00E87642">
        <w:t>RUŽA,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8E0679">
        <w:t xml:space="preserve">rujna </w:t>
      </w:r>
      <w:r w:rsidR="00F972A6">
        <w:t>201</w:t>
      </w:r>
      <w:r w:rsidR="008E0679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8E0679">
        <w:t>1325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8E0679">
        <w:t>132.073,35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E0679" w:rsidRPr="00E87642">
        <w:t>RUŽA, d.o.o., Zadar</w:t>
      </w:r>
      <w:r w:rsidR="008E0679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8E0679" w:rsidP="00905E90" w:rsidR="0020610B" w:rsidRPr="008E067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RUŽA</w:t>
      </w:r>
      <w:r w:rsidRPr="00E87642">
        <w:rPr>
          <w:szCs w:val="24"/>
        </w:rPr>
        <w:t xml:space="preserve"> IVKOVIĆ iz Zadra, </w:t>
      </w:r>
      <w:r w:rsidR="00905E90" w:rsidRPr="00905E90">
        <w:rPr>
          <w:szCs w:val="24"/>
        </w:rPr>
        <w:t>Moliških Hrvata 2</w:t>
      </w:r>
      <w:r w:rsidR="00905E90">
        <w:rPr>
          <w:szCs w:val="24"/>
        </w:rPr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4695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>
      <w:t>4</w:t>
    </w:r>
    <w:r w:rsidR="00471E39">
      <w:t>1</w:t>
    </w:r>
    <w:r w:rsidR="008E0679">
      <w:t>2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46950"/>
    <w:rsid w:val="003510B6"/>
    <w:rsid w:val="00365CCC"/>
    <w:rsid w:val="00376C01"/>
    <w:rsid w:val="00383555"/>
    <w:rsid w:val="0038405B"/>
    <w:rsid w:val="00393B64"/>
    <w:rsid w:val="00395D51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05E90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6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6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RUŽA, d.o.o. za trgovinu, ugostiteljstvo, turizam i marketing</izvorni_sadrzaj>
    <derivirana_varijabla naziv="DomainObject.Predmet.ProtustrankaFormated_1">  RUŽA, d.o.o. za trgovinu, ugostiteljstvo, turizam i marketing</derivirana_varijabla>
  </DomainObject.Predmet.ProtustrankaFormated>
  <DomainObject.Predmet.ProtustrankaFormatedOIB>
    <izvorni_sadrzaj>  RUŽA, d.o.o. za trgovinu, ugostiteljstvo, turizam i marketing, OIB 54126906238</izvorni_sadrzaj>
    <derivirana_varijabla naziv="DomainObject.Predmet.ProtustrankaFormatedOIB_1">  RUŽA, d.o.o. za trgovinu, ugostiteljstvo, turizam i marketing, OIB 54126906238</derivirana_varijabla>
  </DomainObject.Predmet.ProtustrankaFormatedOIB>
  <DomainObject.Predmet.ProtustrankaFormatedWithAdress>
    <izvorni_sadrzaj> RUŽA, d.o.o. za trgovinu, ugostiteljstvo, turizam i marketing, Knezova Šubića Bribirskih 1, 23000 Zadar</izvorni_sadrzaj>
    <derivirana_varijabla naziv="DomainObject.Predmet.ProtustrankaFormatedWithAdress_1"> RUŽA, d.o.o. za trgovinu, ugostiteljstvo, turizam i marketing, Knezova Šubića Bribirskih 1, 23000 Zadar</derivirana_varijabla>
  </DomainObject.Predmet.ProtustrankaFormatedWithAdress>
  <DomainObject.Predmet.ProtustrankaFormatedWithAdressOIB>
    <izvorni_sadrzaj> RUŽA, d.o.o. za trgovinu, ugostiteljstvo, turizam i marketing, OIB 54126906238, Knezova Šubića Bribirskih 1, 23000 Zadar</izvorni_sadrzaj>
    <derivirana_varijabla naziv="DomainObject.Predmet.ProtustrankaFormatedWithAdressOIB_1"> RUŽA, d.o.o. za trgovinu, ugostiteljstvo, turizam i marketing, OIB 54126906238, Knezova Šubića Bribirskih 1, 23000 Zadar</derivirana_varijabla>
  </DomainObject.Predmet.ProtustrankaFormatedWithAdressOIB>
  <DomainObject.Predmet.ProtustrankaWithAdress>
    <izvorni_sadrzaj>RUŽA, d.o.o. za trgovinu, ugostiteljstvo, turizam i marketing Knezova Šubića Bribirskih 1, 23000 Zadar</izvorni_sadrzaj>
    <derivirana_varijabla naziv="DomainObject.Predmet.ProtustrankaWithAdress_1">RUŽA, d.o.o. za trgovinu, ugostiteljstvo, turizam i marketing Knezova Šubića Bribirskih 1, 23000 Zadar</derivirana_varijabla>
  </DomainObject.Predmet.ProtustrankaWithAdress>
  <DomainObject.Predmet.ProtustrankaWithAdressOIB>
    <izvorni_sadrzaj>RUŽA, d.o.o. za trgovinu, ugostiteljstvo, turizam i marketing, OIB 54126906238, Knezova Šubića Bribirskih 1, 23000 Zadar</izvorni_sadrzaj>
    <derivirana_varijabla naziv="DomainObject.Predmet.ProtustrankaWithAdressOIB_1">RUŽA, d.o.o. za trgovinu, ugostiteljstvo, turizam i marketing, OIB 54126906238, Knezova Šubića Bribirskih 1, 23000 Zadar</derivirana_varijabla>
  </DomainObject.Predmet.ProtustrankaWithAdressOIB>
  <DomainObject.Predmet.ProtustrankaNazivFormated>
    <izvorni_sadrzaj>RUŽA, d.o.o. za trgovinu, ugostiteljstvo, turizam i marketing</izvorni_sadrzaj>
    <derivirana_varijabla naziv="DomainObject.Predmet.ProtustrankaNazivFormated_1">RUŽA, d.o.o. za trgovinu, ugostiteljstvo, turizam i marketing</derivirana_varijabla>
  </DomainObject.Predmet.ProtustrankaNazivFormated>
  <DomainObject.Predmet.ProtustrankaNazivFormatedOIB>
    <izvorni_sadrzaj>RUŽA, d.o.o. za trgovinu, ugostiteljstvo, turizam i marketing, OIB 54126906238</izvorni_sadrzaj>
    <derivirana_varijabla naziv="DomainObject.Predmet.ProtustrankaNazivFormatedOIB_1">RUŽA, d.o.o. za trgovinu, ugostiteljstvo, turizam i marketing, OIB 54126906238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132073.35</izvorni_sadrzaj>
    <derivirana_varijabla naziv="DomainObject.Predmet.TrenutnaVrijednost_1">132073.35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RUŽA, d.o.o. za trgovinu, ugostiteljstvo, turizam i marketing</item>
    </izvorni_sadrzaj>
    <derivirana_varijabla naziv="DomainObject.Predmet.ProtuStrankaListFormated_1">
      <item>RUŽA, d.o.o. za trgovinu, ugostiteljstvo, turizam i marketing</item>
    </derivirana_varijabla>
  </DomainObject.Predmet.ProtuStrankaListFormated>
  <DomainObject.Predmet.ProtuStrankaListFormatedOIB>
    <izvorni_sadrzaj>
      <item>RUŽA, d.o.o. za trgovinu, ugostiteljstvo, turizam i marketing, OIB 54126906238</item>
    </izvorni_sadrzaj>
    <derivirana_varijabla naziv="DomainObject.Predmet.ProtuStrankaListFormatedOIB_1">
      <item>RUŽA, d.o.o. za trgovinu, ugostiteljstvo, turizam i marketing, OIB 54126906238</item>
    </derivirana_varijabla>
  </DomainObject.Predmet.ProtuStrankaListFormatedOIB>
  <DomainObject.Predmet.ProtuStrankaListFormatedWithAdress>
    <izvorni_sadrzaj>
      <item>RUŽA, d.o.o. za trgovinu, ugostiteljstvo, turizam i marketing, Knezova Šubića Bribirskih 1, 23000 Zadar</item>
    </izvorni_sadrzaj>
    <derivirana_varijabla naziv="DomainObject.Predmet.ProtuStrankaListFormatedWithAdress_1">
      <item>RUŽA, d.o.o. za trgovinu, ugostiteljstvo, turizam i marketing, Knezova Šubića Bribirskih 1, 23000 Zadar</item>
    </derivirana_varijabla>
  </DomainObject.Predmet.ProtuStrankaListFormatedWithAdress>
  <DomainObject.Predmet.ProtuStrankaListFormatedWithAdressOIB>
    <izvorni_sadrzaj>
      <item>RUŽA, d.o.o. za trgovinu, ugostiteljstvo, turizam i marketing, OIB 54126906238, Knezova Šubića Bribirskih 1, 23000 Zadar</item>
    </izvorni_sadrzaj>
    <derivirana_varijabla naziv="DomainObject.Predmet.ProtuStrankaListFormatedWithAdressOIB_1">
      <item>RUŽA, d.o.o. za trgovinu, ugostiteljstvo, turizam i marketing, OIB 54126906238, Knezova Šubića Bribirskih 1, 23000 Zadar</item>
    </derivirana_varijabla>
  </DomainObject.Predmet.ProtuStrankaListFormatedWithAdressOIB>
  <DomainObject.Predmet.ProtuStrankaListNazivFormated>
    <izvorni_sadrzaj>
      <item>RUŽA, d.o.o. za trgovinu, ugostiteljstvo, turizam i marketing</item>
    </izvorni_sadrzaj>
    <derivirana_varijabla naziv="DomainObject.Predmet.ProtuStrankaListNazivFormated_1">
      <item>RUŽA, d.o.o. za trgovinu, ugostiteljstvo, turizam i marketing</item>
    </derivirana_varijabla>
  </DomainObject.Predmet.ProtuStrankaListNazivFormated>
  <DomainObject.Predmet.ProtuStrankaListNazivFormatedOIB>
    <izvorni_sadrzaj>
      <item>RUŽA, d.o.o. za trgovinu, ugostiteljstvo, turizam i marketing, OIB 54126906238</item>
    </izvorni_sadrzaj>
    <derivirana_varijabla naziv="DomainObject.Predmet.ProtuStrankaListNazivFormatedOIB_1">
      <item>RUŽA, d.o.o. za trgovinu, ugostiteljstvo, turizam i marketing, OIB 54126906238</item>
    </derivirana_varijabla>
  </DomainObject.Predmet.ProtuStrankaListNazivFormatedOIB>
  <DomainObject.Predmet.OstaliListFormated>
    <izvorni_sadrzaj>
      <item>Ruža Ivković</item>
    </izvorni_sadrzaj>
    <derivirana_varijabla naziv="DomainObject.Predmet.OstaliListFormated_1">
      <item>Ruža Ivković</item>
    </derivirana_varijabla>
  </DomainObject.Predmet.OstaliListFormated>
  <DomainObject.Predmet.OstaliListFormatedOIB>
    <izvorni_sadrzaj>
      <item>Ruža Ivković, OIB 27104138002</item>
    </izvorni_sadrzaj>
    <derivirana_varijabla naziv="DomainObject.Predmet.OstaliListFormatedOIB_1">
      <item>Ruža Ivković, OIB 27104138002</item>
    </derivirana_varijabla>
  </DomainObject.Predmet.OstaliListFormatedOIB>
  <DomainObject.Predmet.OstaliListFormatedWithAdress>
    <izvorni_sadrzaj>
      <item>Ruža Ivković, Moliških Hrvata 2, 23000 Zadar</item>
    </izvorni_sadrzaj>
    <derivirana_varijabla naziv="DomainObject.Predmet.OstaliListFormatedWithAdress_1">
      <item>Ruža Ivković, Moliških Hrvata 2, 23000 Zadar</item>
    </derivirana_varijabla>
  </DomainObject.Predmet.OstaliListFormatedWithAdress>
  <DomainObject.Predmet.OstaliListFormatedWithAdressOIB>
    <izvorni_sadrzaj>
      <item>Ruža Ivković, OIB 27104138002, Moliških Hrvata 2, 23000 Zadar</item>
    </izvorni_sadrzaj>
    <derivirana_varijabla naziv="DomainObject.Predmet.OstaliListFormatedWithAdressOIB_1">
      <item>Ruža Ivković, OIB 27104138002, Moliških Hrvata 2, 23000 Zadar</item>
    </derivirana_varijabla>
  </DomainObject.Predmet.OstaliListFormatedWithAdressOIB>
  <DomainObject.Predmet.OstaliListNazivFormated>
    <izvorni_sadrzaj>
      <item>Ruža Ivković</item>
    </izvorni_sadrzaj>
    <derivirana_varijabla naziv="DomainObject.Predmet.OstaliListNazivFormated_1">
      <item>Ruža Ivković</item>
    </derivirana_varijabla>
  </DomainObject.Predmet.OstaliListNazivFormated>
  <DomainObject.Predmet.OstaliListNazivFormatedOIB>
    <izvorni_sadrzaj>
      <item>Ruža Ivković, OIB 27104138002</item>
    </izvorni_sadrzaj>
    <derivirana_varijabla naziv="DomainObject.Predmet.OstaliListNazivFormatedOIB_1">
      <item>Ruža Ivković, OIB 27104138002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RUŽA, d.o.o. za trgovinu, ugostiteljstvo, turizam i marketing</izvorni_sadrzaj>
    <derivirana_varijabla naziv="DomainObject.Predmet.ProtustrankaIDrugi_1">RUŽA, d.o.o. za trgovinu, ugostiteljstvo, turizam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RUŽA, d.o.o. za trgovinu, ugostiteljstvo, turizam i marketing, OIB 54126906238, Knezova Šubića Bribirskih 1, 23000 Zadar</izvorni_sadrzaj>
    <derivirana_varijabla naziv="DomainObject.Predmet.ProtustrankaIDrugiAdressOIB_1">RUŽA, d.o.o. za trgovinu, ugostiteljstvo, turizam i marketing, OIB 54126906238, Knezova Šubića Bribirskih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RUŽA, d.o.o. za trgovinu, ugostiteljstvo, turizam i marketing</item>
      <item>Ruža Ivković</item>
    </izvorni_sadrzaj>
    <derivirana_varijabla naziv="DomainObject.Predmet.SudioniciListNaziv_1">
      <item>FINA</item>
      <item>RUŽA, d.o.o. za trgovinu, ugostiteljstvo, turizam i marketing</item>
      <item>Ruža Ivković</item>
    </derivirana_varijabla>
  </DomainObject.Predmet.SudioniciListNaziv>
  <DomainObject.Predmet.SudioniciListAdressOIB>
    <izvorni_sadrzaj>
      <item>FINA, OIB 85821130368</item>
      <item>RUŽA, d.o.o. za trgovinu, ugostiteljstvo, turizam i marketing, OIB 54126906238, Knezova Šubića Bribirskih 1,23000 Zadar</item>
      <item>Ruža Ivković, OIB 27104138002, Moliških Hrvata 2,23000 Zadar</item>
    </izvorni_sadrzaj>
    <derivirana_varijabla naziv="DomainObject.Predmet.SudioniciListAdressOIB_1">
      <item>FINA, OIB 85821130368</item>
      <item>RUŽA, d.o.o. za trgovinu, ugostiteljstvo, turizam i marketing, OIB 54126906238, Knezova Šubića Bribirskih 1,23000 Zadar</item>
      <item>Ruža Ivković, OIB 27104138002, Moliških Hrvata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54126906238</item>
      <item>, OIB 27104138002</item>
    </izvorni_sadrzaj>
    <derivirana_varijabla naziv="DomainObject.Predmet.SudioniciListNazivOIB_1">
      <item>, OIB 85821130368</item>
      <item>, OIB 54126906238</item>
      <item>, OIB 27104138002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C5046-138A-43D7-8733-40D032C97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1853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2016-03-23T07:59:00Z</dcterms:created>
  <dc:creator>Administrator</dc:creator>
  <cp:lastModifiedBy>Merlina Klišmanić</cp:lastModifiedBy>
  <cp:lastPrinted>2016-03-23T11:41:00Z</cp:lastPrinted>
  <dcterms:modified xmlns:xsi="http://www.w3.org/2001/XMLSchema-instance" xsi:type="dcterms:W3CDTF">2016-03-24T12:22:00Z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