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d3b3" w14:paraId="6bbd3b3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065EB1" w:rsidRPr="00065EB1">
        <w:rPr>
          <w:b/>
          <w:sz w:val="24"/>
        </w:rPr>
        <w:t>LEMAT j.d.o.o.</w:t>
      </w:r>
      <w:r w:rsidR="00842007">
        <w:rPr>
          <w:b/>
          <w:sz w:val="24"/>
        </w:rPr>
        <w:t xml:space="preserve">, </w:t>
      </w:r>
      <w:r w:rsidR="00065EB1" w:rsidRPr="00065EB1">
        <w:rPr>
          <w:b/>
          <w:sz w:val="24"/>
        </w:rPr>
        <w:t>Belišće</w:t>
      </w:r>
      <w:r w:rsidR="0027788F" w:rsidRPr="0027788F">
        <w:rPr>
          <w:b/>
          <w:sz w:val="24"/>
        </w:rPr>
        <w:t xml:space="preserve">, </w:t>
      </w:r>
      <w:r w:rsidR="00065EB1" w:rsidRPr="00065EB1">
        <w:rPr>
          <w:b/>
          <w:sz w:val="24"/>
        </w:rPr>
        <w:t>Tina Ujevića 41</w:t>
      </w:r>
      <w:r w:rsidRPr="009C396C">
        <w:rPr>
          <w:b/>
          <w:sz w:val="24"/>
        </w:rPr>
        <w:t xml:space="preserve">, OIB: </w:t>
      </w:r>
      <w:r w:rsidR="00065EB1" w:rsidRPr="00065EB1">
        <w:rPr>
          <w:b/>
          <w:sz w:val="24"/>
        </w:rPr>
        <w:t>69918087968</w:t>
      </w:r>
      <w:r w:rsidRPr="009C396C">
        <w:rPr>
          <w:b/>
          <w:sz w:val="24"/>
        </w:rPr>
        <w:t xml:space="preserve">, MBS: </w:t>
      </w:r>
      <w:r w:rsidR="00065EB1" w:rsidRPr="00065EB1">
        <w:rPr>
          <w:b/>
          <w:sz w:val="24"/>
        </w:rPr>
        <w:t>030133428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22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065EB1" w:rsidRPr="00065EB1">
        <w:t>Dario Mađarić, OIB: 36640073539</w:t>
      </w:r>
      <w:r w:rsidR="00926738" w:rsidRPr="009C396C">
        <w:t xml:space="preserve">, </w:t>
      </w:r>
      <w:r w:rsidR="00065EB1" w:rsidRPr="00065EB1">
        <w:t>Belišće, Tina Ujevića 41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065EB1">
        <w:rPr>
          <w:b/>
        </w:rPr>
        <w:t>LEMAT j.d.o.o., Belišće, Tina Ujevića 41, OIB: 69918087968, MBS: 030133428</w:t>
      </w:r>
      <w:r w:rsidR="00065EB1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065EB1">
        <w:t>Dario Mađarić, Belišće, Tina Ujevića 41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065EB1" w:rsidRPr="00065EB1">
        <w:t>Dario Mađarić, Belišće, Tina Ujevića 41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065EB1" w:rsidRPr="00065EB1">
        <w:t>Dario Mađarić, Belišće, Tina Ujevića 41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22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065EB1" w:rsidRPr="00065EB1">
        <w:t>Dario Mađarić, Belišće, Tina Ujevića 41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22.10.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723" w:rsidR="000E7723">
      <w:r>
        <w:separator/>
      </w:r>
    </w:p>
  </w:endnote>
  <w:endnote w:id="0" w:type="continuationSeparator">
    <w:p w:rsidRDefault="000E7723" w:rsidR="000E7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723" w:rsidR="000E7723">
      <w:r>
        <w:separator/>
      </w:r>
    </w:p>
  </w:footnote>
  <w:footnote w:id="0" w:type="continuationSeparator">
    <w:p w:rsidRDefault="000E7723" w:rsidR="000E77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31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52067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92709F">
      <w:t>6 St-</w:t>
    </w:r>
    <w:r w:rsidR="00DD159B">
      <w:t>84</w:t>
    </w:r>
    <w:r w:rsidR="00065EB1">
      <w:t>7</w:t>
    </w:r>
    <w:r w:rsidR="0092709F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DD159B">
      <w:t>84</w:t>
    </w:r>
    <w:r w:rsidR="00065EB1">
      <w:t>7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72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3103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0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1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C310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C310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10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10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0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1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C310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C310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10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10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LEMAT jednostavno društvo s ograničenom odgovornošću za izradu namještaja i drvene stolarije</izvorni_sadrzaj>
    <derivirana_varijabla naziv="DomainObject.Predmet.ProtustrankaFormated_1">  LEMAT jednostavno društvo s ograničenom odgovornošću za izradu namještaja i drvene stolarije</derivirana_varijabla>
  </DomainObject.Predmet.ProtustrankaFormated>
  <DomainObject.Predmet.ProtustrankaFormatedOIB>
    <izvorni_sadrzaj>  LEMAT jednostavno društvo s ograničenom odgovornošću za izradu namještaja i drvene stolarije, OIB 69918087968</izvorni_sadrzaj>
    <derivirana_varijabla naziv="DomainObject.Predmet.ProtustrankaFormatedOIB_1">  LEMAT jednostavno društvo s ograničenom odgovornošću za izradu namještaja i drvene stolarije, OIB 69918087968</derivirana_varijabla>
  </DomainObject.Predmet.ProtustrankaFormatedOIB>
  <DomainObject.Predmet.ProtustrankaFormatedWithAdress>
    <izvorni_sadrzaj> LEMAT jednostavno društvo s ograničenom odgovornošću za izradu namještaja i drvene stolarije, Tina Ujevića 41, 31551 Belišće</izvorni_sadrzaj>
    <derivirana_varijabla naziv="DomainObject.Predmet.ProtustrankaFormatedWithAdress_1"> LEMAT jednostavno društvo s ograničenom odgovornošću za izradu namještaja i drvene stolarije, Tina Ujevića 41, 31551 Belišće</derivirana_varijabla>
  </DomainObject.Predmet.ProtustrankaFormatedWithAdress>
  <DomainObject.Predmet.ProtustrankaFormatedWithAdressOIB>
    <izvorni_sadrzaj> LEMAT jednostavno društvo s ograničenom odgovornošću za izradu namještaja i drvene stolarije, OIB 69918087968, Tina Ujevića 41, 31551 Belišće</izvorni_sadrzaj>
    <derivirana_varijabla naziv="DomainObject.Predmet.ProtustrankaFormatedWithAdressOIB_1"> LEMAT jednostavno društvo s ograničenom odgovornošću za izradu namještaja i drvene stolarije, OIB 69918087968, Tina Ujevića 41, 31551 Belišće</derivirana_varijabla>
  </DomainObject.Predmet.ProtustrankaFormatedWithAdressOIB>
  <DomainObject.Predmet.ProtustrankaWithAdress>
    <izvorni_sadrzaj>LEMAT jednostavno društvo s ograničenom odgovornošću za izradu namještaja i drvene stolarije Tina Ujevića 41, 31551 Belišće</izvorni_sadrzaj>
    <derivirana_varijabla naziv="DomainObject.Predmet.ProtustrankaWithAdress_1">LEMAT jednostavno društvo s ograničenom odgovornošću za izradu namještaja i drvene stolarije Tina Ujevića 41, 31551 Belišće</derivirana_varijabla>
  </DomainObject.Predmet.ProtustrankaWithAdress>
  <DomainObject.Predmet.ProtustrankaWithAdressOIB>
    <izvorni_sadrzaj>LEMAT jednostavno društvo s ograničenom odgovornošću za izradu namještaja i drvene stolarije, OIB 69918087968, Tina Ujevića 41, 31551 Belišće</izvorni_sadrzaj>
    <derivirana_varijabla naziv="DomainObject.Predmet.ProtustrankaWithAdressOIB_1">LEMAT jednostavno društvo s ograničenom odgovornošću za izradu namještaja i drvene stolarije, OIB 69918087968, Tina Ujevića 41, 31551 Belišće</derivirana_varijabla>
  </DomainObject.Predmet.ProtustrankaWithAdressOIB>
  <DomainObject.Predmet.ProtustrankaNazivFormated>
    <izvorni_sadrzaj>LEMAT jednostavno društvo s ograničenom odgovornošću za izradu namještaja i drvene stolarije</izvorni_sadrzaj>
    <derivirana_varijabla naziv="DomainObject.Predmet.ProtustrankaNazivFormated_1">LEMAT jednostavno društvo s ograničenom odgovornošću za izradu namještaja i drvene stolarije</derivirana_varijabla>
  </DomainObject.Predmet.ProtustrankaNazivFormated>
  <DomainObject.Predmet.ProtustrankaNazivFormatedOIB>
    <izvorni_sadrzaj>LEMAT jednostavno društvo s ograničenom odgovornošću za izradu namještaja i drvene stolarije, OIB 69918087968</izvorni_sadrzaj>
    <derivirana_varijabla naziv="DomainObject.Predmet.ProtustrankaNazivFormatedOIB_1">LEMAT jednostavno društvo s ograničenom odgovornošću za izradu namještaja i drvene stolarije, OIB 69918087968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LEMAT jednostavno društvo s ograničenom odgovornošću za izradu namještaja i drvene stolarije</item>
    </izvorni_sadrzaj>
    <derivirana_varijabla naziv="DomainObject.Predmet.ProtuStrankaListFormated_1">
      <item>LEMAT jednostavno društvo s ograničenom odgovornošću za izradu namještaja i drvene stolarije</item>
    </derivirana_varijabla>
  </DomainObject.Predmet.ProtuStrankaListFormated>
  <DomainObject.Predmet.ProtuStrankaListFormatedOIB>
    <izvorni_sadrzaj>
      <item>LEMAT jednostavno društvo s ograničenom odgovornošću za izradu namještaja i drvene stolarije, OIB 69918087968</item>
    </izvorni_sadrzaj>
    <derivirana_varijabla naziv="DomainObject.Predmet.ProtuStrankaListFormatedOIB_1">
      <item>LEMAT jednostavno društvo s ograničenom odgovornošću za izradu namještaja i drvene stolarije, OIB 69918087968</item>
    </derivirana_varijabla>
  </DomainObject.Predmet.ProtuStrankaListFormatedOIB>
  <DomainObject.Predmet.ProtuStrankaListFormatedWithAdress>
    <izvorni_sadrzaj>
      <item>LEMAT jednostavno društvo s ograničenom odgovornošću za izradu namještaja i drvene stolarije, Tina Ujevića 41, 31551 Belišće</item>
    </izvorni_sadrzaj>
    <derivirana_varijabla naziv="DomainObject.Predmet.ProtuStrankaListFormatedWithAdress_1">
      <item>LEMAT jednostavno društvo s ograničenom odgovornošću za izradu namještaja i drvene stolarije, Tina Ujevića 41, 31551 Belišće</item>
    </derivirana_varijabla>
  </DomainObject.Predmet.ProtuStrankaListFormatedWithAdress>
  <DomainObject.Predmet.ProtuStrankaListFormatedWithAdressOIB>
    <izvorni_sadrzaj>
      <item>LEMAT jednostavno društvo s ograničenom odgovornošću za izradu namještaja i drvene stolarije, OIB 69918087968, Tina Ujevića 41, 31551 Belišće</item>
    </izvorni_sadrzaj>
    <derivirana_varijabla naziv="DomainObject.Predmet.ProtuStrankaListFormatedWithAdressOIB_1">
      <item>LEMAT jednostavno društvo s ograničenom odgovornošću za izradu namještaja i drvene stolarije, OIB 69918087968, Tina Ujevića 41, 31551 Belišće</item>
    </derivirana_varijabla>
  </DomainObject.Predmet.ProtuStrankaListFormatedWithAdressOIB>
  <DomainObject.Predmet.ProtuStrankaListNazivFormated>
    <izvorni_sadrzaj>
      <item>LEMAT jednostavno društvo s ograničenom odgovornošću za izradu namještaja i drvene stolarije</item>
    </izvorni_sadrzaj>
    <derivirana_varijabla naziv="DomainObject.Predmet.ProtuStrankaListNazivFormated_1">
      <item>LEMAT jednostavno društvo s ograničenom odgovornošću za izradu namještaja i drvene stolarije</item>
    </derivirana_varijabla>
  </DomainObject.Predmet.ProtuStrankaListNazivFormated>
  <DomainObject.Predmet.ProtuStrankaListNazivFormatedOIB>
    <izvorni_sadrzaj>
      <item>LEMAT jednostavno društvo s ograničenom odgovornošću za izradu namještaja i drvene stolarije, OIB 69918087968</item>
    </izvorni_sadrzaj>
    <derivirana_varijabla naziv="DomainObject.Predmet.ProtuStrankaListNazivFormatedOIB_1">
      <item>LEMAT jednostavno društvo s ograničenom odgovornošću za izradu namještaja i drvene stolarije, OIB 69918087968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LEMAT jednostavno društvo s ograničenom odgovornošću za izradu namještaja i drvene stolarije</izvorni_sadrzaj>
    <derivirana_varijabla naziv="DomainObject.Predmet.ProtustrankaIDrugi_1">LEMAT jednostavno društvo s ograničenom odgovornošću za izradu namještaja i drvene stolarije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LEMAT jednostavno društvo s ograničenom odgovornošću za izradu namještaja i drvene stolarije, OIB 69918087968, Tina Ujevića 41, 31551 Belišće</izvorni_sadrzaj>
    <derivirana_varijabla naziv="DomainObject.Predmet.ProtustrankaIDrugiAdressOIB_1">LEMAT jednostavno društvo s ograničenom odgovornošću za izradu namještaja i drvene stolarije, OIB 69918087968, Tina Ujevića 41,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LEMAT jednostavno društvo s ograničenom odgovornošću za izradu namještaja i drvene stolarije</item>
    </izvorni_sadrzaj>
    <derivirana_varijabla naziv="DomainObject.Predmet.SudioniciListNaziv_1">
      <item>FINA RC OSIJEK</item>
      <item>LEMAT jednostavno društvo s ograničenom odgovornošću za izradu namještaja i drvene stolarije</item>
    </derivirana_varijabla>
  </DomainObject.Predmet.SudioniciListNaziv>
  <DomainObject.Predmet.SudioniciListAdressOIB>
    <izvorni_sadrzaj>
      <item>FINA RC OSIJEK, OIB 85821130368</item>
      <item>LEMAT jednostavno društvo s ograničenom odgovornošću za izradu namještaja i drvene stolarije, OIB 69918087968, Tina Ujevića 41,31551 Belišće</item>
    </izvorni_sadrzaj>
    <derivirana_varijabla naziv="DomainObject.Predmet.SudioniciListAdressOIB_1">
      <item>FINA RC OSIJEK, OIB 85821130368</item>
      <item>LEMAT jednostavno društvo s ograničenom odgovornošću za izradu namještaja i drvene stolarije, OIB 69918087968, Tina Ujevića 41,31551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69918087968</item>
    </izvorni_sadrzaj>
    <derivirana_varijabla naziv="DomainObject.Predmet.SudioniciListNazivOIB_1">
      <item>, OIB 85821130368</item>
      <item>, OIB 69918087968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A3C17D-48E2-476E-8866-983E6458FF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433</properties:Words>
  <properties:Characters>2136</properties:Characters>
  <properties:Lines>102</properties:Lines>
  <properties:Paragraphs>23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2016-09-22T12:46:00Z</dcterms:modified>
  <cp:revision>131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