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b18df" w14:paraId="33b18d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355F9F">
        <w:rPr>
          <w:b/>
          <w:sz w:val="22"/>
          <w:szCs w:val="22"/>
        </w:rPr>
        <w:t>568</w:t>
      </w:r>
      <w:r w:rsidR="006B7C02">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E7654">
        <w:rPr>
          <w:sz w:val="22"/>
          <w:szCs w:val="22"/>
        </w:rPr>
        <w:t>NERETVANSKI RADIO  j.d.o.o.</w:t>
      </w:r>
      <w:r w:rsidR="005B32BF">
        <w:rPr>
          <w:sz w:val="22"/>
          <w:szCs w:val="22"/>
        </w:rPr>
        <w:t xml:space="preserve">, Industrijska 2  4, 20350 Metković, OIB: 62353583337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C362D7">
        <w:rPr>
          <w:sz w:val="22"/>
          <w:szCs w:val="22"/>
        </w:rPr>
        <w:t xml:space="preserve">NERETVANSKI RADIO  j.d.o.o., Industrijska 2  4, 20350 Metković, OIB: 62353583337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F13CEE">
        <w:rPr>
          <w:sz w:val="22"/>
          <w:szCs w:val="22"/>
        </w:rPr>
        <w:t>14.423,43</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F13CEE">
        <w:rPr>
          <w:sz w:val="22"/>
          <w:szCs w:val="22"/>
        </w:rPr>
        <w:t>566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93544C">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5F9F"/>
    <w:rsid w:val="00357C73"/>
    <w:rsid w:val="0036528A"/>
    <w:rsid w:val="003763E7"/>
    <w:rsid w:val="00383BB1"/>
    <w:rsid w:val="00390DDB"/>
    <w:rsid w:val="00397D48"/>
    <w:rsid w:val="003B7474"/>
    <w:rsid w:val="003F1814"/>
    <w:rsid w:val="003F1D13"/>
    <w:rsid w:val="003F78B8"/>
    <w:rsid w:val="003F7A92"/>
    <w:rsid w:val="003F7B87"/>
    <w:rsid w:val="004074FC"/>
    <w:rsid w:val="00420F56"/>
    <w:rsid w:val="00422968"/>
    <w:rsid w:val="00450611"/>
    <w:rsid w:val="004540AE"/>
    <w:rsid w:val="004566F8"/>
    <w:rsid w:val="0046333F"/>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6ADF"/>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81D29"/>
    <w:rsid w:val="006832DB"/>
    <w:rsid w:val="00693071"/>
    <w:rsid w:val="0069625B"/>
    <w:rsid w:val="006B5018"/>
    <w:rsid w:val="006B7C02"/>
    <w:rsid w:val="00713F97"/>
    <w:rsid w:val="00727B8E"/>
    <w:rsid w:val="00732451"/>
    <w:rsid w:val="00744353"/>
    <w:rsid w:val="00747144"/>
    <w:rsid w:val="00747C4A"/>
    <w:rsid w:val="00795551"/>
    <w:rsid w:val="007966C5"/>
    <w:rsid w:val="007A5C44"/>
    <w:rsid w:val="007A6019"/>
    <w:rsid w:val="007B4EC4"/>
    <w:rsid w:val="007D3800"/>
    <w:rsid w:val="007F6CD5"/>
    <w:rsid w:val="0080149F"/>
    <w:rsid w:val="00815F51"/>
    <w:rsid w:val="008243A2"/>
    <w:rsid w:val="00845FB5"/>
    <w:rsid w:val="0085311A"/>
    <w:rsid w:val="00854616"/>
    <w:rsid w:val="008D64E0"/>
    <w:rsid w:val="008E2765"/>
    <w:rsid w:val="008F6923"/>
    <w:rsid w:val="0090251E"/>
    <w:rsid w:val="00923D4D"/>
    <w:rsid w:val="0092728C"/>
    <w:rsid w:val="0093544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71CD"/>
    <w:rsid w:val="009F5C94"/>
    <w:rsid w:val="00A026C2"/>
    <w:rsid w:val="00A21669"/>
    <w:rsid w:val="00A23355"/>
    <w:rsid w:val="00A2606D"/>
    <w:rsid w:val="00A27673"/>
    <w:rsid w:val="00A5366A"/>
    <w:rsid w:val="00A938BD"/>
    <w:rsid w:val="00A96D04"/>
    <w:rsid w:val="00AA071C"/>
    <w:rsid w:val="00AA0DAE"/>
    <w:rsid w:val="00AA1F15"/>
    <w:rsid w:val="00AA3914"/>
    <w:rsid w:val="00AB3494"/>
    <w:rsid w:val="00AB482B"/>
    <w:rsid w:val="00AC2F12"/>
    <w:rsid w:val="00AE3571"/>
    <w:rsid w:val="00AE6B1C"/>
    <w:rsid w:val="00B24EB9"/>
    <w:rsid w:val="00B3080B"/>
    <w:rsid w:val="00B363B8"/>
    <w:rsid w:val="00B45D29"/>
    <w:rsid w:val="00B4708C"/>
    <w:rsid w:val="00B82AED"/>
    <w:rsid w:val="00BA242D"/>
    <w:rsid w:val="00BD18BB"/>
    <w:rsid w:val="00BD268D"/>
    <w:rsid w:val="00C02F8E"/>
    <w:rsid w:val="00C13E5B"/>
    <w:rsid w:val="00C2297D"/>
    <w:rsid w:val="00C27CFC"/>
    <w:rsid w:val="00C34317"/>
    <w:rsid w:val="00C362D7"/>
    <w:rsid w:val="00C4496B"/>
    <w:rsid w:val="00C476AC"/>
    <w:rsid w:val="00C81D7B"/>
    <w:rsid w:val="00CC1E09"/>
    <w:rsid w:val="00CC6643"/>
    <w:rsid w:val="00CD23C1"/>
    <w:rsid w:val="00CD504C"/>
    <w:rsid w:val="00D14BDE"/>
    <w:rsid w:val="00D15104"/>
    <w:rsid w:val="00D544F9"/>
    <w:rsid w:val="00D5604C"/>
    <w:rsid w:val="00D6079B"/>
    <w:rsid w:val="00D84FC1"/>
    <w:rsid w:val="00D933F6"/>
    <w:rsid w:val="00DA23AC"/>
    <w:rsid w:val="00DB7C63"/>
    <w:rsid w:val="00DB7DAF"/>
    <w:rsid w:val="00DD3820"/>
    <w:rsid w:val="00DE70C0"/>
    <w:rsid w:val="00DF6116"/>
    <w:rsid w:val="00E12513"/>
    <w:rsid w:val="00E15EC8"/>
    <w:rsid w:val="00E160B6"/>
    <w:rsid w:val="00E51B50"/>
    <w:rsid w:val="00E6626A"/>
    <w:rsid w:val="00EA0E0E"/>
    <w:rsid w:val="00EC3216"/>
    <w:rsid w:val="00EC532C"/>
    <w:rsid w:val="00EF3649"/>
    <w:rsid w:val="00F0249C"/>
    <w:rsid w:val="00F13CEE"/>
    <w:rsid w:val="00F27CA7"/>
    <w:rsid w:val="00F30594"/>
    <w:rsid w:val="00F36C6D"/>
    <w:rsid w:val="00F4120F"/>
    <w:rsid w:val="00F61FF7"/>
    <w:rsid w:val="00F72C4E"/>
    <w:rsid w:val="00F77B2E"/>
    <w:rsid w:val="00F806B1"/>
    <w:rsid w:val="00F8088E"/>
    <w:rsid w:val="00F80B23"/>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2568</izvorni_sadrzaj>
    <derivirana_varijabla naziv="DomainObject.Predmet.Broj_1">2568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St-2568/2015</izvorni_sadrzaj>
    <derivirana_varijabla naziv="DomainObject.Predmet.OznakaBroj_1">St-2568/2015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NERETVANSKI RADIO jednostavno društvo s ograničenom odgovornšću za radijsku djelatnost i usluge marketinga</izvorni_sadrzaj>
    <derivirana_varijabla naziv="DomainObject.Predmet.ProtustrankaFormated_1">  NERETVANSKI RADIO jednostavno društvo s ograničenom odgovornšću za radijsku djelatnost i usluge marketinga</derivirana_varijabla>
  </DomainObject.Predmet.ProtustrankaFormated>
  <DomainObject.Predmet.ProtustrankaFormatedOIB>
    <izvorni_sadrzaj>  NERETVANSKI RADIO jednostavno društvo s ograničenom odgovornšću za radijsku djelatnost i usluge marketinga, OIB 62353583337</izvorni_sadrzaj>
    <derivirana_varijabla naziv="DomainObject.Predmet.ProtustrankaFormatedOIB_1">  NERETVANSKI RADIO jednostavno društvo s ograničenom odgovornšću za radijsku djelatnost i usluge marketinga, OIB 62353583337</derivirana_varijabla>
  </DomainObject.Predmet.ProtustrankaFormatedOIB>
  <DomainObject.Predmet.ProtustrankaFormatedWithAdress>
    <izvorni_sadrzaj> NERETVANSKI RADIO jednostavno društvo s ograničenom odgovornšću za radijsku djelatnost i usluge marketinga, Industrijska 2/4, 20350 Metković</izvorni_sadrzaj>
    <derivirana_varijabla naziv="DomainObject.Predmet.ProtustrankaFormatedWithAdress_1"> NERETVANSKI RADIO jednostavno društvo s ograničenom odgovornšću za radijsku djelatnost i usluge marketinga, Industrijska 2/4, 20350 Metković</derivirana_varijabla>
  </DomainObject.Predmet.ProtustrankaFormatedWithAdress>
  <DomainObject.Predmet.ProtustrankaFormatedWithAdressOIB>
    <izvorni_sadrzaj> NERETVANSKI RADIO jednostavno društvo s ograničenom odgovornšću za radijsku djelatnost i usluge marketinga, OIB 62353583337, Industrijska 2/4, 20350 Metković</izvorni_sadrzaj>
    <derivirana_varijabla naziv="DomainObject.Predmet.ProtustrankaFormatedWithAdressOIB_1"> NERETVANSKI RADIO jednostavno društvo s ograničenom odgovornšću za radijsku djelatnost i usluge marketinga, OIB 62353583337, Industrijska 2/4, 20350 Metković</derivirana_varijabla>
  </DomainObject.Predmet.ProtustrankaFormatedWithAdressOIB>
  <DomainObject.Predmet.ProtustrankaWithAdress>
    <izvorni_sadrzaj>NERETVANSKI RADIO jednostavno društvo s ograničenom odgovornšću za radijsku djelatnost i usluge marketinga Industrijska 2/4, 20350 Metković</izvorni_sadrzaj>
    <derivirana_varijabla naziv="DomainObject.Predmet.ProtustrankaWithAdress_1">NERETVANSKI RADIO jednostavno društvo s ograničenom odgovornšću za radijsku djelatnost i usluge marketinga Industrijska 2/4, 20350 Metković</derivirana_varijabla>
  </DomainObject.Predmet.ProtustrankaWithAdress>
  <DomainObject.Predmet.ProtustrankaWithAdressOIB>
    <izvorni_sadrzaj>NERETVANSKI RADIO jednostavno društvo s ograničenom odgovornšću za radijsku djelatnost i usluge marketinga, OIB 62353583337, Industrijska 2/4, 20350 Metković</izvorni_sadrzaj>
    <derivirana_varijabla naziv="DomainObject.Predmet.ProtustrankaWithAdressOIB_1">NERETVANSKI RADIO jednostavno društvo s ograničenom odgovornšću za radijsku djelatnost i usluge marketinga, OIB 62353583337, Industrijska 2/4, 20350 Metković</derivirana_varijabla>
  </DomainObject.Predmet.ProtustrankaWithAdressOIB>
  <DomainObject.Predmet.ProtustrankaNazivFormated>
    <izvorni_sadrzaj>NERETVANSKI RADIO jednostavno društvo s ograničenom odgovornšću za radijsku djelatnost i usluge marketinga</izvorni_sadrzaj>
    <derivirana_varijabla naziv="DomainObject.Predmet.ProtustrankaNazivFormated_1">NERETVANSKI RADIO jednostavno društvo s ograničenom odgovornšću za radijsku djelatnost i usluge marketinga</derivirana_varijabla>
  </DomainObject.Predmet.ProtustrankaNazivFormated>
  <DomainObject.Predmet.ProtustrankaNazivFormatedOIB>
    <izvorni_sadrzaj>NERETVANSKI RADIO jednostavno društvo s ograničenom odgovornšću za radijsku djelatnost i usluge marketinga, OIB 62353583337</izvorni_sadrzaj>
    <derivirana_varijabla naziv="DomainObject.Predmet.ProtustrankaNazivFormatedOIB_1">NERETVANSKI RADIO jednostavno društvo s ograničenom odgovornšću za radijsku djelatnost i usluge marketinga, OIB 62353583337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14423.43</izvorni_sadrzaj>
    <derivirana_varijabla naziv="DomainObject.Predmet.TrenutnaVrijednost_1">14423.43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NERETVANSKI RADIO jednostavno društvo s ograničenom odgovornšću za radijsku djelatnost i usluge marketinga</item>
    </izvorni_sadrzaj>
    <derivirana_varijabla naziv="DomainObject.Predmet.ProtuStrankaListFormated_1">
      <item>NERETVANSKI RADIO jednostavno društvo s ograničenom odgovornšću za radijsku djelatnost i usluge marketinga</item>
    </derivirana_varijabla>
  </DomainObject.Predmet.ProtuStrankaListFormated>
  <DomainObject.Predmet.ProtuStrankaListFormatedOIB>
    <izvorni_sadrzaj>
      <item>NERETVANSKI RADIO jednostavno društvo s ograničenom odgovornšću za radijsku djelatnost i usluge marketinga, OIB 62353583337</item>
    </izvorni_sadrzaj>
    <derivirana_varijabla naziv="DomainObject.Predmet.ProtuStrankaListFormatedOIB_1">
      <item>NERETVANSKI RADIO jednostavno društvo s ograničenom odgovornšću za radijsku djelatnost i usluge marketinga, OIB 62353583337</item>
    </derivirana_varijabla>
  </DomainObject.Predmet.ProtuStrankaListFormatedOIB>
  <DomainObject.Predmet.ProtuStrankaListFormatedWithAdress>
    <izvorni_sadrzaj>
      <item>NERETVANSKI RADIO jednostavno društvo s ograničenom odgovornšću za radijsku djelatnost i usluge marketinga, Industrijska 2/4, 20350 Metković</item>
    </izvorni_sadrzaj>
    <derivirana_varijabla naziv="DomainObject.Predmet.ProtuStrankaListFormatedWithAdress_1">
      <item>NERETVANSKI RADIO jednostavno društvo s ograničenom odgovornšću za radijsku djelatnost i usluge marketinga, Industrijska 2/4, 20350 Metković</item>
    </derivirana_varijabla>
  </DomainObject.Predmet.ProtuStrankaListFormatedWithAdress>
  <DomainObject.Predmet.ProtuStrankaListFormatedWithAdressOIB>
    <izvorni_sadrzaj>
      <item>NERETVANSKI RADIO jednostavno društvo s ograničenom odgovornšću za radijsku djelatnost i usluge marketinga, OIB 62353583337, Industrijska 2/4, 20350 Metković</item>
    </izvorni_sadrzaj>
    <derivirana_varijabla naziv="DomainObject.Predmet.ProtuStrankaListFormatedWithAdressOIB_1">
      <item>NERETVANSKI RADIO jednostavno društvo s ograničenom odgovornšću za radijsku djelatnost i usluge marketinga, OIB 62353583337, Industrijska 2/4, 20350 Metković</item>
    </derivirana_varijabla>
  </DomainObject.Predmet.ProtuStrankaListFormatedWithAdressOIB>
  <DomainObject.Predmet.ProtuStrankaListNazivFormated>
    <izvorni_sadrzaj>
      <item>NERETVANSKI RADIO jednostavno društvo s ograničenom odgovornšću za radijsku djelatnost i usluge marketinga</item>
    </izvorni_sadrzaj>
    <derivirana_varijabla naziv="DomainObject.Predmet.ProtuStrankaListNazivFormated_1">
      <item>NERETVANSKI RADIO jednostavno društvo s ograničenom odgovornšću za radijsku djelatnost i usluge marketinga</item>
    </derivirana_varijabla>
  </DomainObject.Predmet.ProtuStrankaListNazivFormated>
  <DomainObject.Predmet.ProtuStrankaListNazivFormatedOIB>
    <izvorni_sadrzaj>
      <item>NERETVANSKI RADIO jednostavno društvo s ograničenom odgovornšću za radijsku djelatnost i usluge marketinga, OIB 62353583337</item>
    </izvorni_sadrzaj>
    <derivirana_varijabla naziv="DomainObject.Predmet.ProtuStrankaListNazivFormatedOIB_1">
      <item>NERETVANSKI RADIO jednostavno društvo s ograničenom odgovornšću za radijsku djelatnost i usluge marketinga, OIB 62353583337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NERETVANSKI RADIO jednostavno društvo s ograničenom odgovornšću za radijsku djelatnost i usluge marketinga</izvorni_sadrzaj>
    <derivirana_varijabla naziv="DomainObject.Predmet.ProtustrankaIDrugi_1">NERETVANSKI RADIO jednostavno društvo s ograničenom odgovornšću za radijsku djelatnost i usluge marketinga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NERETVANSKI RADIO jednostavno društvo s ograničenom odgovornšću za radijsku djelatnost i usluge marketinga, OIB 62353583337, Industrijska 2/4, 20350 Metković</izvorni_sadrzaj>
    <derivirana_varijabla naziv="DomainObject.Predmet.ProtustrankaIDrugiAdressOIB_1">NERETVANSKI RADIO jednostavno društvo s ograničenom odgovornšću za radijsku djelatnost i usluge marketinga, OIB 62353583337, Industrijska 2/4,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NERETVANSKI RADIO jednostavno društvo s ograničenom odgovornšću za radijsku djelatnost i usluge marketinga</item>
    </izvorni_sadrzaj>
    <derivirana_varijabla naziv="DomainObject.Predmet.SudioniciListNaziv_1">
      <item>FINA, RC Split, Podružnica Dubrovnik</item>
      <item>NERETVANSKI RADIO jednostavno društvo s ograničenom odgovornšću za radijsku djelatnost i usluge marketinga</item>
    </derivirana_varijabla>
  </DomainObject.Predmet.SudioniciListNaziv>
  <DomainObject.Predmet.SudioniciListAdressOIB>
    <izvorni_sadrzaj>
      <item>FINA, RC Split, Podružnica Dubrovnik, OIB 85821130368, Vukovarska 2,20000 Dubrovnik</item>
      <item>NERETVANSKI RADIO jednostavno društvo s ograničenom odgovornšću za radijsku djelatnost i usluge marketinga, OIB 62353583337, Industrijska 2/4,20350 Metković</item>
    </izvorni_sadrzaj>
    <derivirana_varijabla naziv="DomainObject.Predmet.SudioniciListAdressOIB_1">
      <item>FINA, RC Split, Podružnica Dubrovnik, OIB 85821130368, Vukovarska 2,20000 Dubrovnik</item>
      <item>NERETVANSKI RADIO jednostavno društvo s ograničenom odgovornšću za radijsku djelatnost i usluge marketinga, OIB 62353583337, Industrijska 2/4,20350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62353583337</item>
    </izvorni_sadrzaj>
    <derivirana_varijabla naziv="DomainObject.Predmet.SudioniciListNazivOIB_1">
      <item>, OIB 85821130368</item>
      <item>, OIB 62353583337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1975</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2016-02-05T11:46:00Z</dcterms:created>
  <dc:creator>Joško Livaković</dc:creator>
  <cp:lastModifiedBy>Sandra Lazo Oblizalo</cp:lastModifiedBy>
  <cp:lastPrinted>2016-02-05T11:45:00Z</cp:lastPrinted>
  <dcterms:modified xmlns:xsi="http://www.w3.org/2001/XMLSchema-instance" xsi:type="dcterms:W3CDTF">2016-02-05T12:51:00Z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