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b42e" w14:paraId="bcfb42e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0933C1">
      <w:pPr>
        <w:ind w:firstLine="720"/>
        <w:jc w:val="both"/>
        <w:rPr>
          <w:rFonts w:hAnsi="Times New Roman" w:ascii="Times New Roman"/>
          <w:lang w:val="hr-HR"/>
        </w:rPr>
      </w:pPr>
      <w:r w:rsidRPr="000933C1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0933C1" w:rsidRPr="000933C1">
        <w:rPr>
          <w:rFonts w:hAnsi="Times New Roman" w:ascii="Times New Roman"/>
          <w:lang w:val="hr-HR"/>
        </w:rPr>
        <w:t>stečajnim dužnikom</w:t>
      </w:r>
      <w:r w:rsidR="000933C1">
        <w:rPr>
          <w:rFonts w:hAnsi="Times New Roman" w:ascii="Times New Roman"/>
          <w:lang w:val="hr-HR"/>
        </w:rPr>
        <w:t xml:space="preserve"> </w:t>
      </w:r>
      <w:r w:rsidR="000933C1" w:rsidRPr="000933C1">
        <w:rPr>
          <w:rFonts w:hAnsi="Times New Roman" w:ascii="Times New Roman"/>
          <w:lang w:val="hr-HR"/>
        </w:rPr>
        <w:t>ELEKTROINSTALACIJE PIN d.o.o. u stečaju, Prelog, Nik</w:t>
      </w:r>
      <w:r w:rsidR="000933C1">
        <w:rPr>
          <w:rFonts w:hAnsi="Times New Roman" w:ascii="Times New Roman"/>
          <w:lang w:val="hr-HR"/>
        </w:rPr>
        <w:t>ole Tesle 17, OIB: 79062400915,</w:t>
      </w:r>
      <w:r w:rsidR="00597B29" w:rsidRPr="000933C1">
        <w:rPr>
          <w:rFonts w:hAnsi="Times New Roman" w:ascii="Times New Roman"/>
          <w:lang w:val="hr-HR"/>
        </w:rPr>
        <w:t xml:space="preserve"> </w:t>
      </w:r>
      <w:r w:rsidR="000933C1">
        <w:rPr>
          <w:rFonts w:hAnsi="Times New Roman" w:ascii="Times New Roman"/>
          <w:szCs w:val="24"/>
          <w:lang w:val="hr-HR"/>
        </w:rPr>
        <w:t>11</w:t>
      </w:r>
      <w:r w:rsidR="00597B29" w:rsidRPr="000933C1">
        <w:rPr>
          <w:rFonts w:hAnsi="Times New Roman" w:ascii="Times New Roman"/>
          <w:szCs w:val="24"/>
          <w:lang w:val="hr-HR"/>
        </w:rPr>
        <w:t>. svibnja</w:t>
      </w:r>
      <w:r w:rsidR="00AE320E" w:rsidRPr="000933C1">
        <w:rPr>
          <w:rFonts w:hAnsi="Times New Roman" w:ascii="Times New Roman"/>
          <w:lang w:val="hr-HR"/>
        </w:rPr>
        <w:t xml:space="preserve"> 2017</w:t>
      </w:r>
      <w:r w:rsidRPr="000933C1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597B2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597B29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22. rujna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0933C1">
        <w:rPr>
          <w:rFonts w:hAnsi="Times New Roman" w:ascii="Times New Roman"/>
          <w:b/>
          <w:szCs w:val="24"/>
          <w:lang w:val="hr-HR"/>
        </w:rPr>
        <w:t>08</w:t>
      </w:r>
      <w:r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933C1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0933C1">
        <w:rPr>
          <w:rFonts w:hAnsi="Times New Roman" w:ascii="Times New Roman"/>
          <w:szCs w:val="24"/>
          <w:lang w:val="hr-HR"/>
        </w:rPr>
        <w:t>Izvješće stečajne upraviteljice o stanju stečajne mase,</w:t>
      </w:r>
      <w:r w:rsidR="009A7CF6" w:rsidRPr="000933C1">
        <w:rPr>
          <w:rFonts w:hAnsi="Times New Roman" w:ascii="Times New Roman"/>
          <w:szCs w:val="24"/>
          <w:lang w:val="hr-HR"/>
        </w:rPr>
        <w:t xml:space="preserve"> </w:t>
      </w:r>
    </w:p>
    <w:p w:rsidRDefault="000933C1" w:rsidP="000933C1" w:rsidR="000933C1" w:rsidRPr="000933C1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933C1" w:rsidP="004C3F42" w:rsidR="000933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obustavi i zaključenju stečajnog postupka i nastavku istog za stečajnu masu,</w:t>
      </w:r>
    </w:p>
    <w:p w:rsidRDefault="000933C1" w:rsidP="000933C1" w:rsidR="000933C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0933C1">
        <w:rPr>
          <w:rFonts w:hAnsi="Times New Roman" w:ascii="Times New Roman"/>
          <w:szCs w:val="24"/>
          <w:lang w:val="hr-HR"/>
        </w:rPr>
        <w:t>11</w:t>
      </w:r>
      <w:r w:rsidR="00597B29">
        <w:rPr>
          <w:rFonts w:hAnsi="Times New Roman" w:ascii="Times New Roman"/>
          <w:szCs w:val="24"/>
          <w:lang w:val="hr-HR"/>
        </w:rPr>
        <w:t>. svibnja</w:t>
      </w:r>
      <w:r w:rsidR="00AE320E">
        <w:rPr>
          <w:rFonts w:hAnsi="Times New Roman" w:ascii="Times New Roman"/>
          <w:szCs w:val="24"/>
          <w:lang w:val="hr-HR"/>
        </w:rPr>
        <w:t xml:space="preserve">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597B29" w:rsidP="00597B29" w:rsidR="00597B29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 xml:space="preserve">Stečajna </w:t>
      </w:r>
      <w:r w:rsidRPr="000933C1">
        <w:rPr>
          <w:rFonts w:hAnsi="Times New Roman" w:ascii="Times New Roman"/>
          <w:lang w:val="hr-HR"/>
        </w:rPr>
        <w:t xml:space="preserve">upraviteljica </w:t>
      </w:r>
      <w:r w:rsidR="000933C1" w:rsidRPr="000933C1">
        <w:rPr>
          <w:rFonts w:hAnsi="Times New Roman" w:ascii="Times New Roman"/>
          <w:lang w:val="hr-HR"/>
        </w:rPr>
        <w:t xml:space="preserve">Katarina Conar </w:t>
      </w:r>
      <w:r w:rsidR="000933C1">
        <w:rPr>
          <w:rFonts w:hAnsi="Times New Roman" w:ascii="Times New Roman"/>
          <w:lang w:val="hr-HR"/>
        </w:rPr>
        <w:t>Brod, Varaždin, Križanićeva 92</w:t>
      </w:r>
    </w:p>
    <w:p w:rsidRDefault="0010503D" w:rsidP="00597B29" w:rsidR="003969B6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597B29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69D" w:rsidP="00BE64B7" w:rsidR="00A6069D">
      <w:r>
        <w:separator/>
      </w:r>
    </w:p>
  </w:endnote>
  <w:endnote w:id="0" w:type="continuationSeparator">
    <w:p w:rsidRDefault="00A6069D" w:rsidP="00BE64B7" w:rsidR="00A6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69D" w:rsidP="00BE64B7" w:rsidR="00A6069D">
      <w:r>
        <w:separator/>
      </w:r>
    </w:p>
  </w:footnote>
  <w:footnote w:id="0" w:type="continuationSeparator">
    <w:p w:rsidRDefault="00A6069D" w:rsidP="00BE64B7" w:rsidR="00A6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0933C1">
      <w:rPr>
        <w:rFonts w:hAnsi="Times New Roman" w:ascii="Times New Roman"/>
        <w:szCs w:val="24"/>
        <w:lang w:val="hr-HR"/>
      </w:rPr>
      <w:t>59/14-91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73580"/>
    <w:rsid w:val="002C29EB"/>
    <w:rsid w:val="00340B1C"/>
    <w:rsid w:val="00383227"/>
    <w:rsid w:val="003956F1"/>
    <w:rsid w:val="003969B6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94F17"/>
    <w:rsid w:val="007D790B"/>
    <w:rsid w:val="007E300D"/>
    <w:rsid w:val="007F432E"/>
    <w:rsid w:val="008718A5"/>
    <w:rsid w:val="008946B5"/>
    <w:rsid w:val="008D0F01"/>
    <w:rsid w:val="00943C34"/>
    <w:rsid w:val="00954A84"/>
    <w:rsid w:val="009A7CF6"/>
    <w:rsid w:val="009C1D4E"/>
    <w:rsid w:val="00A3468B"/>
    <w:rsid w:val="00A6069D"/>
    <w:rsid w:val="00AE320E"/>
    <w:rsid w:val="00B14DF9"/>
    <w:rsid w:val="00B746D5"/>
    <w:rsid w:val="00B81F4D"/>
    <w:rsid w:val="00BC4F60"/>
    <w:rsid w:val="00BE64B7"/>
    <w:rsid w:val="00D465DD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32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432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432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432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32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432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432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432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2014.</izvorni_sadrzaj>
    <derivirana_varijabla naziv="DomainObject.Predmet.DatumOsnivanja_1">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St-59/2014</izvorni_sadrzaj>
    <derivirana_varijabla naziv="DomainObject.Predmet.OznakaBroj_1">St-59/2014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 otv. st. u NN.123/10 od 22.10.2014
========================0</izvorni_sadrzaj>
    <derivirana_varijabla naziv="DomainObject.Predmet.PrimjedbaSuca_1">Objava o otv. st. u NN.123/10 od 22.10.2014
========================0</derivirana_varijabla>
  </DomainObject.Predmet.PrimjedbaSuca>
  <DomainObject.Predmet.ProtustrankaFormated>
    <izvorni_sadrzaj>  ELEKTROINSTALACIJE PIN društvo s ograničenom odgovornošću za trgovinu i usluge u stečaju zastupanog po punomoćniku Davor Pintač; Zlatko Ružman,odvjetnik iz ZOU</izvorni_sadrzaj>
    <derivirana_varijabla naziv="DomainObject.Predmet.ProtustrankaFormated_1">  ELEKTROINSTALACIJE PIN društvo s ograničenom odgovornošću za trgovinu i usluge u stečaju zastupanog po punomoćniku Davor Pintač; Zlatko Ružman,odvjetnik iz ZOU</derivirana_varijabla>
  </DomainObject.Predmet.ProtustrankaFormated>
  <DomainObject.Predmet.ProtustrankaFormatedOIB>
    <izvorni_sadrzaj>  ELEKTROINSTALACIJE PIN društvo s ograničenom odgovornošću za trgovinu i usluge u stečaju, OIB 79062400915 zastupanog po punomoćniku Davor Pintač; Zlatko Ružman,odvjetnik iz ZOU</izvorni_sadrzaj>
    <derivirana_varijabla naziv="DomainObject.Predmet.ProtustrankaFormatedOIB_1">  ELEKTROINSTALACIJE PIN društvo s ograničenom odgovornošću za trgovinu i usluge u stečaju, OIB 79062400915 zastupanog po punomoćniku Davor Pintač; Zlatko Ružman,odvjetnik iz ZOU</derivirana_varijabla>
  </DomainObject.Predmet.ProtustrankaFormatedOIB>
  <DomainObject.Predmet.ProtustrankaFormatedWithAdress>
    <izvorni_sadrzaj> ELEKTROINSTALACIJE PIN društvo s ograničenom odgovornošću za trgovinu i usluge u stečaju, Nikole Tesle 17, 40323 Prelog zastupanog po punomoćniku Davor Pintač; Zlatko Ružman,odvjetnik iz ZOU</izvorni_sadrzaj>
    <derivirana_varijabla naziv="DomainObject.Predmet.ProtustrankaFormatedWithAdress_1"> ELEKTROINSTALACIJE PIN društvo s ograničenom odgovornošću za trgovinu i usluge u stečaju, Nikole Tesle 17, 40323 Prelog zastupanog po punomoćniku Davor Pintač; Zlatko Ružman,odvjetnik iz ZOU</derivirana_varijabla>
  </DomainObject.Predmet.ProtustrankaFormatedWithAdress>
  <DomainObject.Predmet.ProtustrankaFormatedWithAdressOIB>
    <izvorni_sadrzaj> ELEKTROINSTALACIJE PIN društvo s ograničenom odgovornošću za trgovinu i usluge u stečaju, OIB 79062400915, Nikole Tesle 17, 40323 Prelog zastupanog po punomoćniku Davor Pintač; Zlatko Ružman,odvjetnik iz ZOU</izvorni_sadrzaj>
    <derivirana_varijabla naziv="DomainObject.Predmet.ProtustrankaFormatedWithAdressOIB_1"> ELEKTROINSTALACIJE PIN društvo s ograničenom odgovornošću za trgovinu i usluge u stečaju, OIB 79062400915, Nikole Tesle 17, 40323 Prelog zastupanog po punomoćniku Davor Pintač; Zlatko Ružman,odvjetnik iz ZOU</derivirana_varijabla>
  </DomainObject.Predmet.ProtustrankaFormatedWithAdressOIB>
  <DomainObject.Predmet.ProtustrankaWithAdress>
    <izvorni_sadrzaj>ELEKTROINSTALACIJE PIN društvo s ograničenom odgovornošću za trgovinu i usluge u stečaju Nikole Tesle 17, 40323 Prelog</izvorni_sadrzaj>
    <derivirana_varijabla naziv="DomainObject.Predmet.ProtustrankaWithAdress_1">ELEKTROINSTALACIJE PIN društvo s ograničenom odgovornošću za trgovinu i usluge u stečaju Nikole Tesle 17, 40323 Prelog</derivirana_varijabla>
  </DomainObject.Predmet.ProtustrankaWithAdress>
  <DomainObject.Predmet.ProtustrankaWithAdressOIB>
    <izvorni_sadrzaj>ELEKTROINSTALACIJE PIN društvo s ograničenom odgovornošću za trgovinu i usluge u stečaju, OIB 79062400915, Nikole Tesle 17, 40323 Prelog</izvorni_sadrzaj>
    <derivirana_varijabla naziv="DomainObject.Predmet.ProtustrankaWithAdressOIB_1">ELEKTROINSTALACIJE PIN društvo s ograničenom odgovornošću za trgovinu i usluge u stečaju, OIB 79062400915, Nikole Tesle 17, 40323 Prelog</derivirana_varijabla>
  </DomainObject.Predmet.ProtustrankaWithAdressOIB>
  <DomainObject.Predmet.ProtustrankaNazivFormated>
    <izvorni_sadrzaj>ELEKTROINSTALACIJE PIN društvo s ograničenom odgovornošću za trgovinu i usluge u stečaju</izvorni_sadrzaj>
    <derivirana_varijabla naziv="DomainObject.Predmet.ProtustrankaNazivFormated_1">ELEKTROINSTALACIJE PIN društvo s ograničenom odgovornošću za trgovinu i usluge u stečaju</derivirana_varijabla>
  </DomainObject.Predmet.ProtustrankaNazivFormated>
  <DomainObject.Predmet.ProtustrankaNazivFormatedOIB>
    <izvorni_sadrzaj>ELEKTROINSTALACIJE PIN društvo s ograničenom odgovornošću za trgovinu i usluge u stečaju, OIB 79062400915</izvorni_sadrzaj>
    <derivirana_varijabla naziv="DomainObject.Predmet.ProtustrankaNazivFormatedOIB_1">ELEKTROINSTALACIJE PIN društvo s ograničenom odgovornošću za trgovinu i usluge u stečaju, OIB 79062400915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DAVOR IVANČIĆ, odvjetnik</izvorni_sadrzaj>
    <derivirana_varijabla naziv="DomainObject.Predmet.StrankaFormated_1">  PRIVREDNA BANKA ZAGREB - DIONIČKO DRUŠTVO zastupanog po punomoćniku DAVOR IVANČIĆ, odvjetnik</derivirana_varijabla>
  </DomainObject.Predmet.StrankaFormated>
  <DomainObject.Predmet.StrankaFormatedOIB>
    <izvorni_sadrzaj>  PRIVREDNA BANKA ZAGREB - DIONIČKO DRUŠTVO, OIB 02535697732 zastupanog po punomoćniku DAVOR IVANČIĆ, odvjetnik</izvorni_sadrzaj>
    <derivirana_varijabla naziv="DomainObject.Predmet.StrankaFormatedOIB_1">  PRIVREDNA BANKA ZAGREB - DIONIČKO DRUŠTVO, OIB 02535697732 zastupanog po punomoćniku DAVOR IVANČIĆ, odvjetnik</derivirana_varijabla>
  </DomainObject.Predmet.StrankaFormatedOIB>
  <DomainObject.Predmet.StrankaFormatedWithAdress>
    <izvorni_sadrzaj> PRIVREDNA BANKA ZAGREB - DIONIČKO DRUŠTVO, Radnička cesta 50, 10000 Zagreb zastupanog po punomoćniku DAVOR IVANČIĆ, odvjetnik</izvorni_sadrzaj>
    <derivirana_varijabla naziv="DomainObject.Predmet.StrankaFormatedWithAdress_1"> PRIVREDNA BANKA ZAGREB - DIONIČKO DRUŠTVO, Radnička cesta 50, 10000 Zagreb zastupanog po punomoćniku DAVOR IVANČIĆ, odvjetnik</derivirana_varijabla>
  </DomainObject.Predmet.StrankaFormatedWithAdress>
  <DomainObject.Predmet.StrankaFormatedWithAdressOIB>
    <izvorni_sadrzaj> PRIVREDNA BANKA ZAGREB - DIONIČKO DRUŠTVO, OIB 02535697732, Radnička cesta 50, 10000 Zagreb zastupanog po punomoćniku DAVOR IVANČIĆ, odvjetnik</izvorni_sadrzaj>
    <derivirana_varijabla naziv="DomainObject.Predmet.StrankaFormatedWithAdressOIB_1"> PRIVREDNA BANKA ZAGREB - DIONIČKO DRUŠTVO, OIB 02535697732, Radnička cesta 50, 10000 Zagreb zastupanog po punomoćniku DAVOR IVANČIĆ, odvjetnik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DAVOR IVANČIĆ, odvjetnik</item>
    </izvorni_sadrzaj>
    <derivirana_varijabla naziv="DomainObject.Predmet.StrankaListFormated_1">
      <item>PRIVREDNA BANKA ZAGREB - DIONIČKO DRUŠTVO zastupanog po punomoćniku DAVOR IVANČIĆ, odvjetnik</item>
    </derivirana_varijabla>
  </DomainObject.Predmet.StrankaListFormated>
  <DomainObject.Predmet.StrankaListFormatedOIB>
    <izvorni_sadrzaj>
      <item>PRIVREDNA BANKA ZAGREB - DIONIČKO DRUŠTVO, OIB 02535697732 zastupanog po punomoćniku DAVOR IVANČIĆ, odvjetnik</item>
    </izvorni_sadrzaj>
    <derivirana_varijabla naziv="DomainObject.Predmet.StrankaListFormatedOIB_1">
      <item>PRIVREDNA BANKA ZAGREB - DIONIČKO DRUŠTVO, OIB 02535697732 zastupanog po punomoćniku DAVOR IVANČIĆ, odvjetnik</item>
    </derivirana_varijabla>
  </DomainObject.Predmet.StrankaListFormatedOIB>
  <DomainObject.Predmet.StrankaListFormatedWithAdress>
    <izvorni_sadrzaj>
      <item>PRIVREDNA BANKA ZAGREB - DIONIČKO DRUŠTVO, Radnička cesta 50, 10000 Zagreb zastupanog po punomoćniku DAVOR IVANČIĆ, odvjetnik</item>
    </izvorni_sadrzaj>
    <derivirana_varijabla naziv="DomainObject.Predmet.StrankaListFormatedWithAdress_1">
      <item>PRIVREDNA BANKA ZAGREB - DIONIČKO DRUŠTVO, Radnička cesta 50, 10000 Zagreb zastupanog po punomoćniku DAVOR IVANČIĆ, odvjetnik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DAVOR IVANČIĆ, odvjetnik</item>
    </izvorni_sadrzaj>
    <derivirana_varijabla naziv="DomainObject.Predmet.StrankaListFormatedWithAdressOIB_1">
      <item>PRIVREDNA BANKA ZAGREB - DIONIČKO DRUŠTVO, OIB 02535697732, Radnička cesta 50, 10000 Zagreb zastupanog po punomoćniku DAVOR IVANČIĆ, odvjetnik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ELEKTROINSTALACIJE PIN društvo s ograničenom odgovornošću za trgovinu i usluge u stečaju zastupanog po punomoćniku Davor Pintač; Zlatko Ružman,odvjetnik iz ZOU</item>
    </izvorni_sadrzaj>
    <derivirana_varijabla naziv="DomainObject.Predmet.ProtuStrankaListFormated_1">
      <item>ELEKTROINSTALACIJE PIN društvo s ograničenom odgovornošću za trgovinu i usluge u stečaju zastupanog po punomoćniku Davor Pintač; Zlatko Ružman,odvjetnik iz ZOU</item>
    </derivirana_varijabla>
  </DomainObject.Predmet.ProtuStrankaListFormated>
  <DomainObject.Predmet.ProtuStrankaListFormatedOIB>
    <izvorni_sadrzaj>
      <item>ELEKTROINSTALACIJE PIN društvo s ograničenom odgovornošću za trgovinu i usluge u stečaju, OIB 79062400915 zastupanog po punomoćniku Davor Pintač; Zlatko Ružman,odvjetnik iz ZOU</item>
    </izvorni_sadrzaj>
    <derivirana_varijabla naziv="DomainObject.Predmet.ProtuStrankaListFormatedOIB_1">
      <item>ELEKTROINSTALACIJE PIN društvo s ograničenom odgovornošću za trgovinu i usluge u stečaju, OIB 79062400915 zastupanog po punomoćniku Davor Pintač; Zlatko Ružman,odvjetnik iz ZOU</item>
    </derivirana_varijabla>
  </DomainObject.Predmet.ProtuStrankaListFormatedOIB>
  <DomainObject.Predmet.ProtuStrankaListFormatedWithAdress>
    <izvorni_sadrzaj>
      <item>ELEKTROINSTALACIJE PIN društvo s ograničenom odgovornošću za trgovinu i usluge u stečaju, Nikole Tesle 17, 40323 Prelog zastupanog po punomoćniku Davor Pintač; Zlatko Ružman,odvjetnik iz ZOU</item>
    </izvorni_sadrzaj>
    <derivirana_varijabla naziv="DomainObject.Predmet.ProtuStrankaListFormatedWithAdress_1">
      <item>ELEKTROINSTALACIJE PIN društvo s ograničenom odgovornošću za trgovinu i usluge u stečaju, Nikole Tesle 17, 40323 Prelog zastupanog po punomoćniku Davor Pintač; Zlatko Ružman,odvjetnik iz ZOU</item>
    </derivirana_varijabla>
  </DomainObject.Predmet.ProtuStrankaListFormatedWithAdress>
  <DomainObject.Predmet.ProtuStrankaListFormatedWithAdressOIB>
    <izvorni_sadrzaj>
      <item>ELEKTROINSTALACIJE PIN društvo s ograničenom odgovornošću za trgovinu i usluge u stečaju, OIB 79062400915, Nikole Tesle 17, 40323 Prelog zastupanog po punomoćniku Davor Pintač; Zlatko Ružman,odvjetnik iz ZOU</item>
    </izvorni_sadrzaj>
    <derivirana_varijabla naziv="DomainObject.Predmet.ProtuStrankaListFormatedWithAdressOIB_1">
      <item>ELEKTROINSTALACIJE PIN društvo s ograničenom odgovornošću za trgovinu i usluge u stečaju, OIB 79062400915, Nikole Tesle 17, 40323 Prelog zastupanog po punomoćniku Davor Pintač; Zlatko Ružman,odvjetnik iz ZOU</item>
    </derivirana_varijabla>
  </DomainObject.Predmet.ProtuStrankaListFormatedWithAdressOIB>
  <DomainObject.Predmet.ProtuStrankaListNazivFormated>
    <izvorni_sadrzaj>
      <item>ELEKTROINSTALACIJE PIN društvo s ograničenom odgovornošću za trgovinu i usluge u stečaju</item>
    </izvorni_sadrzaj>
    <derivirana_varijabla naziv="DomainObject.Predmet.ProtuStrankaListNazivFormated_1">
      <item>ELEKTROINSTALACIJE PIN društvo s ograničenom odgovornošću za trgovinu i usluge u stečaju</item>
    </derivirana_varijabla>
  </DomainObject.Predmet.ProtuStrankaListNazivFormated>
  <DomainObject.Predmet.ProtuStrankaListNazivFormatedOIB>
    <izvorni_sadrzaj>
      <item>ELEKTROINSTALACIJE PIN društvo s ograničenom odgovornošću za trgovinu i usluge u stečaju, OIB 79062400915</item>
    </izvorni_sadrzaj>
    <derivirana_varijabla naziv="DomainObject.Predmet.ProtuStrankaListNazivFormatedOIB_1">
      <item>ELEKTROINSTALACIJE PIN društvo s ograničenom odgovornošću za trgovinu i usluge u stečaju, OIB 79062400915</item>
    </derivirana_varijabla>
  </DomainObject.Predmet.ProtuStrankaListNazivFormatedOIB>
  <DomainObject.Predmet.OstaliListFormated>
    <izvorni_sadrzaj>
      <item>DAVOR IVANČIĆ, odvjetnik punomoćnik sudionika u postupku PRIVREDNA BANKA ZAGREB - DIONIČKO DRUŠTVO</item>
      <item>Davor Pintač punomoćnik sudionika u postupku ELEKTROINSTALACIJE PIN društvo s ograničenom odgovornošću za trgovinu i usluge u stečaju</item>
      <item>Županijsko državno odvjetništvo</item>
      <item>Zlatko Ružman,odvjetnik iz ZOU punomoćnik sudionika u postupku ELEKTROINSTALACIJE PIN društvo s ograničenom odgovornošću za trgovinu i usluge u stečaju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izvorni_sadrzaj>
    <derivirana_varijabla naziv="DomainObject.Predmet.OstaliListFormated_1">
      <item>DAVOR IVANČIĆ, odvjetnik punomoćnik sudionika u postupku PRIVREDNA BANKA ZAGREB - DIONIČKO DRUŠTVO</item>
      <item>Davor Pintač punomoćnik sudionika u postupku ELEKTROINSTALACIJE PIN društvo s ograničenom odgovornošću za trgovinu i usluge u stečaju</item>
      <item>Županijsko državno odvjetništvo</item>
      <item>Zlatko Ružman,odvjetnik iz ZOU punomoćnik sudionika u postupku ELEKTROINSTALACIJE PIN društvo s ograničenom odgovornošću za trgovinu i usluge u stečaju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derivirana_varijabla>
  </DomainObject.Predmet.OstaliListFormated>
  <DomainObject.Predmet.OstaliListFormatedOIB>
    <izvorni_sadrzaj>
      <item>DAVOR IVANČIĆ, odvjetnik punomoćnik sudionika u postupku PRIVREDNA BANKA ZAGREB - DIONIČKO DRUŠTVO</item>
      <item>Davor Pintač, OIB 09688114134 punomoćnik sudionika u postupku ELEKTROINSTALACIJE PIN društvo s ograničenom odgovornošću za trgovinu i usluge u stečaju</item>
      <item>Županijsko državno odvjetništvo</item>
      <item>Zlatko Ružman,odvjetnik iz ZOU punomoćnik sudionika u postupku ELEKTROINSTALACIJE PIN društvo s ograničenom odgovornošću za trgovinu i usluge u stečaju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  <item>VV - PROMET d.o.o. prijevoz,građevinarstvo, trgovina i usluge, OIB 41078691127</item>
      <item>Financijska agencija</item>
    </izvorni_sadrzaj>
    <derivirana_varijabla naziv="DomainObject.Predmet.OstaliListFormatedOIB_1">
      <item>DAVOR IVANČIĆ, odvjetnik punomoćnik sudionika u postupku PRIVREDNA BANKA ZAGREB - DIONIČKO DRUŠTVO</item>
      <item>Davor Pintač, OIB 09688114134 punomoćnik sudionika u postupku ELEKTROINSTALACIJE PIN društvo s ograničenom odgovornošću za trgovinu i usluge u stečaju</item>
      <item>Županijsko državno odvjetništvo</item>
      <item>Zlatko Ružman,odvjetnik iz ZOU punomoćnik sudionika u postupku ELEKTROINSTALACIJE PIN društvo s ograničenom odgovornošću za trgovinu i usluge u stečaju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  <item>VV - PROMET d.o.o. prijevoz,građevinarstvo, trgovina i usluge, OIB 41078691127</item>
      <item>Financijska agencija</item>
    </derivirana_varijabla>
  </DomainObject.Predmet.OstaliListFormatedOIB>
  <DomainObject.Predmet.OstaliListFormatedWithAdress>
    <izvorni_sadrzaj>
      <item>DAVOR IVANČIĆ, odvjetnik, Park Ivana Kropeka 1, 40000 Čakovec punomoćnik sudionika u postupku PRIVREDNA BANKA ZAGREB - DIONIČKO DRUŠTVO</item>
      <item>Davor Pintač, Nikole Tesle 17, 40323 Prelog punomoćnik sudionika u postupku ELEKTROINSTALACIJE PIN društvo s ograničenom odgovornošću za trgovinu i usluge u stečaju</item>
      <item>Županijsko državno odvjetništvo</item>
      <item>Zlatko Ružman,odvjetnik iz ZOU, Trg kralja Tomislava 1, 40323 Prelog punomoćnik sudionika u postupku ELEKTROINSTALACIJE PIN društvo s ograničenom odgovornošću za trgovinu i usluge u stečaju</item>
      <item>HETA Asset Resolution Hrvatska, društvo za financiranje d.o.o., Koranska 16, 10000 Zagreb</item>
      <item>Anđelko Jureško,odvjetnik iz ZOU, Radnički dol 23, 10000 Zagreb</item>
      <item>Katarina Conar-Brod, Juraja Križanića 92, 42000 Varaždin</item>
      <item>NARODNE NOVINE, dioničko društvo za izdavanje i tiskanje Službenog lista Republike Hrvatske, službenih i drugih obrazaca te , Savski Gaj XIII. put 6, Zagreb</item>
      <item>TRIGLAV OSIGURANJE d. d., Antuna Heinza 4, Zagreb</item>
      <item>VV - PROMET d.o.o. prijevoz,građevinarstvo, trgovina i usluge, Marijana Haberlea 12, 10000 Zagreb</item>
      <item>Financijska agencija</item>
    </izvorni_sadrzaj>
    <derivirana_varijabla naziv="DomainObject.Predmet.OstaliListFormatedWithAdress_1">
      <item>DAVOR IVANČIĆ, odvjetnik, Park Ivana Kropeka 1, 40000 Čakovec punomoćnik sudionika u postupku PRIVREDNA BANKA ZAGREB - DIONIČKO DRUŠTVO</item>
      <item>Davor Pintač, Nikole Tesle 17, 40323 Prelog punomoćnik sudionika u postupku ELEKTROINSTALACIJE PIN društvo s ograničenom odgovornošću za trgovinu i usluge u stečaju</item>
      <item>Županijsko državno odvjetništvo</item>
      <item>Zlatko Ružman,odvjetnik iz ZOU, Trg kralja Tomislava 1, 40323 Prelog punomoćnik sudionika u postupku ELEKTROINSTALACIJE PIN društvo s ograničenom odgovornošću za trgovinu i usluge u stečaju</item>
      <item>HETA Asset Resolution Hrvatska, društvo za financiranje d.o.o., Koranska 16, 10000 Zagreb</item>
      <item>Anđelko Jureško,odvjetnik iz ZOU, Radnički dol 23, 10000 Zagreb</item>
      <item>Katarina Conar-Brod, Juraja Križanića 92, 42000 Varaždin</item>
      <item>NARODNE NOVINE, dioničko društvo za izdavanje i tiskanje Službenog lista Republike Hrvatske, službenih i drugih obrazaca te , Savski Gaj XIII. put 6, Zagreb</item>
      <item>TRIGLAV OSIGURANJE d. d., Antuna Heinza 4, Zagreb</item>
      <item>VV - PROMET d.o.o. prijevoz,građevinarstvo, trgovina i usluge, Marijana Haberlea 12, 10000 Zagreb</item>
      <item>Financijska agencija</item>
    </derivirana_varijabla>
  </DomainObject.Predmet.OstaliListFormatedWithAdress>
  <DomainObject.Predmet.OstaliListFormatedWithAdressOIB>
    <izvorni_sadrzaj>
      <item>DAVOR IVANČIĆ, odvjetnik, Park Ivana Kropeka 1, 40000 Čakovec punomoćnik sudionika u postupku PRIVREDNA BANKA ZAGREB - DIONIČKO DRUŠTVO</item>
      <item>Davor Pintač, OIB 09688114134, Nikole Tesle 17, 40323 Prelog punomoćnik sudionika u postupku ELEKTROINSTALACIJE PIN društvo s ograničenom odgovornošću za trgovinu i usluge u stečaju</item>
      <item>Županijsko državno odvjetništvo</item>
      <item>Zlatko Ružman,odvjetnik iz ZOU, Trg kralja Tomislava 1, 40323 Prelog punomoćnik sudionika u postupku ELEKTROINSTALACIJE PIN društvo s ograničenom odgovornošću za trgovinu i usluge u stečaju</item>
      <item>HETA Asset Resolution Hrvatska, društvo za financiranje d.o.o., OIB 87064273078, Koranska 16, 10000 Zagreb</item>
      <item>Anđelko Jureško,odvjetnik iz ZOU, OIB 77082063693, Radnički dol 23, 10000 Zagreb</item>
      <item>Katarina Conar-Brod, OIB 45444178361, Juraja Križanića 92, 42000 Varaždin</item>
      <item>NARODNE NOVINE, dioničko društvo za izdavanje i tiskanje Službenog lista Republike Hrvatske, službenih i drugih obrazaca te , OIB 64546066176, Savski Gaj XIII. put 6, Zagreb</item>
      <item>TRIGLAV OSIGURANJE d. d., OIB 29743547503, Antuna Heinza 4, Zagreb</item>
      <item>VV - PROMET d.o.o. prijevoz,građevinarstvo, trgovina i usluge, OIB 41078691127, Marijana Haberlea 12, 10000 Zagreb</item>
      <item>Financijska agencija</item>
    </izvorni_sadrzaj>
    <derivirana_varijabla naziv="DomainObject.Predmet.OstaliListFormatedWithAdressOIB_1">
      <item>DAVOR IVANČIĆ, odvjetnik, Park Ivana Kropeka 1, 40000 Čakovec punomoćnik sudionika u postupku PRIVREDNA BANKA ZAGREB - DIONIČKO DRUŠTVO</item>
      <item>Davor Pintač, OIB 09688114134, Nikole Tesle 17, 40323 Prelog punomoćnik sudionika u postupku ELEKTROINSTALACIJE PIN društvo s ograničenom odgovornošću za trgovinu i usluge u stečaju</item>
      <item>Županijsko državno odvjetništvo</item>
      <item>Zlatko Ružman,odvjetnik iz ZOU, Trg kralja Tomislava 1, 40323 Prelog punomoćnik sudionika u postupku ELEKTROINSTALACIJE PIN društvo s ograničenom odgovornošću za trgovinu i usluge u stečaju</item>
      <item>HETA Asset Resolution Hrvatska, društvo za financiranje d.o.o., OIB 87064273078, Koranska 16, 10000 Zagreb</item>
      <item>Anđelko Jureško,odvjetnik iz ZOU, OIB 77082063693, Radnički dol 23, 10000 Zagreb</item>
      <item>Katarina Conar-Brod, OIB 45444178361, Juraja Križanića 92, 42000 Varaždin</item>
      <item>NARODNE NOVINE, dioničko društvo za izdavanje i tiskanje Službenog lista Republike Hrvatske, službenih i drugih obrazaca te , OIB 64546066176, Savski Gaj XIII. put 6, Zagreb</item>
      <item>TRIGLAV OSIGURANJE d. d., OIB 29743547503, Antuna Heinza 4, Zagreb</item>
      <item>VV - PROMET d.o.o. prijevoz,građevinarstvo, trgovina i usluge, OIB 41078691127, Marijana Haberlea 12, 10000 Zagreb</item>
      <item>Financijska agencija</item>
    </derivirana_varijabla>
  </DomainObject.Predmet.OstaliListFormatedWithAdressOIB>
  <DomainObject.Predmet.OstaliListNazivFormated>
    <izvorni_sadrzaj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izvorni_sadrzaj>
    <derivirana_varijabla naziv="DomainObject.Predmet.OstaliListNazivFormated_1"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derivirana_varijabla>
  </DomainObject.Predmet.OstaliListNazivFormated>
  <DomainObject.Predmet.OstaliListNazivFormatedOIB>
    <izvorni_sadrzaj>
      <item>DAVOR IVANČIĆ, odvjetnik</item>
      <item>Davor Pintač, OIB 09688114134</item>
      <item>Županijsko državno odvjetništvo</item>
      <item>Zlatko Ružman,odvjetnik iz ZOU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  <item>VV - PROMET d.o.o. prijevoz,građevinarstvo, trgovina i usluge, OIB 41078691127</item>
      <item>Financijska agencija</item>
    </izvorni_sadrzaj>
    <derivirana_varijabla naziv="DomainObject.Predmet.OstaliListNazivFormatedOIB_1">
      <item>DAVOR IVANČIĆ, odvjetnik</item>
      <item>Davor Pintač, OIB 09688114134</item>
      <item>Županijsko državno odvjetništvo</item>
      <item>Zlatko Ružman,odvjetnik iz ZOU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  <item>VV - PROMET d.o.o. prijevoz,građevinarstvo, trgovina i usluge, OIB 41078691127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ELEKTROINSTALACIJE PIN društvo s ograničenom odgovornošću za trgovinu i usluge u stečaju</izvorni_sadrzaj>
    <derivirana_varijabla naziv="DomainObject.Predmet.ProtustrankaIDrugi_1">ELEKTROINSTALACIJE PIN društvo s ograničenom odgovornošću za trgovinu i usluge u stečaju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ELEKTROINSTALACIJE PIN društvo s ograničenom odgovornošću za trgovinu i usluge u stečaju, OIB 79062400915, Nikole Tesle 17, 40323 Prelog</izvorni_sadrzaj>
    <derivirana_varijabla naziv="DomainObject.Predmet.ProtustrankaIDrugiAdressOIB_1">ELEKTROINSTALACIJE PIN društvo s ograničenom odgovornošću za trgovinu i usluge u stečaju, OIB 79062400915, Nikole Tesle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ELEKTROINSTALACIJE PIN društvo s ograničenom odgovornošću za trgovinu i usluge u stečaju</item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izvorni_sadrzaj>
    <derivirana_varijabla naziv="DomainObject.Predmet.SudioniciListNaziv_1">
      <item>PRIVREDNA BANKA ZAGREB - DIONIČKO DRUŠTVO</item>
      <item>ELEKTROINSTALACIJE PIN društvo s ograničenom odgovornošću za trgovinu i usluge u stečaju</item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derivirana_varijabla>
  </DomainObject.Predmet.SudioniciListNaziv>
  <DomainObject.Predmet.SudioniciListAdressOIB>
    <izvorni_sadrzaj>
      <item>PRIVREDNA BANKA ZAGREB - DIONIČKO DRUŠTVO, OIB 02535697732, Radnička cesta 50,10000 Zagreb</item>
      <item>ELEKTROINSTALACIJE PIN društvo s ograničenom odgovornošću za trgovinu i usluge u stečaju, OIB 79062400915, Nikole Tesle 17,40323 Prelog</item>
      <item>DAVOR IVANČIĆ, odvjetnik, Park Ivana Kropeka 1,40000 Čakovec</item>
      <item>Davor Pintač, OIB 09688114134, Nikole Tesle 17,40323 Prelog</item>
      <item>Županijsko državno odvjetništvo</item>
      <item>Zlatko Ružman,odvjetnik iz ZOU, Trg kralja Tomislava 1,40323 Prelog</item>
      <item>HETA Asset Resolution Hrvatska, društvo za financiranje d.o.o., OIB 87064273078, Koranska 16,10000 Zagreb</item>
      <item>Anđelko Jureško,odvjetnik iz ZOU, OIB 77082063693, Radnički dol 23,10000 Zagreb</item>
      <item>Katarina Conar-Brod, OIB 45444178361, Juraja Križanića 92,42000 Varaždin</item>
      <item>NARODNE NOVINE, dioničko društvo za izdavanje i tiskanje Službenog lista Republike Hrvatske, službenih i drugih obrazaca te , OIB 64546066176, Savski Gaj XIII. put 6,Zagreb</item>
      <item>TRIGLAV OSIGURANJE d. d., OIB 29743547503, Antuna Heinza 4,Zagreb</item>
      <item>VV - PROMET d.o.o. prijevoz,građevinarstvo, trgovina i usluge, OIB 41078691127, Marijana Haberlea 12,10000 Zagreb</item>
      <item>Financijska agencija</item>
    </izvorni_sadrzaj>
    <derivirana_varijabla naziv="DomainObject.Predmet.SudioniciListAdressOIB_1">
      <item>PRIVREDNA BANKA ZAGREB - DIONIČKO DRUŠTVO, OIB 02535697732, Radnička cesta 50,10000 Zagreb</item>
      <item>ELEKTROINSTALACIJE PIN društvo s ograničenom odgovornošću za trgovinu i usluge u stečaju, OIB 79062400915, Nikole Tesle 17,40323 Prelog</item>
      <item>DAVOR IVANČIĆ, odvjetnik, Park Ivana Kropeka 1,40000 Čakovec</item>
      <item>Davor Pintač, OIB 09688114134, Nikole Tesle 17,40323 Prelog</item>
      <item>Županijsko državno odvjetništvo</item>
      <item>Zlatko Ružman,odvjetnik iz ZOU, Trg kralja Tomislava 1,40323 Prelog</item>
      <item>HETA Asset Resolution Hrvatska, društvo za financiranje d.o.o., OIB 87064273078, Koranska 16,10000 Zagreb</item>
      <item>Anđelko Jureško,odvjetnik iz ZOU, OIB 77082063693, Radnički dol 23,10000 Zagreb</item>
      <item>Katarina Conar-Brod, OIB 45444178361, Juraja Križanića 92,42000 Varaždin</item>
      <item>NARODNE NOVINE, dioničko društvo za izdavanje i tiskanje Službenog lista Republike Hrvatske, službenih i drugih obrazaca te , OIB 64546066176, Savski Gaj XIII. put 6,Zagreb</item>
      <item>TRIGLAV OSIGURANJE d. d., OIB 29743547503, Antuna Heinza 4,Zagreb</item>
      <item>VV - PROMET d.o.o. prijevoz,građevinarstvo, trgovina i usluge, OIB 41078691127, Marijana Haberlea 12,10000 Zagreb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79062400915</item>
      <item>, OIB null</item>
      <item>, OIB 09688114134</item>
      <item>, OIB null</item>
      <item>, OIB null</item>
      <item>, OIB 87064273078</item>
      <item>, OIB 77082063693</item>
      <item>, OIB 45444178361</item>
      <item>, OIB 64546066176</item>
      <item>, OIB 29743547503</item>
      <item>, OIB 41078691127</item>
      <item>, OIB null</item>
    </izvorni_sadrzaj>
    <derivirana_varijabla naziv="DomainObject.Predmet.SudioniciListNazivOIB_1">
      <item>, OIB 02535697732</item>
      <item>, OIB 79062400915</item>
      <item>, OIB null</item>
      <item>, OIB 09688114134</item>
      <item>, OIB null</item>
      <item>, OIB null</item>
      <item>, OIB 87064273078</item>
      <item>, OIB 77082063693</item>
      <item>, OIB 45444178361</item>
      <item>, OIB 64546066176</item>
      <item>, OIB 29743547503</item>
      <item>, OIB 41078691127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212</properties:Words>
  <properties:Characters>981</properties:Characters>
  <properties:Lines>48</properties:Lines>
  <properties:Paragraphs>24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2017-05-11T09:44:00Z</cp:lastPrinted>
  <dcterms:modified xmlns:xsi="http://www.w3.org/2001/XMLSchema-instance" xsi:type="dcterms:W3CDTF">2017-05-11T09:46:00Z</dcterms:modified>
  <cp:revision>36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