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4d53" w14:paraId="6724d53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095E70">
        <w:t>1170</w:t>
      </w:r>
      <w:r w:rsidR="002F1438">
        <w:t>/1</w:t>
      </w:r>
      <w:r w:rsidR="00095E70">
        <w:t>7</w:t>
      </w:r>
      <w:r w:rsidR="000A7F45">
        <w:t>-</w:t>
      </w:r>
      <w:r w:rsidR="008A55FA">
        <w:t>21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825FFC">
        <w:t>DIMONT GRADNJA d.o.o. u likvidaciji, Zagreb, Lipovečka 17, OIB  60595094914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A62E60">
        <w:t>6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</w:t>
      </w:r>
      <w:r w:rsidR="00825FFC">
        <w:t xml:space="preserve">radi očitovanja o prijedlogu </w:t>
      </w:r>
      <w:r w:rsidR="00337A20">
        <w:t>za otvaranje stečajnog postupka</w:t>
      </w:r>
      <w:r w:rsidR="00A62E60">
        <w:t xml:space="preserve"> </w:t>
      </w:r>
      <w:r>
        <w:t xml:space="preserve">određeno za dan </w:t>
      </w:r>
      <w:r w:rsidR="00A62E60">
        <w:t>2</w:t>
      </w:r>
      <w:r w:rsidR="00825FFC">
        <w:t>0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DD59AD">
        <w:t>12</w:t>
      </w:r>
      <w:r w:rsidR="002F1438">
        <w:t>,</w:t>
      </w:r>
      <w:r w:rsidR="00337A20">
        <w:t>15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A62E60">
        <w:t>6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B25D54" w:rsidR="009C506D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B74EA2">
        <w:t>,v.r.</w:t>
      </w:r>
    </w:p>
    <w:p w:rsidRDefault="00B74EA2" w:rsidP="00B25D54" w:rsidR="00B74EA2">
      <w:pPr>
        <w:jc w:val="right"/>
      </w:pPr>
    </w:p>
    <w:p w:rsidRDefault="00B74EA2" w:rsidP="00B25D54" w:rsidR="00B74EA2">
      <w:pPr>
        <w:jc w:val="right"/>
      </w:pPr>
      <w:r>
        <w:t>Za točnost otpravka-</w:t>
      </w:r>
    </w:p>
    <w:p w:rsidRDefault="00B74EA2" w:rsidP="00B25D54" w:rsidR="00B74EA2">
      <w:pPr>
        <w:jc w:val="right"/>
      </w:pPr>
      <w:r>
        <w:t>ovlašteni službenik:</w:t>
      </w:r>
    </w:p>
    <w:p w:rsidRDefault="00B74EA2" w:rsidP="00B25D54" w:rsidR="00B74EA2" w:rsidRPr="0053264E">
      <w:pPr>
        <w:jc w:val="right"/>
      </w:pPr>
      <w:r>
        <w:t>Marina Markić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4C713B" w:rsidP="004C713B" w:rsidR="004C713B">
      <w:r>
        <w:t>1.predlagatelj Zoran Cvrk,</w:t>
      </w:r>
    </w:p>
    <w:p w:rsidRDefault="004C713B" w:rsidP="004C713B" w:rsidR="004C713B">
      <w:r>
        <w:t xml:space="preserve">2. dužnik, </w:t>
      </w:r>
    </w:p>
    <w:p w:rsidRDefault="004C713B" w:rsidP="004C713B" w:rsidR="004C713B">
      <w:pPr>
        <w:pStyle w:val="Odlomakpopisa"/>
        <w:ind w:left="0"/>
      </w:pPr>
      <w:r>
        <w:t>3. zakonski zastupnik dužnika Ivan Dominiković</w:t>
      </w:r>
    </w:p>
    <w:p w:rsidRDefault="004C713B" w:rsidP="004C713B" w:rsidR="0085757B" w:rsidRPr="0053264E">
      <w:pPr>
        <w:pStyle w:val="Odlomakpopisa"/>
        <w:ind w:left="0"/>
      </w:pPr>
      <w:r>
        <w:t>4</w:t>
      </w:r>
      <w:r w:rsidR="00B3771C">
        <w:t>.</w:t>
      </w:r>
      <w:r w:rsidR="001B632C">
        <w:t xml:space="preserve"> 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3796" w:rsidR="005A3796">
      <w:r>
        <w:separator/>
      </w:r>
    </w:p>
  </w:endnote>
  <w:endnote w:id="0" w:type="continuationSeparator">
    <w:p w:rsidRDefault="005A3796" w:rsidR="005A3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3796" w:rsidR="005A3796">
      <w:r>
        <w:separator/>
      </w:r>
    </w:p>
  </w:footnote>
  <w:footnote w:id="0" w:type="continuationSeparator">
    <w:p w:rsidRDefault="005A3796" w:rsidR="005A37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A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01CD9"/>
    <w:multiLevelType w:val="hybridMultilevel"/>
    <w:tmpl w:val="49606F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86591"/>
    <w:rsid w:val="000908DE"/>
    <w:rsid w:val="000926C6"/>
    <w:rsid w:val="00095E70"/>
    <w:rsid w:val="000A7F45"/>
    <w:rsid w:val="000B4426"/>
    <w:rsid w:val="000C106C"/>
    <w:rsid w:val="000E7C58"/>
    <w:rsid w:val="000F0A0A"/>
    <w:rsid w:val="000F0EF4"/>
    <w:rsid w:val="000F381B"/>
    <w:rsid w:val="00114FF9"/>
    <w:rsid w:val="00121733"/>
    <w:rsid w:val="00157F70"/>
    <w:rsid w:val="0017084D"/>
    <w:rsid w:val="001740AB"/>
    <w:rsid w:val="001775C9"/>
    <w:rsid w:val="0019063D"/>
    <w:rsid w:val="00196C52"/>
    <w:rsid w:val="001A4EE3"/>
    <w:rsid w:val="001B2892"/>
    <w:rsid w:val="001B583E"/>
    <w:rsid w:val="001B632C"/>
    <w:rsid w:val="001B7108"/>
    <w:rsid w:val="001C0D70"/>
    <w:rsid w:val="001C2045"/>
    <w:rsid w:val="001C559F"/>
    <w:rsid w:val="001F05D9"/>
    <w:rsid w:val="001F6F1D"/>
    <w:rsid w:val="00206D22"/>
    <w:rsid w:val="00217CDB"/>
    <w:rsid w:val="00217EEF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2F6394"/>
    <w:rsid w:val="003126C7"/>
    <w:rsid w:val="00315775"/>
    <w:rsid w:val="003231FE"/>
    <w:rsid w:val="003364EA"/>
    <w:rsid w:val="00337A20"/>
    <w:rsid w:val="00337C24"/>
    <w:rsid w:val="00343119"/>
    <w:rsid w:val="00361012"/>
    <w:rsid w:val="003746BE"/>
    <w:rsid w:val="00375F51"/>
    <w:rsid w:val="00391C11"/>
    <w:rsid w:val="003B5F93"/>
    <w:rsid w:val="003E059C"/>
    <w:rsid w:val="003E1E06"/>
    <w:rsid w:val="003E66D2"/>
    <w:rsid w:val="003F4A53"/>
    <w:rsid w:val="003F5110"/>
    <w:rsid w:val="00415D25"/>
    <w:rsid w:val="0042648C"/>
    <w:rsid w:val="00432ACD"/>
    <w:rsid w:val="004565E0"/>
    <w:rsid w:val="00482F92"/>
    <w:rsid w:val="00492DEC"/>
    <w:rsid w:val="004A10F2"/>
    <w:rsid w:val="004B0A0A"/>
    <w:rsid w:val="004B111F"/>
    <w:rsid w:val="004B4514"/>
    <w:rsid w:val="004B6701"/>
    <w:rsid w:val="004C5B48"/>
    <w:rsid w:val="004C713B"/>
    <w:rsid w:val="004D27C4"/>
    <w:rsid w:val="004E4C54"/>
    <w:rsid w:val="00511E4A"/>
    <w:rsid w:val="00513F73"/>
    <w:rsid w:val="00523BA1"/>
    <w:rsid w:val="00530CAD"/>
    <w:rsid w:val="0053264E"/>
    <w:rsid w:val="00535AD3"/>
    <w:rsid w:val="0054176C"/>
    <w:rsid w:val="00582442"/>
    <w:rsid w:val="00586283"/>
    <w:rsid w:val="0059752C"/>
    <w:rsid w:val="005A0F14"/>
    <w:rsid w:val="005A3796"/>
    <w:rsid w:val="005C0539"/>
    <w:rsid w:val="005D4B5D"/>
    <w:rsid w:val="005E1585"/>
    <w:rsid w:val="005E2748"/>
    <w:rsid w:val="00610C21"/>
    <w:rsid w:val="00613A29"/>
    <w:rsid w:val="00620028"/>
    <w:rsid w:val="00644641"/>
    <w:rsid w:val="00646047"/>
    <w:rsid w:val="00660D4D"/>
    <w:rsid w:val="00660EF1"/>
    <w:rsid w:val="00667243"/>
    <w:rsid w:val="0067351F"/>
    <w:rsid w:val="006748D1"/>
    <w:rsid w:val="006823C5"/>
    <w:rsid w:val="00683588"/>
    <w:rsid w:val="006B621F"/>
    <w:rsid w:val="006C455F"/>
    <w:rsid w:val="006C719B"/>
    <w:rsid w:val="006D154A"/>
    <w:rsid w:val="00701C98"/>
    <w:rsid w:val="007108AA"/>
    <w:rsid w:val="007239C4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78E8"/>
    <w:rsid w:val="007B051E"/>
    <w:rsid w:val="007B0A02"/>
    <w:rsid w:val="007B1DD3"/>
    <w:rsid w:val="007D5D16"/>
    <w:rsid w:val="007E040C"/>
    <w:rsid w:val="00811FD6"/>
    <w:rsid w:val="00824E27"/>
    <w:rsid w:val="00825A07"/>
    <w:rsid w:val="00825FFC"/>
    <w:rsid w:val="00826305"/>
    <w:rsid w:val="00846323"/>
    <w:rsid w:val="00851346"/>
    <w:rsid w:val="0085532B"/>
    <w:rsid w:val="0085757B"/>
    <w:rsid w:val="008611CF"/>
    <w:rsid w:val="00863AFD"/>
    <w:rsid w:val="00874E6C"/>
    <w:rsid w:val="008839E2"/>
    <w:rsid w:val="00891042"/>
    <w:rsid w:val="008944C9"/>
    <w:rsid w:val="008A55FA"/>
    <w:rsid w:val="008C33DF"/>
    <w:rsid w:val="008D1BBD"/>
    <w:rsid w:val="008D3D0F"/>
    <w:rsid w:val="008F0C1D"/>
    <w:rsid w:val="008F5D23"/>
    <w:rsid w:val="008F6A2B"/>
    <w:rsid w:val="00906253"/>
    <w:rsid w:val="00921031"/>
    <w:rsid w:val="00941993"/>
    <w:rsid w:val="0094791B"/>
    <w:rsid w:val="00955802"/>
    <w:rsid w:val="00960272"/>
    <w:rsid w:val="00970B95"/>
    <w:rsid w:val="00990B04"/>
    <w:rsid w:val="00991097"/>
    <w:rsid w:val="00993A23"/>
    <w:rsid w:val="00993E29"/>
    <w:rsid w:val="009A0E71"/>
    <w:rsid w:val="009A665E"/>
    <w:rsid w:val="009C506D"/>
    <w:rsid w:val="009C5BC5"/>
    <w:rsid w:val="009E0FFF"/>
    <w:rsid w:val="009F420C"/>
    <w:rsid w:val="009F5E9F"/>
    <w:rsid w:val="00A03C57"/>
    <w:rsid w:val="00A058DD"/>
    <w:rsid w:val="00A17D9B"/>
    <w:rsid w:val="00A422FE"/>
    <w:rsid w:val="00A43160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2532"/>
    <w:rsid w:val="00AE419A"/>
    <w:rsid w:val="00AF3E34"/>
    <w:rsid w:val="00AF7785"/>
    <w:rsid w:val="00B1009F"/>
    <w:rsid w:val="00B1068D"/>
    <w:rsid w:val="00B1314F"/>
    <w:rsid w:val="00B2232A"/>
    <w:rsid w:val="00B23927"/>
    <w:rsid w:val="00B25D54"/>
    <w:rsid w:val="00B3771C"/>
    <w:rsid w:val="00B37D42"/>
    <w:rsid w:val="00B74EA2"/>
    <w:rsid w:val="00B778ED"/>
    <w:rsid w:val="00BA257E"/>
    <w:rsid w:val="00BA609D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27D59"/>
    <w:rsid w:val="00C51829"/>
    <w:rsid w:val="00C62037"/>
    <w:rsid w:val="00C71077"/>
    <w:rsid w:val="00C82C2F"/>
    <w:rsid w:val="00C84611"/>
    <w:rsid w:val="00C86D88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0B64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C7E72"/>
    <w:rsid w:val="00DD59AD"/>
    <w:rsid w:val="00DF1B94"/>
    <w:rsid w:val="00DF1DF7"/>
    <w:rsid w:val="00E050A5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2467C"/>
    <w:rsid w:val="00F36BA8"/>
    <w:rsid w:val="00F42B08"/>
    <w:rsid w:val="00F746A9"/>
    <w:rsid w:val="00F86FC3"/>
    <w:rsid w:val="00FB5822"/>
    <w:rsid w:val="00FB5CBA"/>
    <w:rsid w:val="00FC3EA0"/>
    <w:rsid w:val="00FD4A0C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C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C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C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C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C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5C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C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C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C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C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86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234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52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923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97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St-1170/2017-21</izvorni_sadrzaj>
    <derivirana_varijabla naziv="DomainObject.Oznaka_1">St-1170/2017-21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St-1170/2017</izvorni_sadrzaj>
    <derivirana_varijabla naziv="DomainObject.Predmet.OznakaBroj_1">St-1170/2017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DIMONT GRADNJA d.o.o. u likvidaciji</izvorni_sadrzaj>
    <derivirana_varijabla naziv="DomainObject.Predmet.ProtustrankaFormated_1">  DIMONT GRADNJA d.o.o. u likvidaciji</derivirana_varijabla>
  </DomainObject.Predmet.ProtustrankaFormated>
  <DomainObject.Predmet.ProtustrankaFormatedOIB>
    <izvorni_sadrzaj>  DIMONT GRADNJA d.o.o. u likvidaciji, OIB 60595094914</izvorni_sadrzaj>
    <derivirana_varijabla naziv="DomainObject.Predmet.ProtustrankaFormatedOIB_1">  DIMONT GRADNJA d.o.o. u likvidaciji, OIB 60595094914</derivirana_varijabla>
  </DomainObject.Predmet.ProtustrankaFormatedOIB>
  <DomainObject.Predmet.ProtustrankaFormatedWithAdress>
    <izvorni_sadrzaj> DIMONT GRADNJA d.o.o. u likvidaciji, Lipovečka 17, 10000 Zagreb</izvorni_sadrzaj>
    <derivirana_varijabla naziv="DomainObject.Predmet.ProtustrankaFormatedWithAdress_1"> DIMONT GRADNJA d.o.o. u likvidaciji, Lipovečka 17, 10000 Zagreb</derivirana_varijabla>
  </DomainObject.Predmet.ProtustrankaFormatedWithAdress>
  <DomainObject.Predmet.ProtustrankaFormatedWithAdressOIB>
    <izvorni_sadrzaj> DIMONT GRADNJA d.o.o. u likvidaciji, OIB 60595094914, Lipovečka 17, 10000 Zagreb</izvorni_sadrzaj>
    <derivirana_varijabla naziv="DomainObject.Predmet.ProtustrankaFormatedWithAdressOIB_1"> DIMONT GRADNJA d.o.o. u likvidaciji, OIB 60595094914, Lipovečka 17, 10000 Zagreb</derivirana_varijabla>
  </DomainObject.Predmet.ProtustrankaFormatedWithAdressOIB>
  <DomainObject.Predmet.ProtustrankaWithAdress>
    <izvorni_sadrzaj>DIMONT GRADNJA d.o.o. u likvidaciji Lipovečka 17, 10000 Zagreb</izvorni_sadrzaj>
    <derivirana_varijabla naziv="DomainObject.Predmet.ProtustrankaWithAdress_1">DIMONT GRADNJA d.o.o. u likvidaciji Lipovečka 17, 10000 Zagreb</derivirana_varijabla>
  </DomainObject.Predmet.ProtustrankaWithAdress>
  <DomainObject.Predmet.ProtustrankaWithAdressOIB>
    <izvorni_sadrzaj>DIMONT GRADNJA d.o.o. u likvidaciji, OIB 60595094914, Lipovečka 17, 10000 Zagreb</izvorni_sadrzaj>
    <derivirana_varijabla naziv="DomainObject.Predmet.ProtustrankaWithAdressOIB_1">DIMONT GRADNJA d.o.o. u likvidaciji, OIB 60595094914, Lipovečka 17, 10000 Zagreb</derivirana_varijabla>
  </DomainObject.Predmet.ProtustrankaWithAdressOIB>
  <DomainObject.Predmet.ProtustrankaNazivFormated>
    <izvorni_sadrzaj>DIMONT GRADNJA d.o.o. u likvidaciji</izvorni_sadrzaj>
    <derivirana_varijabla naziv="DomainObject.Predmet.ProtustrankaNazivFormated_1">DIMONT GRADNJA d.o.o. u likvidaciji</derivirana_varijabla>
  </DomainObject.Predmet.ProtustrankaNazivFormated>
  <DomainObject.Predmet.ProtustrankaNazivFormatedOIB>
    <izvorni_sadrzaj>DIMONT GRADNJA d.o.o. u likvidaciji, OIB 60595094914</izvorni_sadrzaj>
    <derivirana_varijabla naziv="DomainObject.Predmet.ProtustrankaNazivFormatedOIB_1">DIMONT GRADNJA d.o.o. u likvidaciji, OIB 60595094914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Cvrk</izvorni_sadrzaj>
    <derivirana_varijabla naziv="DomainObject.Predmet.StrankaFormated_1">  FINA Regionalni centar Zagreb; Zoran Cvrk</derivirana_varijabla>
  </DomainObject.Predmet.StrankaFormated>
  <DomainObject.Predmet.StrankaFormatedOIB>
    <izvorni_sadrzaj>  FINA Regionalni centar Zagreb, OIB 85821130368; Zoran Cvrk, OIB 04995088185</izvorni_sadrzaj>
    <derivirana_varijabla naziv="DomainObject.Predmet.StrankaFormatedOIB_1">  FINA Regionalni centar Zagreb, OIB 85821130368; Zoran Cvrk, OIB 04995088185</derivirana_varijabla>
  </DomainObject.Predmet.StrankaFormatedOIB>
  <DomainObject.Predmet.StrankaFormatedWithAdress>
    <izvorni_sadrzaj> FINA Regionalni centar Zagreb, Trg svibanjskih žrtava 1995. 1, 10000 Zagreb; Zoran Cvrk, Lipovečka 17, 10000 Zagreb</izvorni_sadrzaj>
    <derivirana_varijabla naziv="DomainObject.Predmet.StrankaFormatedWithAdress_1"> FINA Regionalni centar Zagreb, Trg svibanjskih žrtava 1995. 1, 10000 Zagreb; Zoran Cvrk, Lipovečka 17, 10000 Zagreb</derivirana_varijabla>
  </DomainObject.Predmet.StrankaFormatedWithAdress>
  <DomainObject.Predmet.StrankaFormatedWithAdressOIB>
    <izvorni_sadrzaj> FINA Regionalni centar Zagreb, OIB 85821130368, Trg svibanjskih žrtava 1995. 1, 10000 Zagreb; Zoran Cvrk, OIB 04995088185, Lipovečka 17, 10000 Zagreb</izvorni_sadrzaj>
    <derivirana_varijabla naziv="DomainObject.Predmet.StrankaFormatedWithAdressOIB_1"> FINA Regionalni centar Zagreb, OIB 85821130368, Trg svibanjskih žrtava 1995. 1, 10000 Zagreb; Zoran Cvrk, OIB 04995088185, Lipovečka 17, 10000 Zagreb</derivirana_varijabla>
  </DomainObject.Predmet.StrankaFormatedWithAdressOIB>
  <DomainObject.Predmet.StrankaWithAdress>
    <izvorni_sadrzaj>FINA Regionalni centar Zagreb Trg svibanjskih žrtava 1995. 1,10000 Zagreb,Zoran Cvrk Lipovečka 17,10000 Zagreb</izvorni_sadrzaj>
    <derivirana_varijabla naziv="DomainObject.Predmet.StrankaWithAdress_1">FINA Regionalni centar Zagreb Trg svibanjskih žrtava 1995. 1,10000 Zagreb,Zoran Cvrk Lipovečka 17,10000 Zagreb</derivirana_varijabla>
  </DomainObject.Predmet.StrankaWithAdress>
  <DomainObject.Predmet.StrankaWithAdressOIB>
    <izvorni_sadrzaj>FINA Regionalni centar Zagreb, OIB 85821130368, Trg svibanjskih žrtava 1995. 1,10000 Zagreb,Zoran Cvrk, OIB 04995088185, Lipovečka 17,10000 Zagreb</izvorni_sadrzaj>
    <derivirana_varijabla naziv="DomainObject.Predmet.StrankaWithAdressOIB_1">FINA Regionalni centar Zagreb, OIB 85821130368, Trg svibanjskih žrtava 1995. 1,10000 Zagreb,Zoran Cvrk, OIB 04995088185, Lipovečka 17,10000 Zagreb</derivirana_varijabla>
  </DomainObject.Predmet.StrankaWithAdressOIB>
  <DomainObject.Predmet.StrankaNazivFormated>
    <izvorni_sadrzaj>FINA Regionalni centar Zagreb,Zoran Cvrk</izvorni_sadrzaj>
    <derivirana_varijabla naziv="DomainObject.Predmet.StrankaNazivFormated_1">FINA Regionalni centar Zagreb,Zoran Cvrk</derivirana_varijabla>
  </DomainObject.Predmet.StrankaNazivFormated>
  <DomainObject.Predmet.StrankaNazivFormatedOIB>
    <izvorni_sadrzaj>FINA Regionalni centar Zagreb, OIB 85821130368,Zoran Cvrk, OIB 04995088185</izvorni_sadrzaj>
    <derivirana_varijabla naziv="DomainObject.Predmet.StrankaNazivFormatedOIB_1">FINA Regionalni centar Zagreb, OIB 85821130368,Zoran Cvrk, OIB 04995088185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Zoran Cvrk</item>
    </izvorni_sadrzaj>
    <derivirana_varijabla naziv="DomainObject.Predmet.StrankaListFormated_1">
      <item>FINA Regionalni centar Zagreb</item>
      <item>Zoran Cvrk</item>
    </derivirana_varijabla>
  </DomainObject.Predmet.StrankaListFormated>
  <DomainObject.Predmet.StrankaListFormatedOIB>
    <izvorni_sadrzaj>
      <item>FINA Regionalni centar Zagreb, OIB 85821130368</item>
      <item>Zoran Cvrk, OIB 04995088185</item>
    </izvorni_sadrzaj>
    <derivirana_varijabla naziv="DomainObject.Predmet.StrankaListFormatedOIB_1">
      <item>FINA Regionalni centar Zagreb, OIB 85821130368</item>
      <item>Zoran Cvrk, OIB 04995088185</item>
    </derivirana_varijabla>
  </DomainObject.Predmet.StrankaListFormatedOIB>
  <DomainObject.Predmet.StrankaListFormatedWithAdress>
    <izvorni_sadrzaj>
      <item>FINA Regionalni centar Zagreb, Trg svibanjskih žrtava 1995. 1, 10000 Zagreb</item>
      <item>Zoran Cvrk, Lipovečka 17, 10000 Zagreb</item>
    </izvorni_sadrzaj>
    <derivirana_varijabla naziv="DomainObject.Predmet.StrankaListFormatedWithAdress_1">
      <item>FINA Regionalni centar Zagreb, Trg svibanjskih žrtava 1995. 1, 10000 Zagreb</item>
      <item>Zoran Cvrk, Lipovečka 17,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Cvrk, OIB 04995088185, Lipovečka 17, 10000 Zagreb</item>
    </izvorni_sadrzaj>
    <derivirana_varijabla naziv="DomainObject.Predmet.StrankaListFormatedWithAdressOIB_1">
      <item>FINA Regionalni centar Zagreb, OIB 85821130368, Trg svibanjskih žrtava 1995. 1, 10000 Zagreb</item>
      <item>Zoran Cvrk, OIB 04995088185, Lipovečka 17, 10000 Zagreb</item>
    </derivirana_varijabla>
  </DomainObject.Predmet.StrankaListFormatedWithAdressOIB>
  <DomainObject.Predmet.StrankaListNazivFormated>
    <izvorni_sadrzaj>
      <item>FINA Regionalni centar Zagreb</item>
      <item>Zoran Cvrk</item>
    </izvorni_sadrzaj>
    <derivirana_varijabla naziv="DomainObject.Predmet.StrankaListNazivFormated_1">
      <item>FINA Regionalni centar Zagreb</item>
      <item>Zoran Cvrk</item>
    </derivirana_varijabla>
  </DomainObject.Predmet.StrankaListNazivFormated>
  <DomainObject.Predmet.StrankaListNazivFormatedOIB>
    <izvorni_sadrzaj>
      <item>FINA Regionalni centar Zagreb, OIB 85821130368</item>
      <item>Zoran Cvrk, OIB 04995088185</item>
    </izvorni_sadrzaj>
    <derivirana_varijabla naziv="DomainObject.Predmet.StrankaListNazivFormatedOIB_1">
      <item>FINA Regionalni centar Zagreb, OIB 85821130368</item>
      <item>Zoran Cvrk, OIB 04995088185</item>
    </derivirana_varijabla>
  </DomainObject.Predmet.StrankaListNazivFormatedOIB>
  <DomainObject.Predmet.ProtuStrankaListFormated>
    <izvorni_sadrzaj>
      <item>DIMONT GRADNJA d.o.o. u likvidaciji</item>
    </izvorni_sadrzaj>
    <derivirana_varijabla naziv="DomainObject.Predmet.ProtuStrankaListFormated_1">
      <item>DIMONT GRADNJA d.o.o. u likvidaciji</item>
    </derivirana_varijabla>
  </DomainObject.Predmet.ProtuStrankaListFormated>
  <DomainObject.Predmet.ProtuStrankaListFormatedOIB>
    <izvorni_sadrzaj>
      <item>DIMONT GRADNJA d.o.o. u likvidaciji, OIB 60595094914</item>
    </izvorni_sadrzaj>
    <derivirana_varijabla naziv="DomainObject.Predmet.ProtuStrankaListFormatedOIB_1">
      <item>DIMONT GRADNJA d.o.o. u likvidaciji, OIB 60595094914</item>
    </derivirana_varijabla>
  </DomainObject.Predmet.ProtuStrankaListFormatedOIB>
  <DomainObject.Predmet.ProtuStrankaListFormatedWithAdress>
    <izvorni_sadrzaj>
      <item>DIMONT GRADNJA d.o.o. u likvidaciji, Lipovečka 17, 10000 Zagreb</item>
    </izvorni_sadrzaj>
    <derivirana_varijabla naziv="DomainObject.Predmet.ProtuStrankaListFormatedWithAdress_1">
      <item>DIMONT GRADNJA d.o.o. u likvidaciji, Lipovečka 17, 10000 Zagreb</item>
    </derivirana_varijabla>
  </DomainObject.Predmet.ProtuStrankaListFormatedWithAdress>
  <DomainObject.Predmet.ProtuStrankaListFormatedWithAdressOIB>
    <izvorni_sadrzaj>
      <item>DIMONT GRADNJA d.o.o. u likvidaciji, OIB 60595094914, Lipovečka 17, 10000 Zagreb</item>
    </izvorni_sadrzaj>
    <derivirana_varijabla naziv="DomainObject.Predmet.ProtuStrankaListFormatedWithAdressOIB_1">
      <item>DIMONT GRADNJA d.o.o. u likvidaciji, OIB 60595094914, Lipovečka 17, 10000 Zagreb</item>
    </derivirana_varijabla>
  </DomainObject.Predmet.ProtuStrankaListFormatedWithAdressOIB>
  <DomainObject.Predmet.ProtuStrankaListNazivFormated>
    <izvorni_sadrzaj>
      <item>DIMONT GRADNJA d.o.o. u likvidaciji</item>
    </izvorni_sadrzaj>
    <derivirana_varijabla naziv="DomainObject.Predmet.ProtuStrankaListNazivFormated_1">
      <item>DIMONT GRADNJA d.o.o. u likvidaciji</item>
    </derivirana_varijabla>
  </DomainObject.Predmet.ProtuStrankaListNazivFormated>
  <DomainObject.Predmet.ProtuStrankaListNazivFormatedOIB>
    <izvorni_sadrzaj>
      <item>DIMONT GRADNJA d.o.o. u likvidaciji, OIB 60595094914</item>
    </izvorni_sadrzaj>
    <derivirana_varijabla naziv="DomainObject.Predmet.ProtuStrankaListNazivFormatedOIB_1">
      <item>DIMONT GRADNJA d.o.o. u likvidaciji, OIB 60595094914</item>
    </derivirana_varijabla>
  </DomainObject.Predmet.ProtuStrankaListNazivFormatedOIB>
  <DomainObject.Predmet.OstaliListFormated>
    <izvorni_sadrzaj>
      <item>Ivan Dominković</item>
      <item>Damir Mokrović</item>
    </izvorni_sadrzaj>
    <derivirana_varijabla naziv="DomainObject.Predmet.OstaliListFormated_1">
      <item>Ivan Dominković</item>
      <item>Damir Mokrović</item>
    </derivirana_varijabla>
  </DomainObject.Predmet.OstaliListFormated>
  <DomainObject.Predmet.OstaliListFormatedOIB>
    <izvorni_sadrzaj>
      <item>Ivan Dominković, OIB 16186239010</item>
      <item>Damir Mokrović</item>
    </izvorni_sadrzaj>
    <derivirana_varijabla naziv="DomainObject.Predmet.OstaliListFormatedOIB_1">
      <item>Ivan Dominković, OIB 16186239010</item>
      <item>Damir Mokrović</item>
    </derivirana_varijabla>
  </DomainObject.Predmet.OstaliListFormatedOIB>
  <DomainObject.Predmet.OstaliListFormatedWithAdress>
    <izvorni_sadrzaj>
      <item>Ivan Dominković, Pantovčak 72, 10000 Zagreb</item>
      <item>Damir Mokrović, Trakošćanska 29, 10000 Zagreb</item>
    </izvorni_sadrzaj>
    <derivirana_varijabla naziv="DomainObject.Predmet.OstaliListFormatedWithAdress_1">
      <item>Ivan Dominković, Pantovčak 72, 10000 Zagreb</item>
      <item>Damir Mokrović, Trakošćanska 29, 10000 Zagreb</item>
    </derivirana_varijabla>
  </DomainObject.Predmet.OstaliListFormatedWithAdress>
  <DomainObject.Predmet.OstaliListFormatedWithAdressOIB>
    <izvorni_sadrzaj>
      <item>Ivan Dominković, OIB 16186239010, Pantovčak 72, 10000 Zagreb</item>
      <item>Damir Mokrović, Trakošćanska 29, 10000 Zagreb</item>
    </izvorni_sadrzaj>
    <derivirana_varijabla naziv="DomainObject.Predmet.OstaliListFormatedWithAdressOIB_1">
      <item>Ivan Dominković, OIB 16186239010, Pantovčak 72, 10000 Zagreb</item>
      <item>Damir Mokrović, Trakošćanska 29, 10000 Zagreb</item>
    </derivirana_varijabla>
  </DomainObject.Predmet.OstaliListFormatedWithAdressOIB>
  <DomainObject.Predmet.OstaliListNazivFormated>
    <izvorni_sadrzaj>
      <item>Ivan Dominković</item>
      <item>Damir Mokrović</item>
    </izvorni_sadrzaj>
    <derivirana_varijabla naziv="DomainObject.Predmet.OstaliListNazivFormated_1">
      <item>Ivan Dominković</item>
      <item>Damir Mokrović</item>
    </derivirana_varijabla>
  </DomainObject.Predmet.OstaliListNazivFormated>
  <DomainObject.Predmet.OstaliListNazivFormatedOIB>
    <izvorni_sadrzaj>
      <item>Ivan Dominković, OIB 16186239010</item>
      <item>Damir Mokrović</item>
    </izvorni_sadrzaj>
    <derivirana_varijabla naziv="DomainObject.Predmet.OstaliListNazivFormatedOIB_1">
      <item>Ivan Dominković, OIB 16186239010</item>
      <item>Damir Mokrović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St-1170/2017-21</izvorni_sadrzaj>
    <derivirana_varijabla naziv="DomainObject.PoslovniBrojDokumenta_1">St-1170/2017-21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DIMONT GRADNJA d.o.o. u likvidaciji</izvorni_sadrzaj>
    <derivirana_varijabla naziv="DomainObject.Predmet.ProtustrankaIDrugi_1">DIMONT GRADNJA d.o.o. u likvidaciji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DIMONT GRADNJA d.o.o. u likvidaciji, OIB 60595094914, Lipovečka 17, 10000 Zagreb</izvorni_sadrzaj>
    <derivirana_varijabla naziv="DomainObject.Predmet.ProtustrankaIDrugiAdressOIB_1">DIMONT GRADNJA d.o.o. u likvidaciji, OIB 60595094914, Lipovečka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DIMONT GRADNJA d.o.o. u likvidaciji</item>
      <item>FINA Regionalni centar Zagreb</item>
      <item>Ivan Dominković</item>
      <item>Zoran Cvrk</item>
      <item>Damir Mokrović</item>
    </izvorni_sadrzaj>
    <derivirana_varijabla naziv="DomainObject.Predmet.SudioniciListNaziv_1">
      <item>DIMONT GRADNJA d.o.o. u likvidaciji</item>
      <item>FINA Regionalni centar Zagreb</item>
      <item>Ivan Dominković</item>
      <item>Zoran Cvrk</item>
      <item>Damir Mokrović</item>
    </derivirana_varijabla>
  </DomainObject.Predmet.SudioniciListNaziv>
  <DomainObject.Predmet.SudioniciListAdressOIB>
    <izvorni_sadrzaj>
      <item>DIMONT GRADNJA d.o.o. u likvidaciji, OIB 60595094914, Lipovečka 17,10000 Zagreb</item>
      <item>FINA Regionalni centar Zagreb, OIB 85821130368, Trg svibanjskih žrtava 1995. 1,10000 Zagreb</item>
      <item>Ivan Dominković, OIB 16186239010, Pantovčak 72,10000 Zagreb</item>
      <item>Zoran Cvrk, OIB 04995088185, Lipovečka 17,10000 Zagreb</item>
      <item>Damir Mokrović, Trakošćanska 29,10000 Zagreb</item>
    </izvorni_sadrzaj>
    <derivirana_varijabla naziv="DomainObject.Predmet.SudioniciListAdressOIB_1">
      <item>DIMONT GRADNJA d.o.o. u likvidaciji, OIB 60595094914, Lipovečka 17,10000 Zagreb</item>
      <item>FINA Regionalni centar Zagreb, OIB 85821130368, Trg svibanjskih žrtava 1995. 1,10000 Zagreb</item>
      <item>Ivan Dominković, OIB 16186239010, Pantovčak 72,10000 Zagreb</item>
      <item>Zoran Cvrk, OIB 04995088185, Lipovečka 17,10000 Zagreb</item>
      <item>Damir Mokrović, Trakošćanska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60595094914</item>
      <item>, OIB 85821130368</item>
      <item>, OIB 16186239010</item>
      <item>, OIB 04995088185</item>
      <item>, OIB null</item>
    </izvorni_sadrzaj>
    <derivirana_varijabla naziv="DomainObject.Predmet.SudioniciListNazivOIB_1">
      <item>, OIB 60595094914</item>
      <item>, OIB 85821130368</item>
      <item>, OIB 16186239010</item>
      <item>, OIB 04995088185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11B2A3-C41F-4D3A-A863-2D0678F536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840</properties:Characters>
  <properties:Lines>40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2017-07-25T10:53:00Z</dcterms:created>
  <dc:creator>gboljkovac</dc:creator>
  <cp:lastModifiedBy>Marina Markić</cp:lastModifiedBy>
  <cp:lastPrinted>2017-07-25T10:52:00Z</cp:lastPrinted>
  <dcterms:modified xmlns:xsi="http://www.w3.org/2001/XMLSchema-instance" xsi:type="dcterms:W3CDTF">2017-07-26T09:40:00Z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St-1170/2017-21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