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005" w14:paraId="e91000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97394">
        <w:t>5 St-746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697394">
        <w:t xml:space="preserve"> dužnika IZOLACIJE VOJVODA d.o.o., </w:t>
      </w:r>
      <w:proofErr w:type="spellStart"/>
      <w:r w:rsidR="00697394">
        <w:t>Kotoriba</w:t>
      </w:r>
      <w:proofErr w:type="spellEnd"/>
      <w:r w:rsidR="001E6AB7">
        <w:rPr>
          <w:b/>
        </w:rPr>
        <w:t>,</w:t>
      </w:r>
      <w:r w:rsidR="00697394">
        <w:rPr>
          <w:b/>
        </w:rPr>
        <w:t xml:space="preserve"> A. </w:t>
      </w:r>
      <w:r w:rsidR="00697394">
        <w:t>Stepinca 26,</w:t>
      </w:r>
      <w:r w:rsidR="001E6AB7">
        <w:rPr>
          <w:b/>
        </w:rPr>
        <w:t xml:space="preserve"> </w:t>
      </w:r>
      <w:r w:rsidR="00740000">
        <w:t>M</w:t>
      </w:r>
      <w:r w:rsidR="003517C7">
        <w:t>B</w:t>
      </w:r>
      <w:r w:rsidR="0062263B">
        <w:t>S: 0</w:t>
      </w:r>
      <w:r w:rsidR="00697394">
        <w:t>70082533, OIB: 13056067667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97394" w:rsidRPr="00697394">
        <w:t xml:space="preserve"> </w:t>
      </w:r>
      <w:r w:rsidR="00697394">
        <w:t xml:space="preserve">IZOLACIJE VOJVODA d.o.o., </w:t>
      </w:r>
      <w:proofErr w:type="spellStart"/>
      <w:r w:rsidR="00697394">
        <w:t>Kotoriba</w:t>
      </w:r>
      <w:proofErr w:type="spellEnd"/>
      <w:r w:rsidR="00697394">
        <w:rPr>
          <w:b/>
        </w:rPr>
        <w:t xml:space="preserve">, A. </w:t>
      </w:r>
      <w:r w:rsidR="00697394">
        <w:t>Stepinca 26,</w:t>
      </w:r>
      <w:r w:rsidR="00697394">
        <w:rPr>
          <w:b/>
        </w:rPr>
        <w:t xml:space="preserve"> </w:t>
      </w:r>
      <w:r w:rsidR="00697394">
        <w:t>MBS: 070082533, OIB: 13056067667</w:t>
      </w:r>
      <w:r w:rsidR="00740000">
        <w:t xml:space="preserve">, </w:t>
      </w:r>
      <w:r w:rsidR="00CB6C18">
        <w:t xml:space="preserve">iznosi </w:t>
      </w:r>
      <w:r w:rsidR="00697394">
        <w:t xml:space="preserve">199.536,25 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697394">
        <w:t>Antun Vojvoda</w:t>
      </w:r>
      <w:r w:rsidR="00067CA3">
        <w:t>,</w:t>
      </w:r>
      <w:r w:rsidR="0081351D">
        <w:t xml:space="preserve"> </w:t>
      </w:r>
      <w:proofErr w:type="spellStart"/>
      <w:r w:rsidR="00697394">
        <w:t>Kotoriba</w:t>
      </w:r>
      <w:proofErr w:type="spellEnd"/>
      <w:r w:rsidR="00697394">
        <w:rPr>
          <w:b/>
        </w:rPr>
        <w:t xml:space="preserve">, A. </w:t>
      </w:r>
      <w:r w:rsidR="00697394">
        <w:t xml:space="preserve">Stepinca 26,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3A7" w:rsidR="00F273A7">
      <w:r>
        <w:separator/>
      </w:r>
    </w:p>
  </w:endnote>
  <w:endnote w:id="0" w:type="continuationSeparator">
    <w:p w:rsidRDefault="00F273A7" w:rsidR="00F27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3A7" w:rsidR="00F273A7">
      <w:r>
        <w:separator/>
      </w:r>
    </w:p>
  </w:footnote>
  <w:footnote w:id="0" w:type="continuationSeparator">
    <w:p w:rsidRDefault="00F273A7" w:rsidR="00F27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80DC4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263B"/>
    <w:rsid w:val="0063224D"/>
    <w:rsid w:val="00637444"/>
    <w:rsid w:val="006377A6"/>
    <w:rsid w:val="00681E2B"/>
    <w:rsid w:val="00693CD2"/>
    <w:rsid w:val="00697394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68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273A7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IZOLACIJE VOJVODA društvo s ograničenom odgovornošću za graditeljstvo i usluge</izvorni_sadrzaj>
    <derivirana_varijabla naziv="DomainObject.Predmet.ProtustrankaFormated_1">  IZOLACIJE VOJVODA društvo s ograničenom odgovornošću za graditeljstvo i usluge</derivirana_varijabla>
  </DomainObject.Predmet.ProtustrankaFormated>
  <DomainObject.Predmet.ProtustrankaFormatedOIB>
    <izvorni_sadrzaj>  IZOLACIJE VOJVODA društvo s ograničenom odgovornošću za graditeljstvo i usluge, OIB 13056067667</izvorni_sadrzaj>
    <derivirana_varijabla naziv="DomainObject.Predmet.ProtustrankaFormatedOIB_1">  IZOLACIJE VOJVODA društvo s ograničenom odgovornošću za graditeljstvo i usluge, OIB 13056067667</derivirana_varijabla>
  </DomainObject.Predmet.ProtustrankaFormatedOIB>
  <DomainObject.Predmet.ProtustrankaFormatedWithAdress>
    <izvorni_sadrzaj> IZOLACIJE VOJVODA društvo s ograničenom odgovornošću za graditeljstvo i usluge, A.Stepinca 26, 40320 Kotoriba</izvorni_sadrzaj>
    <derivirana_varijabla naziv="DomainObject.Predmet.ProtustrankaFormatedWithAdress_1"> IZOLACIJE VOJVODA društvo s ograničenom odgovornošću za graditeljstvo i usluge, A.Stepinca 26, 40320 Kotoriba</derivirana_varijabla>
  </DomainObject.Predmet.ProtustrankaFormatedWithAdress>
  <DomainObject.Predmet.ProtustrankaFormatedWithAdressOIB>
    <izvorni_sadrzaj> IZOLACIJE VOJVODA društvo s ograničenom odgovornošću za graditeljstvo i usluge, OIB 13056067667, A.Stepinca 26, 40320 Kotoriba</izvorni_sadrzaj>
    <derivirana_varijabla naziv="DomainObject.Predmet.ProtustrankaFormatedWithAdressOIB_1"> IZOLACIJE VOJVODA društvo s ograničenom odgovornošću za graditeljstvo i usluge, OIB 13056067667, A.Stepinca 26, 40320 Kotoriba</derivirana_varijabla>
  </DomainObject.Predmet.ProtustrankaFormatedWithAdressOIB>
  <DomainObject.Predmet.ProtustrankaWithAdress>
    <izvorni_sadrzaj>IZOLACIJE VOJVODA društvo s ograničenom odgovornošću za graditeljstvo i usluge A.Stepinca 26, 40320 Kotoriba</izvorni_sadrzaj>
    <derivirana_varijabla naziv="DomainObject.Predmet.ProtustrankaWithAdress_1">IZOLACIJE VOJVODA društvo s ograničenom odgovornošću za graditeljstvo i usluge A.Stepinca 26, 40320 Kotoriba</derivirana_varijabla>
  </DomainObject.Predmet.ProtustrankaWithAdress>
  <DomainObject.Predmet.ProtustrankaWithAdressOIB>
    <izvorni_sadrzaj>IZOLACIJE VOJVODA društvo s ograničenom odgovornošću za graditeljstvo i usluge, OIB 13056067667, A.Stepinca 26, 40320 Kotoriba</izvorni_sadrzaj>
    <derivirana_varijabla naziv="DomainObject.Predmet.ProtustrankaWithAdressOIB_1">IZOLACIJE VOJVODA društvo s ograničenom odgovornošću za graditeljstvo i usluge, OIB 13056067667, A.Stepinca 26, 40320 Kotoriba</derivirana_varijabla>
  </DomainObject.Predmet.ProtustrankaWithAdressOIB>
  <DomainObject.Predmet.ProtustrankaNazivFormated>
    <izvorni_sadrzaj>IZOLACIJE VOJVODA društvo s ograničenom odgovornošću za graditeljstvo i usluge</izvorni_sadrzaj>
    <derivirana_varijabla naziv="DomainObject.Predmet.ProtustrankaNazivFormated_1">IZOLACIJE VOJVODA društvo s ograničenom odgovornošću za graditeljstvo i usluge</derivirana_varijabla>
  </DomainObject.Predmet.ProtustrankaNazivFormated>
  <DomainObject.Predmet.ProtustrankaNazivFormatedOIB>
    <izvorni_sadrzaj>IZOLACIJE VOJVODA društvo s ograničenom odgovornošću za graditeljstvo i usluge, OIB 13056067667</izvorni_sadrzaj>
    <derivirana_varijabla naziv="DomainObject.Predmet.ProtustrankaNazivFormatedOIB_1">IZOLACIJE VOJVODA društvo s ograničenom odgovornošću za graditeljstvo i usluge, OIB 13056067667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199536.25</izvorni_sadrzaj>
    <derivirana_varijabla naziv="DomainObject.Predmet.TrenutnaVrijednost_1">199536.25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IZOLACIJE VOJVODA društvo s ograničenom odgovornošću za graditeljstvo i usluge</item>
    </izvorni_sadrzaj>
    <derivirana_varijabla naziv="DomainObject.Predmet.ProtuStrankaListFormated_1">
      <item>IZOLACIJE VOJVODA društvo s ograničenom odgovornošću za graditeljstvo i usluge</item>
    </derivirana_varijabla>
  </DomainObject.Predmet.ProtuStrankaListFormated>
  <DomainObject.Predmet.ProtuStrankaListFormatedOIB>
    <izvorni_sadrzaj>
      <item>IZOLACIJE VOJVODA društvo s ograničenom odgovornošću za graditeljstvo i usluge, OIB 13056067667</item>
    </izvorni_sadrzaj>
    <derivirana_varijabla naziv="DomainObject.Predmet.ProtuStrankaListFormatedOIB_1">
      <item>IZOLACIJE VOJVODA društvo s ograničenom odgovornošću za graditeljstvo i usluge, OIB 13056067667</item>
    </derivirana_varijabla>
  </DomainObject.Predmet.ProtuStrankaListFormatedOIB>
  <DomainObject.Predmet.ProtuStrankaListFormatedWithAdress>
    <izvorni_sadrzaj>
      <item>IZOLACIJE VOJVODA društvo s ograničenom odgovornošću za graditeljstvo i usluge, A.Stepinca 26, 40320 Kotoriba</item>
    </izvorni_sadrzaj>
    <derivirana_varijabla naziv="DomainObject.Predmet.ProtuStrankaListFormatedWithAdress_1">
      <item>IZOLACIJE VOJVODA društvo s ograničenom odgovornošću za graditeljstvo i usluge, A.Stepinca 26, 40320 Kotoriba</item>
    </derivirana_varijabla>
  </DomainObject.Predmet.ProtuStrankaListFormatedWithAdress>
  <DomainObject.Predmet.ProtuStrankaListFormatedWithAdressOIB>
    <izvorni_sadrzaj>
      <item>IZOLACIJE VOJVODA društvo s ograničenom odgovornošću za graditeljstvo i usluge, OIB 13056067667, A.Stepinca 26, 40320 Kotoriba</item>
    </izvorni_sadrzaj>
    <derivirana_varijabla naziv="DomainObject.Predmet.ProtuStrankaListFormatedWithAdressOIB_1">
      <item>IZOLACIJE VOJVODA društvo s ograničenom odgovornošću za graditeljstvo i usluge, OIB 13056067667, A.Stepinca 26, 40320 Kotoriba</item>
    </derivirana_varijabla>
  </DomainObject.Predmet.ProtuStrankaListFormatedWithAdressOIB>
  <DomainObject.Predmet.ProtuStrankaListNazivFormated>
    <izvorni_sadrzaj>
      <item>IZOLACIJE VOJVODA društvo s ograničenom odgovornošću za graditeljstvo i usluge</item>
    </izvorni_sadrzaj>
    <derivirana_varijabla naziv="DomainObject.Predmet.ProtuStrankaListNazivFormated_1">
      <item>IZOLACIJE VOJVODA društvo s ograničenom odgovornošću za graditeljstvo i usluge</item>
    </derivirana_varijabla>
  </DomainObject.Predmet.ProtuStrankaListNazivFormated>
  <DomainObject.Predmet.ProtuStrankaListNazivFormatedOIB>
    <izvorni_sadrzaj>
      <item>IZOLACIJE VOJVODA društvo s ograničenom odgovornošću za graditeljstvo i usluge, OIB 13056067667</item>
    </izvorni_sadrzaj>
    <derivirana_varijabla naziv="DomainObject.Predmet.ProtuStrankaListNazivFormatedOIB_1">
      <item>IZOLACIJE VOJVODA društvo s ograničenom odgovornošću za graditeljstvo i usluge, OIB 13056067667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IZOLACIJE VOJVODA društvo s ograničenom odgovornošću za graditeljstvo i usluge</izvorni_sadrzaj>
    <derivirana_varijabla naziv="DomainObject.Predmet.ProtustrankaIDrugi_1">IZOLACIJE VOJVODA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IZOLACIJE VOJVODA društvo s ograničenom odgovornošću za graditeljstvo i usluge, OIB 13056067667, A.Stepinca 26, 40320 Kotoriba</izvorni_sadrzaj>
    <derivirana_varijabla naziv="DomainObject.Predmet.ProtustrankaIDrugiAdressOIB_1">IZOLACIJE VOJVODA društvo s ograničenom odgovornošću za graditeljstvo i usluge, OIB 13056067667, A.Stepinca 26,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IZOLACIJE VOJVODA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IZOLACIJE VOJVODA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IZOLACIJE VOJVODA društvo s ograničenom odgovornošću za graditeljstvo i usluge, OIB 13056067667, A.Stepinca 26,40320 Kotoriba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IZOLACIJE VOJVODA društvo s ograničenom odgovornošću za graditeljstvo i usluge, OIB 13056067667, A.Stepinca 26,40320 Kotoriba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13056067667</item>
      <item>, OIB null</item>
      <item>, OIB null</item>
    </izvorni_sadrzaj>
    <derivirana_varijabla naziv="DomainObject.Predmet.SudioniciListNazivOIB_1">
      <item>, OIB 85821130368</item>
      <item>, OIB 13056067667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D62F8-B418-4CCC-A0AC-3013EB787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1880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2016-01-14T09:52:00Z</dcterms:created>
  <dc:creator>Ljubica Makovec</dc:creator>
  <cp:lastModifiedBy>Maja Marčec</cp:lastModifiedBy>
  <cp:lastPrinted>2016-01-14T07:52:00Z</cp:lastPrinted>
  <dcterms:modified xmlns:xsi="http://www.w3.org/2001/XMLSchema-instance" xsi:type="dcterms:W3CDTF">2016-01-14T09:52:00Z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