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ebe2" w14:paraId="705ebe2" w:rsidRDefault="004A1EC0" w:rsidP="00090C9B" w:rsidR="00090C9B">
      <w:pPr>
        <w15:collapsed w:val="false"/>
      </w:pPr>
      <w:bookmarkStart w:name="_GoBack" w:id="0"/>
      <w:bookmarkEnd w:id="0"/>
      <w:r>
        <w:t xml:space="preserve">      </w:t>
      </w:r>
      <w:r w:rsidR="00090C9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09E5" w:rsidP="002F0070" w:rsidR="002F0070" w:rsidRPr="00DD4F68">
      <w:r w:rsidRPr="00DD4F68">
        <w:t xml:space="preserve">Republika Hrvatska </w:t>
      </w:r>
    </w:p>
    <w:p w:rsidRDefault="002F0070" w:rsidP="002F0070" w:rsidR="002F0070" w:rsidRPr="00DD4F68">
      <w:r w:rsidRPr="00DD4F68">
        <w:t xml:space="preserve">Trgovački sud u Zagrebu                    </w:t>
      </w:r>
      <w:r w:rsidRPr="00DD4F68">
        <w:tab/>
      </w:r>
      <w:r w:rsidRPr="00DD4F68">
        <w:tab/>
      </w:r>
      <w:r w:rsidRPr="00DD4F68">
        <w:tab/>
      </w:r>
      <w:r w:rsidRPr="00DD4F68">
        <w:tab/>
      </w:r>
      <w:r w:rsidRPr="00DD4F68">
        <w:tab/>
      </w:r>
      <w:r w:rsidR="00EC6C37">
        <w:t>66</w:t>
      </w:r>
      <w:r w:rsidRPr="00DD4F68">
        <w:t xml:space="preserve"> St-</w:t>
      </w:r>
      <w:r w:rsidR="00397CEC">
        <w:t>7346</w:t>
      </w:r>
      <w:r w:rsidRPr="00DD4F68">
        <w:t>/1</w:t>
      </w:r>
      <w:r w:rsidR="00397CEC">
        <w:t>5</w:t>
      </w:r>
    </w:p>
    <w:p w:rsidRDefault="002F0070" w:rsidP="002F0070" w:rsidR="002F0070" w:rsidRPr="00DD4F68">
      <w:r w:rsidRPr="00DD4F68">
        <w:t xml:space="preserve"> Zagreb, </w:t>
      </w:r>
      <w:proofErr w:type="spellStart"/>
      <w:r w:rsidRPr="00DD4F68">
        <w:t>Amruševa</w:t>
      </w:r>
      <w:proofErr w:type="spellEnd"/>
      <w:r w:rsidRPr="00DD4F68">
        <w:t xml:space="preserve"> 2/II</w:t>
      </w:r>
    </w:p>
    <w:p w:rsidRDefault="00566409" w:rsidP="00335AF5" w:rsidR="00566409"/>
    <w:p w:rsidRDefault="00FB43E1" w:rsidP="00335AF5" w:rsidR="00FB43E1" w:rsidRPr="00335AF5"/>
    <w:p w:rsidRDefault="00566409" w:rsidP="002F0070" w:rsidR="002F0070" w:rsidRPr="00DD4F68">
      <w:pPr>
        <w:jc w:val="center"/>
        <w:rPr>
          <w:b/>
        </w:rPr>
      </w:pPr>
      <w:r w:rsidRPr="00335AF5">
        <w:t>R E P U B L I K A   H R V A T S K A</w:t>
      </w:r>
    </w:p>
    <w:p w:rsidRDefault="002F0070" w:rsidP="002F0070" w:rsidR="002F0070" w:rsidRPr="00566409">
      <w:pPr>
        <w:jc w:val="center"/>
      </w:pPr>
      <w:r w:rsidRPr="00566409">
        <w:t>R J E Š E NJ E</w:t>
      </w:r>
    </w:p>
    <w:p w:rsidRDefault="00947AEF" w:rsidP="002F0070" w:rsidR="00947AEF">
      <w:pPr>
        <w:jc w:val="center"/>
        <w:rPr>
          <w:b/>
        </w:rPr>
      </w:pPr>
    </w:p>
    <w:p w:rsidRDefault="00FB43E1" w:rsidP="002F0070" w:rsidR="00FB43E1" w:rsidRPr="00DD4F68">
      <w:pPr>
        <w:jc w:val="center"/>
        <w:rPr>
          <w:b/>
        </w:rPr>
      </w:pPr>
    </w:p>
    <w:p w:rsidRDefault="00DD4F68" w:rsidP="00DD4F68" w:rsidR="00DD4F68">
      <w:pPr>
        <w:ind w:firstLine="708"/>
        <w:jc w:val="both"/>
      </w:pPr>
      <w:r w:rsidRPr="00DD4F68">
        <w:t xml:space="preserve">Trgovački sud u Zagrebu po sucu pojedincu Mislavu </w:t>
      </w:r>
      <w:proofErr w:type="spellStart"/>
      <w:r w:rsidRPr="00DD4F68">
        <w:t>Kolakušiću</w:t>
      </w:r>
      <w:proofErr w:type="spellEnd"/>
      <w:r w:rsidRPr="00DD4F68">
        <w:t xml:space="preserve">, kao stečajnom sucu u stečajnom postupku nad </w:t>
      </w:r>
      <w:r w:rsidR="00803694">
        <w:t xml:space="preserve">stečajna masa iza </w:t>
      </w:r>
      <w:proofErr w:type="spellStart"/>
      <w:r w:rsidR="00803694" w:rsidRPr="00803694">
        <w:t>ALBULA</w:t>
      </w:r>
      <w:proofErr w:type="spellEnd"/>
      <w:r w:rsidR="00803694" w:rsidRPr="00803694">
        <w:t xml:space="preserve"> </w:t>
      </w:r>
      <w:proofErr w:type="spellStart"/>
      <w:r w:rsidR="00803694" w:rsidRPr="00803694">
        <w:t>DEI</w:t>
      </w:r>
      <w:proofErr w:type="spellEnd"/>
      <w:r w:rsidR="00803694" w:rsidRPr="00803694">
        <w:t xml:space="preserve"> d.o.o. za usluge, Zagreb, Supetarska 2, </w:t>
      </w:r>
      <w:proofErr w:type="spellStart"/>
      <w:r w:rsidR="00803694" w:rsidRPr="00803694">
        <w:t>OIB</w:t>
      </w:r>
      <w:proofErr w:type="spellEnd"/>
      <w:r w:rsidR="00803694" w:rsidRPr="00803694">
        <w:t>:27319825405</w:t>
      </w:r>
      <w:r>
        <w:t xml:space="preserve">, </w:t>
      </w:r>
      <w:r w:rsidR="00397CEC">
        <w:t>29</w:t>
      </w:r>
      <w:r>
        <w:t xml:space="preserve">. </w:t>
      </w:r>
      <w:r w:rsidR="00397CEC">
        <w:t>svibnja</w:t>
      </w:r>
      <w:r>
        <w:t xml:space="preserve"> 201</w:t>
      </w:r>
      <w:r w:rsidR="00397CEC">
        <w:t>8</w:t>
      </w:r>
      <w:r>
        <w:t>.</w:t>
      </w:r>
    </w:p>
    <w:p w:rsidRDefault="00DD4F68" w:rsidP="00DD4F68" w:rsidR="00DD4F68">
      <w:pPr>
        <w:ind w:firstLine="708"/>
        <w:jc w:val="both"/>
      </w:pPr>
    </w:p>
    <w:p w:rsidRDefault="00FB43E1" w:rsidP="00DD4F68" w:rsidR="00FB43E1">
      <w:pPr>
        <w:ind w:firstLine="708"/>
        <w:jc w:val="both"/>
      </w:pPr>
    </w:p>
    <w:p w:rsidRDefault="002F0070" w:rsidP="00DD4F68" w:rsidR="002F0070" w:rsidRPr="00566409">
      <w:pPr>
        <w:jc w:val="center"/>
      </w:pPr>
      <w:r w:rsidRPr="00566409">
        <w:t xml:space="preserve">r i  j  e  š  i  o  </w:t>
      </w:r>
      <w:r w:rsidR="00DD4F68" w:rsidRPr="00566409">
        <w:t xml:space="preserve"> </w:t>
      </w:r>
      <w:r w:rsidRPr="00566409">
        <w:t xml:space="preserve"> j  e</w:t>
      </w:r>
    </w:p>
    <w:p w:rsidRDefault="002F0070" w:rsidP="002F0070" w:rsidR="002F0070" w:rsidRPr="00DD4F68">
      <w:pPr>
        <w:ind w:firstLine="708"/>
        <w:jc w:val="center"/>
        <w:rPr>
          <w:b/>
        </w:rPr>
      </w:pPr>
    </w:p>
    <w:p w:rsidRDefault="00DD4F68" w:rsidP="00A31AF0" w:rsidR="002F0070" w:rsidRPr="00DD4F68">
      <w:pPr>
        <w:jc w:val="both"/>
      </w:pPr>
      <w:r>
        <w:tab/>
      </w:r>
      <w:r w:rsidR="00397CEC">
        <w:t xml:space="preserve">Nalaže se stečajnom upravitelju </w:t>
      </w:r>
      <w:r w:rsidR="00803694" w:rsidRPr="00803694">
        <w:t xml:space="preserve">DAMIR </w:t>
      </w:r>
      <w:proofErr w:type="spellStart"/>
      <w:r w:rsidR="00803694" w:rsidRPr="00803694">
        <w:t>ŠEBETIĆ</w:t>
      </w:r>
      <w:proofErr w:type="spellEnd"/>
      <w:r w:rsidR="00803694" w:rsidRPr="00803694">
        <w:t xml:space="preserve">, Zagreb, </w:t>
      </w:r>
      <w:proofErr w:type="spellStart"/>
      <w:r w:rsidR="00803694" w:rsidRPr="00803694">
        <w:t>Ignjata</w:t>
      </w:r>
      <w:proofErr w:type="spellEnd"/>
      <w:r w:rsidR="00803694" w:rsidRPr="00803694">
        <w:t xml:space="preserve"> </w:t>
      </w:r>
      <w:proofErr w:type="spellStart"/>
      <w:r w:rsidR="00803694" w:rsidRPr="00803694">
        <w:t>Đorđića</w:t>
      </w:r>
      <w:proofErr w:type="spellEnd"/>
      <w:r w:rsidR="00803694" w:rsidRPr="00803694">
        <w:t xml:space="preserve"> 6, </w:t>
      </w:r>
      <w:proofErr w:type="spellStart"/>
      <w:r w:rsidR="00803694" w:rsidRPr="00803694">
        <w:t>OIB</w:t>
      </w:r>
      <w:proofErr w:type="spellEnd"/>
      <w:r w:rsidR="00803694" w:rsidRPr="00803694">
        <w:t>:84590633905</w:t>
      </w:r>
      <w:r w:rsidR="00D90430">
        <w:t xml:space="preserve"> </w:t>
      </w:r>
      <w:r w:rsidR="00397CEC">
        <w:t xml:space="preserve">da se u roku 8 dana očituje o </w:t>
      </w:r>
      <w:r w:rsidR="00F91155">
        <w:t xml:space="preserve">razlozima radi kojih </w:t>
      </w:r>
      <w:r w:rsidR="00803694">
        <w:t xml:space="preserve">u </w:t>
      </w:r>
      <w:r w:rsidR="00F91155">
        <w:t xml:space="preserve">Izvješću  privremenog stečajnog upravitelja </w:t>
      </w:r>
      <w:r w:rsidR="00EB2679">
        <w:t xml:space="preserve">od 21. travnja 2017. </w:t>
      </w:r>
      <w:r w:rsidR="00F91155">
        <w:t xml:space="preserve">nije naveo imovinu dužnika </w:t>
      </w:r>
      <w:r w:rsidR="006338A6">
        <w:t xml:space="preserve">upisanu </w:t>
      </w:r>
      <w:r w:rsidR="00A31AF0" w:rsidRPr="00A31AF0">
        <w:t>kod Općinsk</w:t>
      </w:r>
      <w:r w:rsidR="00A31AF0">
        <w:t>og</w:t>
      </w:r>
      <w:r w:rsidR="00A31AF0" w:rsidRPr="00A31AF0">
        <w:t xml:space="preserve"> građansk</w:t>
      </w:r>
      <w:r w:rsidR="00A31AF0">
        <w:t>og</w:t>
      </w:r>
      <w:r w:rsidR="00A31AF0" w:rsidRPr="00A31AF0">
        <w:t xml:space="preserve"> sud</w:t>
      </w:r>
      <w:r w:rsidR="00A31AF0">
        <w:t>a</w:t>
      </w:r>
      <w:r w:rsidR="00A31AF0" w:rsidRPr="00A31AF0">
        <w:t xml:space="preserve"> u Zagrebu, Zemljišnoknjižni odjel Sesvete</w:t>
      </w:r>
      <w:r w:rsidR="006338A6">
        <w:t xml:space="preserve"> z.k.ul. 8335 k.o.</w:t>
      </w:r>
      <w:r w:rsidR="00F91155">
        <w:t xml:space="preserve"> </w:t>
      </w:r>
      <w:r w:rsidR="006338A6" w:rsidRPr="006338A6">
        <w:t xml:space="preserve">325392, </w:t>
      </w:r>
      <w:r w:rsidR="00EB2679">
        <w:t>S</w:t>
      </w:r>
      <w:r w:rsidR="00EB2679" w:rsidRPr="006338A6">
        <w:t xml:space="preserve">esvetski </w:t>
      </w:r>
      <w:proofErr w:type="spellStart"/>
      <w:r w:rsidR="00EB2679">
        <w:t>K</w:t>
      </w:r>
      <w:r w:rsidR="00EB2679" w:rsidRPr="006338A6">
        <w:t>raljevec</w:t>
      </w:r>
      <w:proofErr w:type="spellEnd"/>
      <w:r w:rsidR="006338A6">
        <w:t xml:space="preserve">, </w:t>
      </w:r>
      <w:r w:rsidR="00A31AF0">
        <w:t xml:space="preserve">k.č.br. 5995/6 </w:t>
      </w:r>
      <w:proofErr w:type="spellStart"/>
      <w:r w:rsidR="00A31AF0">
        <w:t>KRASNJANSKA</w:t>
      </w:r>
      <w:proofErr w:type="spellEnd"/>
      <w:r w:rsidR="00A31AF0">
        <w:t xml:space="preserve"> ULICA,  LIVADA, </w:t>
      </w:r>
      <w:proofErr w:type="spellStart"/>
      <w:r w:rsidR="00A31AF0">
        <w:t>KRASNJANSKA</w:t>
      </w:r>
      <w:proofErr w:type="spellEnd"/>
      <w:r w:rsidR="00A31AF0">
        <w:t xml:space="preserve"> ULICA u površini od 308m</w:t>
      </w:r>
      <w:r w:rsidR="00262A1D">
        <w:t xml:space="preserve">2, te predložio Sudu otvaranje stečajnog postupka i unovčenje imovine dužnika. </w:t>
      </w:r>
    </w:p>
    <w:p w:rsidRDefault="00865B76" w:rsidP="00A31AF0" w:rsidR="00865B76">
      <w:pPr>
        <w:jc w:val="both"/>
      </w:pPr>
    </w:p>
    <w:p w:rsidRDefault="00FB43E1" w:rsidP="00A31AF0" w:rsidR="00FB43E1" w:rsidRPr="00DD4F68">
      <w:pPr>
        <w:jc w:val="both"/>
      </w:pPr>
    </w:p>
    <w:p w:rsidRDefault="00947AEF" w:rsidP="00947AEF" w:rsidR="00947AEF" w:rsidRPr="00DD4F68">
      <w:pPr>
        <w:jc w:val="center"/>
      </w:pPr>
      <w:r w:rsidRPr="00DD4F68">
        <w:t>Obrazloženje</w:t>
      </w:r>
    </w:p>
    <w:p w:rsidRDefault="00947AEF" w:rsidP="00947AEF" w:rsidR="00947AEF" w:rsidRPr="00DD4F68">
      <w:pPr>
        <w:jc w:val="center"/>
      </w:pPr>
    </w:p>
    <w:p w:rsidRDefault="00A31AF0" w:rsidP="00090C9B" w:rsidR="00947AEF">
      <w:pPr>
        <w:ind w:firstLine="720"/>
        <w:jc w:val="both"/>
      </w:pPr>
      <w:r>
        <w:t xml:space="preserve">Stečajni upravitelj je u </w:t>
      </w:r>
      <w:r w:rsidR="00262A1D">
        <w:t xml:space="preserve">podnesku </w:t>
      </w:r>
      <w:r w:rsidRPr="00A31AF0">
        <w:t>Izvješć</w:t>
      </w:r>
      <w:r w:rsidR="00262A1D">
        <w:t>e</w:t>
      </w:r>
      <w:r w:rsidRPr="00A31AF0">
        <w:t xml:space="preserve"> privremenog stečajnog upravitelja od 21. travnja 2017.</w:t>
      </w:r>
      <w:r w:rsidR="00A744C3">
        <w:t xml:space="preserve"> (list 34 i 35 spisa predmeta) te na ročištu održanom 17. svibnja 2017. (list 45 i 46 spisa predmeta)</w:t>
      </w:r>
      <w:r w:rsidR="003D3B86">
        <w:t xml:space="preserve"> ustvrdio da dužnik nema imovinu dovoljnu </w:t>
      </w:r>
      <w:r w:rsidR="00DA0486">
        <w:t>ni z</w:t>
      </w:r>
      <w:r w:rsidR="003D3B86">
        <w:t>a namirenje</w:t>
      </w:r>
      <w:r w:rsidR="00DA0486">
        <w:t xml:space="preserve"> troškova</w:t>
      </w:r>
      <w:r w:rsidR="003D3B86">
        <w:t xml:space="preserve"> </w:t>
      </w:r>
      <w:r w:rsidR="00DA0486">
        <w:t xml:space="preserve">postupka </w:t>
      </w:r>
      <w:r w:rsidR="003D3B86" w:rsidRPr="003D3B86">
        <w:t xml:space="preserve">te </w:t>
      </w:r>
      <w:r w:rsidR="00DA0486">
        <w:t xml:space="preserve">je </w:t>
      </w:r>
      <w:r w:rsidR="00FD6CAA" w:rsidRPr="003D3B86">
        <w:t>predlož</w:t>
      </w:r>
      <w:r w:rsidR="00FD6CAA">
        <w:t>io</w:t>
      </w:r>
      <w:r w:rsidR="003D3B86" w:rsidRPr="003D3B86">
        <w:t xml:space="preserve"> da se primjenom odredbe članka 132. Stečajnog zakona pozovu vjerovnici na predujam na ime troškova postupka u iznosu od 31.500,00 kn</w:t>
      </w:r>
      <w:r w:rsidR="00DA0486">
        <w:t>.</w:t>
      </w:r>
    </w:p>
    <w:p w:rsidRDefault="00DA0486" w:rsidP="00090C9B" w:rsidR="00DA0486">
      <w:pPr>
        <w:ind w:firstLine="720"/>
        <w:jc w:val="both"/>
      </w:pPr>
      <w:r>
        <w:t>Slijedom navedenog</w:t>
      </w:r>
      <w:r w:rsidR="00567059">
        <w:t>,</w:t>
      </w:r>
      <w:r>
        <w:t xml:space="preserve"> Sud je rješenjem od 24. svibnja 2017. </w:t>
      </w:r>
      <w:r w:rsidR="00814C0E">
        <w:t>pozvao vjerovnike da uplate predujam troškova</w:t>
      </w:r>
      <w:r w:rsidR="00FD6CAA">
        <w:t xml:space="preserve"> u iznosu od </w:t>
      </w:r>
      <w:r w:rsidR="00FD6CAA" w:rsidRPr="00FD6CAA">
        <w:t>31.500,00 kn</w:t>
      </w:r>
      <w:r w:rsidR="00814C0E">
        <w:t>. S obzirom da nitko od vjerovnika nije uplatio zatražene troškove</w:t>
      </w:r>
      <w:r w:rsidR="00FD6CAA">
        <w:t xml:space="preserve"> Sud je rješenjem od 7. srpnja 2017. otvorio stečajni postupak, imenovao stečajnog upravitelja i zaključio stečajni postupak nad dužnikom.</w:t>
      </w:r>
    </w:p>
    <w:p w:rsidRDefault="003212AD" w:rsidP="00090C9B" w:rsidR="00B74BCF">
      <w:pPr>
        <w:ind w:firstLine="720"/>
        <w:jc w:val="both"/>
      </w:pPr>
      <w:r>
        <w:t>Rješenjem ov</w:t>
      </w:r>
      <w:r w:rsidR="00567059">
        <w:t>og S</w:t>
      </w:r>
      <w:r w:rsidR="00B74BCF">
        <w:t xml:space="preserve">uda </w:t>
      </w:r>
      <w:proofErr w:type="spellStart"/>
      <w:r w:rsidR="00B74BCF">
        <w:t>Tt</w:t>
      </w:r>
      <w:proofErr w:type="spellEnd"/>
      <w:r w:rsidR="00B74BCF">
        <w:t>-27792-2 od 11. srpnja 2017. dužnik je brisan iz sudskog registra</w:t>
      </w:r>
      <w:r>
        <w:t>.</w:t>
      </w:r>
    </w:p>
    <w:p w:rsidRDefault="00F57760" w:rsidP="00090C9B" w:rsidR="00F57760">
      <w:pPr>
        <w:ind w:firstLine="720"/>
        <w:jc w:val="both"/>
      </w:pPr>
      <w:r>
        <w:t>RH Županijsko državno odvjetništvo u Zagrebu</w:t>
      </w:r>
      <w:r w:rsidR="003A3841">
        <w:t xml:space="preserve"> podneskom od 6. ožujka 2018.</w:t>
      </w:r>
      <w:r w:rsidR="00D90430">
        <w:t xml:space="preserve"> je predložilo</w:t>
      </w:r>
      <w:r>
        <w:t xml:space="preserve"> nastavak  </w:t>
      </w:r>
      <w:r w:rsidR="003A3841">
        <w:t xml:space="preserve">postupka radi unovčenja u izreci opisane </w:t>
      </w:r>
      <w:r w:rsidR="00292CF8">
        <w:t>imovine stečajnog dužnika, a</w:t>
      </w:r>
      <w:r w:rsidR="003A3841">
        <w:t xml:space="preserve"> prema </w:t>
      </w:r>
      <w:r w:rsidR="00292CF8">
        <w:t>podacima kojima raspolaže Porezna uprava</w:t>
      </w:r>
      <w:r w:rsidR="003A3841">
        <w:t xml:space="preserve"> vrijedne 46.720,52 kn.</w:t>
      </w:r>
    </w:p>
    <w:p w:rsidRDefault="00DA0486" w:rsidP="00090C9B" w:rsidR="00DA0486">
      <w:pPr>
        <w:ind w:firstLine="720"/>
        <w:jc w:val="both"/>
      </w:pPr>
      <w:r>
        <w:lastRenderedPageBreak/>
        <w:t>Slijed</w:t>
      </w:r>
      <w:r w:rsidR="00814C0E">
        <w:t>om navedenog te temeljem odredbi</w:t>
      </w:r>
      <w:r>
        <w:t xml:space="preserve"> članka </w:t>
      </w:r>
      <w:r w:rsidR="00814C0E">
        <w:t>90. i 91. Stečajnog zakona (NN 71/15) odlučio kao u izreci rješenja.</w:t>
      </w:r>
    </w:p>
    <w:p w:rsidRDefault="004774B9" w:rsidP="00865B76" w:rsidR="004774B9">
      <w:pPr>
        <w:jc w:val="center"/>
      </w:pPr>
    </w:p>
    <w:p w:rsidRDefault="00865B76" w:rsidP="0056388E" w:rsidR="00B639DE">
      <w:pPr>
        <w:jc w:val="center"/>
      </w:pPr>
      <w:r w:rsidRPr="00DD4F68">
        <w:t xml:space="preserve">U Zagrebu </w:t>
      </w:r>
      <w:r w:rsidR="00397CEC">
        <w:t>29</w:t>
      </w:r>
      <w:r w:rsidR="00DD4F68" w:rsidRPr="00DD4F68">
        <w:t xml:space="preserve">. </w:t>
      </w:r>
      <w:r w:rsidR="00397CEC">
        <w:t>svibnja</w:t>
      </w:r>
      <w:r w:rsidR="00DD4F68" w:rsidRPr="00DD4F68">
        <w:t xml:space="preserve"> 201</w:t>
      </w:r>
      <w:r w:rsidR="00397CEC">
        <w:t>8</w:t>
      </w:r>
      <w:r w:rsidR="00DD4F68" w:rsidRPr="00DD4F68">
        <w:t>.</w:t>
      </w:r>
    </w:p>
    <w:p w:rsidRDefault="00FB43E1" w:rsidP="0056388E" w:rsidR="00FB43E1" w:rsidRPr="00DD4F68">
      <w:pPr>
        <w:jc w:val="center"/>
      </w:pPr>
    </w:p>
    <w:p w:rsidRDefault="00865B76" w:rsidR="00865B76" w:rsidRPr="00DD4F68">
      <w:pPr>
        <w:pStyle w:val="Tijeloteksta"/>
        <w:ind w:left="5760"/>
        <w:rPr>
          <w:sz w:val="24"/>
          <w:szCs w:val="24"/>
        </w:rPr>
      </w:pPr>
      <w:r w:rsidRPr="00DD4F68">
        <w:rPr>
          <w:sz w:val="24"/>
          <w:szCs w:val="24"/>
        </w:rPr>
        <w:tab/>
        <w:t>SUDAC:</w:t>
      </w:r>
    </w:p>
    <w:p w:rsidRDefault="00865B76" w:rsidP="00090C9B" w:rsidR="00865B76">
      <w:pPr>
        <w:pStyle w:val="Tijeloteksta"/>
        <w:ind w:left="5760"/>
        <w:rPr>
          <w:sz w:val="24"/>
          <w:szCs w:val="24"/>
        </w:rPr>
      </w:pPr>
      <w:r w:rsidRPr="00DD4F68">
        <w:rPr>
          <w:sz w:val="24"/>
          <w:szCs w:val="24"/>
        </w:rPr>
        <w:t xml:space="preserve">     </w:t>
      </w:r>
      <w:r w:rsidR="00DD4F68" w:rsidRPr="00DD4F68">
        <w:rPr>
          <w:sz w:val="24"/>
          <w:szCs w:val="24"/>
        </w:rPr>
        <w:t>Mislav Kolakušić</w:t>
      </w:r>
      <w:r w:rsidR="00A445B6">
        <w:rPr>
          <w:sz w:val="24"/>
          <w:szCs w:val="24"/>
        </w:rPr>
        <w:t xml:space="preserve"> </w:t>
      </w:r>
      <w:r w:rsidR="00063E10">
        <w:rPr>
          <w:sz w:val="24"/>
          <w:szCs w:val="24"/>
        </w:rPr>
        <w:t>v.r.</w:t>
      </w:r>
    </w:p>
    <w:p w:rsidRDefault="00FB43E1" w:rsidP="00090C9B" w:rsidR="00FB43E1">
      <w:pPr>
        <w:pStyle w:val="Tijeloteksta"/>
        <w:ind w:left="5760"/>
        <w:rPr>
          <w:sz w:val="24"/>
          <w:szCs w:val="24"/>
        </w:rPr>
      </w:pPr>
    </w:p>
    <w:p w:rsidRDefault="00FB43E1" w:rsidP="00090C9B" w:rsidR="00FB43E1" w:rsidRPr="00DD4F68">
      <w:pPr>
        <w:pStyle w:val="Tijeloteksta"/>
        <w:ind w:left="5760"/>
      </w:pPr>
    </w:p>
    <w:p w:rsidRDefault="002072FA" w:rsidR="002072FA" w:rsidRPr="00DD4F68">
      <w:pPr>
        <w:pStyle w:val="Tijeloteksta"/>
        <w:jc w:val="left"/>
        <w:rPr>
          <w:sz w:val="24"/>
          <w:szCs w:val="24"/>
        </w:rPr>
      </w:pPr>
      <w:r w:rsidRPr="00DD4F68">
        <w:rPr>
          <w:sz w:val="24"/>
          <w:szCs w:val="24"/>
        </w:rPr>
        <w:t>UPUTA O PRAVNOM LIJEKU</w:t>
      </w:r>
    </w:p>
    <w:p w:rsidRDefault="002072FA" w:rsidP="00090C9B" w:rsidR="00090C9B">
      <w:pPr>
        <w:pStyle w:val="Tijeloteksta"/>
        <w:jc w:val="left"/>
        <w:rPr>
          <w:sz w:val="24"/>
          <w:szCs w:val="24"/>
        </w:rPr>
      </w:pPr>
      <w:r w:rsidRPr="00DD4F68">
        <w:rPr>
          <w:sz w:val="24"/>
          <w:szCs w:val="24"/>
        </w:rPr>
        <w:t xml:space="preserve">Protiv ovog rješenja </w:t>
      </w:r>
      <w:r w:rsidR="00FA1398">
        <w:rPr>
          <w:sz w:val="24"/>
          <w:szCs w:val="24"/>
        </w:rPr>
        <w:t>steč</w:t>
      </w:r>
      <w:r w:rsidR="00585780">
        <w:rPr>
          <w:sz w:val="24"/>
          <w:szCs w:val="24"/>
        </w:rPr>
        <w:t>a</w:t>
      </w:r>
      <w:r w:rsidR="00FA1398">
        <w:rPr>
          <w:sz w:val="24"/>
          <w:szCs w:val="24"/>
        </w:rPr>
        <w:t xml:space="preserve">jni vjerovnici imaju pravo žalbe </w:t>
      </w:r>
      <w:r w:rsidR="00585780">
        <w:rPr>
          <w:sz w:val="24"/>
          <w:szCs w:val="24"/>
        </w:rPr>
        <w:t xml:space="preserve">(članak </w:t>
      </w:r>
      <w:r w:rsidR="009E7AF1">
        <w:rPr>
          <w:sz w:val="24"/>
          <w:szCs w:val="24"/>
        </w:rPr>
        <w:t>91</w:t>
      </w:r>
      <w:r w:rsidR="00585780">
        <w:rPr>
          <w:sz w:val="24"/>
          <w:szCs w:val="24"/>
        </w:rPr>
        <w:t xml:space="preserve">. stavak 4. SZ-a) </w:t>
      </w:r>
      <w:r w:rsidRPr="00DD4F68">
        <w:rPr>
          <w:sz w:val="24"/>
          <w:szCs w:val="24"/>
        </w:rPr>
        <w:t>u roku od 8 dana.</w:t>
      </w:r>
      <w:r w:rsidR="00DD4F68">
        <w:rPr>
          <w:sz w:val="24"/>
          <w:szCs w:val="24"/>
        </w:rPr>
        <w:t xml:space="preserve"> </w:t>
      </w:r>
      <w:r w:rsidRPr="00DD4F68">
        <w:rPr>
          <w:sz w:val="24"/>
          <w:szCs w:val="24"/>
        </w:rPr>
        <w:t>Žalba se podnosi u 2 primjerka ovom sudu za Visoki</w:t>
      </w:r>
      <w:r w:rsidR="00DD4F68">
        <w:rPr>
          <w:sz w:val="24"/>
          <w:szCs w:val="24"/>
        </w:rPr>
        <w:t xml:space="preserve"> </w:t>
      </w:r>
      <w:r w:rsidRPr="00DD4F68">
        <w:rPr>
          <w:sz w:val="24"/>
          <w:szCs w:val="24"/>
        </w:rPr>
        <w:t>trgovački sud RH</w:t>
      </w:r>
      <w:r w:rsidR="00585780">
        <w:rPr>
          <w:sz w:val="24"/>
          <w:szCs w:val="24"/>
        </w:rPr>
        <w:t>.</w:t>
      </w:r>
    </w:p>
    <w:p w:rsidRDefault="00F81ABF" w:rsidP="00090C9B" w:rsidR="00F81ABF">
      <w:pPr>
        <w:pStyle w:val="Tijeloteksta"/>
        <w:jc w:val="left"/>
        <w:rPr>
          <w:sz w:val="24"/>
          <w:szCs w:val="24"/>
        </w:rPr>
      </w:pPr>
    </w:p>
    <w:p w:rsidRDefault="00063E10" w:rsidP="00090C9B" w:rsidR="00063E10">
      <w:pPr>
        <w:pStyle w:val="Tijeloteksta"/>
        <w:jc w:val="left"/>
        <w:rPr>
          <w:sz w:val="24"/>
          <w:szCs w:val="24"/>
        </w:rPr>
      </w:pPr>
    </w:p>
    <w:p w:rsidRDefault="00063E10" w:rsidR="00063E10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063E10" w:rsidR="00063E10" w:rsidRPr="000504A6">
      <w:r>
        <w:tab/>
        <w:t xml:space="preserve">      </w:t>
      </w:r>
      <w:r w:rsidRPr="000E6531">
        <w:t>Ivana Stampf</w:t>
      </w:r>
    </w:p>
    <w:p w:rsidRDefault="002442D9" w:rsidP="00063E10" w:rsidR="002442D9" w:rsidRPr="00F81ABF"/>
    <w:sectPr w:rsidR="002442D9" w:rsidRPr="00F81AB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B85E67"/>
    <w:multiLevelType w:val="hybridMultilevel"/>
    <w:tmpl w:val="907ED3A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8AF41F6"/>
    <w:multiLevelType w:val="hybridMultilevel"/>
    <w:tmpl w:val="CCC064F0"/>
    <w:lvl w:tplc="35264D46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0070"/>
    <w:rsid w:val="00063E10"/>
    <w:rsid w:val="00066F44"/>
    <w:rsid w:val="00075A0D"/>
    <w:rsid w:val="00090C9B"/>
    <w:rsid w:val="000E6EB2"/>
    <w:rsid w:val="0017650A"/>
    <w:rsid w:val="00193782"/>
    <w:rsid w:val="001E25B2"/>
    <w:rsid w:val="002072FA"/>
    <w:rsid w:val="002209E5"/>
    <w:rsid w:val="002442D9"/>
    <w:rsid w:val="00262A1D"/>
    <w:rsid w:val="002829BA"/>
    <w:rsid w:val="00292CF8"/>
    <w:rsid w:val="002F0070"/>
    <w:rsid w:val="002F7D57"/>
    <w:rsid w:val="00301171"/>
    <w:rsid w:val="003212AD"/>
    <w:rsid w:val="00347BB4"/>
    <w:rsid w:val="00397CEC"/>
    <w:rsid w:val="003A3841"/>
    <w:rsid w:val="003D3B86"/>
    <w:rsid w:val="00462D6C"/>
    <w:rsid w:val="004774B9"/>
    <w:rsid w:val="004A1EC0"/>
    <w:rsid w:val="004B7F3F"/>
    <w:rsid w:val="004C6D55"/>
    <w:rsid w:val="004E5469"/>
    <w:rsid w:val="004F022B"/>
    <w:rsid w:val="005071FA"/>
    <w:rsid w:val="00522F8C"/>
    <w:rsid w:val="00551D43"/>
    <w:rsid w:val="0056388E"/>
    <w:rsid w:val="00566409"/>
    <w:rsid w:val="00567059"/>
    <w:rsid w:val="00585780"/>
    <w:rsid w:val="006338A6"/>
    <w:rsid w:val="006A3E8A"/>
    <w:rsid w:val="006B3353"/>
    <w:rsid w:val="006E4475"/>
    <w:rsid w:val="007141AF"/>
    <w:rsid w:val="007A6843"/>
    <w:rsid w:val="007B3F07"/>
    <w:rsid w:val="00803694"/>
    <w:rsid w:val="00814C0E"/>
    <w:rsid w:val="00865B76"/>
    <w:rsid w:val="008B05F8"/>
    <w:rsid w:val="008E562D"/>
    <w:rsid w:val="00904F9D"/>
    <w:rsid w:val="0094592E"/>
    <w:rsid w:val="00947AEF"/>
    <w:rsid w:val="009E7AF1"/>
    <w:rsid w:val="00A31AF0"/>
    <w:rsid w:val="00A445B6"/>
    <w:rsid w:val="00A744C3"/>
    <w:rsid w:val="00AA1B19"/>
    <w:rsid w:val="00AD3A6C"/>
    <w:rsid w:val="00B639DE"/>
    <w:rsid w:val="00B74BCF"/>
    <w:rsid w:val="00D4514D"/>
    <w:rsid w:val="00D90430"/>
    <w:rsid w:val="00DA0486"/>
    <w:rsid w:val="00DB06B8"/>
    <w:rsid w:val="00DD4F68"/>
    <w:rsid w:val="00EB2679"/>
    <w:rsid w:val="00EC6C37"/>
    <w:rsid w:val="00ED4BB3"/>
    <w:rsid w:val="00F252B0"/>
    <w:rsid w:val="00F4026B"/>
    <w:rsid w:val="00F42E67"/>
    <w:rsid w:val="00F57760"/>
    <w:rsid w:val="00F81ABF"/>
    <w:rsid w:val="00F91155"/>
    <w:rsid w:val="00FA1398"/>
    <w:rsid w:val="00FA16DF"/>
    <w:rsid w:val="00FB43E1"/>
    <w:rsid w:val="00FD6CAA"/>
    <w:rsid w:val="00FF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007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65B76"/>
    <w:pPr>
      <w:jc w:val="both"/>
    </w:pPr>
    <w:rPr>
      <w:sz w:val="20"/>
      <w:szCs w:val="20"/>
    </w:rPr>
  </w:style>
  <w:style w:styleId="Tekstbalonia" w:type="paragraph">
    <w:name w:val="Balloon Text"/>
    <w:basedOn w:val="Normal"/>
    <w:link w:val="TekstbaloniaChar"/>
    <w:rsid w:val="00090C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0C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3E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E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E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E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E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007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65B76"/>
    <w:pPr>
      <w:jc w:val="both"/>
    </w:pPr>
    <w:rPr>
      <w:sz w:val="20"/>
      <w:szCs w:val="20"/>
    </w:rPr>
  </w:style>
  <w:style w:styleId="Tekstbalonia" w:type="paragraph">
    <w:name w:val="Balloon Text"/>
    <w:basedOn w:val="Normal"/>
    <w:link w:val="TekstbaloniaChar"/>
    <w:rsid w:val="00090C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0C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3E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E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E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E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E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za očitovanje stečajnom upravitelju</izvorni_sadrzaj>
    <derivirana_varijabla naziv="DomainObject.Primjedba_1">nalog za očitovanje stečajnom upravitelju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7346</izvorni_sadrzaj>
    <derivirana_varijabla naziv="DomainObject.Predmet.Broj_1">7346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srpnja 2017.</izvorni_sadrzaj>
    <derivirana_varijabla naziv="DomainObject.Predmet.DatumRjesavanja_1">10.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St-7346/2015</izvorni_sadrzaj>
    <derivirana_varijabla naziv="DomainObject.Predmet.OznakaBroj_1">St-7346/2015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ALBULA DEI d.o.o.</izvorni_sadrzaj>
    <derivirana_varijabla naziv="DomainObject.Predmet.ProtustrankaFormated_1">  ALBULA DEI d.o.o.</derivirana_varijabla>
  </DomainObject.Predmet.ProtustrankaFormated>
  <DomainObject.Predmet.ProtustrankaFormatedOIB>
    <izvorni_sadrzaj>  ALBULA DEI d.o.o., OIB 27319825405</izvorni_sadrzaj>
    <derivirana_varijabla naziv="DomainObject.Predmet.ProtustrankaFormatedOIB_1">  ALBULA DEI d.o.o., OIB 27319825405</derivirana_varijabla>
  </DomainObject.Predmet.ProtustrankaFormatedOIB>
  <DomainObject.Predmet.ProtustrankaFormatedWithAdress>
    <izvorni_sadrzaj> ALBULA DEI d.o.o., Supetarska 2, 10000 Zagreb</izvorni_sadrzaj>
    <derivirana_varijabla naziv="DomainObject.Predmet.ProtustrankaFormatedWithAdress_1"> ALBULA DEI d.o.o., Supetarska 2, 10000 Zagreb</derivirana_varijabla>
  </DomainObject.Predmet.ProtustrankaFormatedWithAdress>
  <DomainObject.Predmet.ProtustrankaFormatedWithAdressOIB>
    <izvorni_sadrzaj> ALBULA DEI d.o.o., OIB 27319825405, Supetarska 2, 10000 Zagreb</izvorni_sadrzaj>
    <derivirana_varijabla naziv="DomainObject.Predmet.ProtustrankaFormatedWithAdressOIB_1"> ALBULA DEI d.o.o., OIB 27319825405, Supetarska 2, 10000 Zagreb</derivirana_varijabla>
  </DomainObject.Predmet.ProtustrankaFormatedWithAdressOIB>
  <DomainObject.Predmet.ProtustrankaWithAdress>
    <izvorni_sadrzaj>ALBULA DEI d.o.o. Supetarska 2, 10000 Zagreb</izvorni_sadrzaj>
    <derivirana_varijabla naziv="DomainObject.Predmet.ProtustrankaWithAdress_1">ALBULA DEI d.o.o. Supetarska 2, 10000 Zagreb</derivirana_varijabla>
  </DomainObject.Predmet.ProtustrankaWithAdress>
  <DomainObject.Predmet.ProtustrankaWithAdressOIB>
    <izvorni_sadrzaj>ALBULA DEI d.o.o., OIB 27319825405, Supetarska 2, 10000 Zagreb</izvorni_sadrzaj>
    <derivirana_varijabla naziv="DomainObject.Predmet.ProtustrankaWithAdressOIB_1">ALBULA DEI d.o.o., OIB 27319825405, Supetarska 2, 10000 Zagreb</derivirana_varijabla>
  </DomainObject.Predmet.ProtustrankaWithAdressOIB>
  <DomainObject.Predmet.ProtustrankaNazivFormated>
    <izvorni_sadrzaj>ALBULA DEI d.o.o.</izvorni_sadrzaj>
    <derivirana_varijabla naziv="DomainObject.Predmet.ProtustrankaNazivFormated_1">ALBULA DEI d.o.o.</derivirana_varijabla>
  </DomainObject.Predmet.ProtustrankaNazivFormated>
  <DomainObject.Predmet.ProtustrankaNazivFormatedOIB>
    <izvorni_sadrzaj>ALBULA DEI d.o.o., OIB 27319825405</izvorni_sadrzaj>
    <derivirana_varijabla naziv="DomainObject.Predmet.ProtustrankaNazivFormatedOIB_1">ALBULA DEI d.o.o., OIB 27319825405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Sabid Muhić; VJEROVNICI</izvorni_sadrzaj>
    <derivirana_varijabla naziv="DomainObject.Predmet.StrankaFormated_1">  Sabid Muhić; VJEROVNICI</derivirana_varijabla>
  </DomainObject.Predmet.StrankaFormated>
  <DomainObject.Predmet.StrankaFormatedOIB>
    <izvorni_sadrzaj>  Sabid Muhić, OIB 71128982006; VJEROVNICI</izvorni_sadrzaj>
    <derivirana_varijabla naziv="DomainObject.Predmet.StrankaFormatedOIB_1">  Sabid Muhić, OIB 71128982006; VJEROVNICI</derivirana_varijabla>
  </DomainObject.Predmet.StrankaFormatedOIB>
  <DomainObject.Predmet.StrankaFormatedWithAdress>
    <izvorni_sadrzaj> Sabid Muhić, Supetarska 2, 10000 Zagreb; VJEROVNICI</izvorni_sadrzaj>
    <derivirana_varijabla naziv="DomainObject.Predmet.StrankaFormatedWithAdress_1"> Sabid Muhić, Supetarska 2, 10000 Zagreb; VJEROVNICI</derivirana_varijabla>
  </DomainObject.Predmet.StrankaFormatedWithAdress>
  <DomainObject.Predmet.StrankaFormatedWithAdressOIB>
    <izvorni_sadrzaj> Sabid Muhić, OIB 71128982006, Supetarska 2, 10000 Zagreb; VJEROVNICI</izvorni_sadrzaj>
    <derivirana_varijabla naziv="DomainObject.Predmet.StrankaFormatedWithAdressOIB_1"> Sabid Muhić, OIB 71128982006, Supetarska 2, 10000 Zagreb; VJEROVNICI</derivirana_varijabla>
  </DomainObject.Predmet.StrankaFormatedWithAdressOIB>
  <DomainObject.Predmet.StrankaWithAdress>
    <izvorni_sadrzaj>Sabid Muhić Supetarska 2,10000 Zagreb,VJEROVNICI </izvorni_sadrzaj>
    <derivirana_varijabla naziv="DomainObject.Predmet.StrankaWithAdress_1">Sabid Muhić Supetarska 2,10000 Zagreb,VJEROVNICI </derivirana_varijabla>
  </DomainObject.Predmet.StrankaWithAdress>
  <DomainObject.Predmet.StrankaWithAdressOIB>
    <izvorni_sadrzaj>Sabid Muhić, OIB 71128982006, Supetarska 2,10000 Zagreb,VJEROVNICI</izvorni_sadrzaj>
    <derivirana_varijabla naziv="DomainObject.Predmet.StrankaWithAdressOIB_1">Sabid Muhić, OIB 71128982006, Supetarska 2,10000 Zagreb,VJEROVNICI</derivirana_varijabla>
  </DomainObject.Predmet.StrankaWithAdressOIB>
  <DomainObject.Predmet.StrankaNazivFormated>
    <izvorni_sadrzaj>Sabid Muhić,VJEROVNICI</izvorni_sadrzaj>
    <derivirana_varijabla naziv="DomainObject.Predmet.StrankaNazivFormated_1">Sabid Muhić,VJEROVNICI</derivirana_varijabla>
  </DomainObject.Predmet.StrankaNazivFormated>
  <DomainObject.Predmet.StrankaNazivFormatedOIB>
    <izvorni_sadrzaj>Sabid Muhić, OIB 71128982006,VJEROVNICI</izvorni_sadrzaj>
    <derivirana_varijabla naziv="DomainObject.Predmet.StrankaNazivFormatedOIB_1">Sabid Muhić, OIB 71128982006,VJEROVNICI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Sabid Muhić</item>
      <item>VJEROVNICI</item>
    </izvorni_sadrzaj>
    <derivirana_varijabla naziv="DomainObject.Predmet.StrankaListFormated_1">
      <item>Sabid Muhić</item>
      <item>VJEROVNICI</item>
    </derivirana_varijabla>
  </DomainObject.Predmet.StrankaListFormated>
  <DomainObject.Predmet.StrankaListFormatedOIB>
    <izvorni_sadrzaj>
      <item>Sabid Muhić, OIB 71128982006</item>
      <item>VJEROVNICI</item>
    </izvorni_sadrzaj>
    <derivirana_varijabla naziv="DomainObject.Predmet.StrankaListFormatedOIB_1">
      <item>Sabid Muhić, OIB 71128982006</item>
      <item>VJEROVNICI</item>
    </derivirana_varijabla>
  </DomainObject.Predmet.StrankaListFormatedOIB>
  <DomainObject.Predmet.StrankaListFormatedWithAdress>
    <izvorni_sadrzaj>
      <item>Sabid Muhić, Supetarska 2, 10000 Zagreb</item>
      <item>VJEROVNICI</item>
    </izvorni_sadrzaj>
    <derivirana_varijabla naziv="DomainObject.Predmet.StrankaListFormatedWithAdress_1">
      <item>Sabid Muhić, Supetarska 2, 10000 Zagreb</item>
      <item>VJEROVNICI</item>
    </derivirana_varijabla>
  </DomainObject.Predmet.StrankaListFormatedWithAdress>
  <DomainObject.Predmet.StrankaListFormatedWithAdressOIB>
    <izvorni_sadrzaj>
      <item>Sabid Muhić, OIB 71128982006, Supetarska 2, 10000 Zagreb</item>
      <item>VJEROVNICI</item>
    </izvorni_sadrzaj>
    <derivirana_varijabla naziv="DomainObject.Predmet.StrankaListFormatedWithAdressOIB_1">
      <item>Sabid Muhić, OIB 71128982006, Supetarska 2, 10000 Zagreb</item>
      <item>VJEROVNICI</item>
    </derivirana_varijabla>
  </DomainObject.Predmet.StrankaListFormatedWithAdressOIB>
  <DomainObject.Predmet.StrankaListNazivFormated>
    <izvorni_sadrzaj>
      <item>Sabid Muhić</item>
      <item>VJEROVNICI</item>
    </izvorni_sadrzaj>
    <derivirana_varijabla naziv="DomainObject.Predmet.StrankaListNazivFormated_1">
      <item>Sabid Muhić</item>
      <item>VJEROVNICI</item>
    </derivirana_varijabla>
  </DomainObject.Predmet.StrankaListNazivFormated>
  <DomainObject.Predmet.StrankaListNazivFormatedOIB>
    <izvorni_sadrzaj>
      <item>Sabid Muhić, OIB 71128982006</item>
      <item>VJEROVNICI</item>
    </izvorni_sadrzaj>
    <derivirana_varijabla naziv="DomainObject.Predmet.StrankaListNazivFormatedOIB_1">
      <item>Sabid Muhić, OIB 71128982006</item>
      <item>VJEROVNICI</item>
    </derivirana_varijabla>
  </DomainObject.Predmet.StrankaListNazivFormatedOIB>
  <DomainObject.Predmet.ProtuStrankaListFormated>
    <izvorni_sadrzaj>
      <item>ALBULA DEI d.o.o.</item>
    </izvorni_sadrzaj>
    <derivirana_varijabla naziv="DomainObject.Predmet.ProtuStrankaListFormated_1">
      <item>ALBULA DEI d.o.o.</item>
    </derivirana_varijabla>
  </DomainObject.Predmet.ProtuStrankaListFormated>
  <DomainObject.Predmet.ProtuStrankaListFormatedOIB>
    <izvorni_sadrzaj>
      <item>ALBULA DEI d.o.o., OIB 27319825405</item>
    </izvorni_sadrzaj>
    <derivirana_varijabla naziv="DomainObject.Predmet.ProtuStrankaListFormatedOIB_1">
      <item>ALBULA DEI d.o.o., OIB 27319825405</item>
    </derivirana_varijabla>
  </DomainObject.Predmet.ProtuStrankaListFormatedOIB>
  <DomainObject.Predmet.ProtuStrankaListFormatedWithAdress>
    <izvorni_sadrzaj>
      <item>ALBULA DEI d.o.o., Supetarska 2, 10000 Zagreb</item>
    </izvorni_sadrzaj>
    <derivirana_varijabla naziv="DomainObject.Predmet.ProtuStrankaListFormatedWithAdress_1">
      <item>ALBULA DEI d.o.o., Supetarska 2, 10000 Zagreb</item>
    </derivirana_varijabla>
  </DomainObject.Predmet.ProtuStrankaListFormatedWithAdress>
  <DomainObject.Predmet.ProtuStrankaListFormatedWithAdressOIB>
    <izvorni_sadrzaj>
      <item>ALBULA DEI d.o.o., OIB 27319825405, Supetarska 2, 10000 Zagreb</item>
    </izvorni_sadrzaj>
    <derivirana_varijabla naziv="DomainObject.Predmet.ProtuStrankaListFormatedWithAdressOIB_1">
      <item>ALBULA DEI d.o.o., OIB 27319825405, Supetarska 2, 10000 Zagreb</item>
    </derivirana_varijabla>
  </DomainObject.Predmet.ProtuStrankaListFormatedWithAdressOIB>
  <DomainObject.Predmet.ProtuStrankaListNazivFormated>
    <izvorni_sadrzaj>
      <item>ALBULA DEI d.o.o.</item>
    </izvorni_sadrzaj>
    <derivirana_varijabla naziv="DomainObject.Predmet.ProtuStrankaListNazivFormated_1">
      <item>ALBULA DEI d.o.o.</item>
    </derivirana_varijabla>
  </DomainObject.Predmet.ProtuStrankaListNazivFormated>
  <DomainObject.Predmet.ProtuStrankaListNazivFormatedOIB>
    <izvorni_sadrzaj>
      <item>ALBULA DEI d.o.o., OIB 27319825405</item>
    </izvorni_sadrzaj>
    <derivirana_varijabla naziv="DomainObject.Predmet.ProtuStrankaListNazivFormatedOIB_1">
      <item>ALBULA DEI d.o.o., OIB 27319825405</item>
    </derivirana_varijabla>
  </DomainObject.Predmet.ProtuStrankaListNazivFormatedOIB>
  <DomainObject.Predmet.OstaliListFormated>
    <izvorni_sadrzaj>
      <item>Nikola Barišić</item>
    </izvorni_sadrzaj>
    <derivirana_varijabla naziv="DomainObject.Predmet.OstaliListFormated_1">
      <item>Nikola Barišić</item>
    </derivirana_varijabla>
  </DomainObject.Predmet.OstaliListFormated>
  <DomainObject.Predmet.OstaliListFormatedOIB>
    <izvorni_sadrzaj>
      <item>Nikola Barišić, OIB 20700348036</item>
    </izvorni_sadrzaj>
    <derivirana_varijabla naziv="DomainObject.Predmet.OstaliListFormatedOIB_1">
      <item>Nikola Barišić, OIB 20700348036</item>
    </derivirana_varijabla>
  </DomainObject.Predmet.OstaliListFormatedOIB>
  <DomainObject.Predmet.OstaliListFormatedWithAdress>
    <izvorni_sadrzaj>
      <item>Nikola Barišić, Ulica Marka Bahovca 17, 10430 Samobor</item>
    </izvorni_sadrzaj>
    <derivirana_varijabla naziv="DomainObject.Predmet.OstaliListFormatedWithAdress_1">
      <item>Nikola Barišić, Ulica Marka Bahovca 17, 10430 Samobor</item>
    </derivirana_varijabla>
  </DomainObject.Predmet.OstaliListFormatedWithAdress>
  <DomainObject.Predmet.OstaliListFormatedWithAdressOIB>
    <izvorni_sadrzaj>
      <item>Nikola Barišić, OIB 20700348036, Ulica Marka Bahovca 17, 10430 Samobor</item>
    </izvorni_sadrzaj>
    <derivirana_varijabla naziv="DomainObject.Predmet.OstaliListFormatedWithAdressOIB_1">
      <item>Nikola Barišić, OIB 20700348036, Ulica Marka Bahovca 17, 10430 Samobor</item>
    </derivirana_varijabla>
  </DomainObject.Predmet.OstaliListFormatedWithAdressOIB>
  <DomainObject.Predmet.OstaliListNazivFormated>
    <izvorni_sadrzaj>
      <item>Nikola Barišić</item>
    </izvorni_sadrzaj>
    <derivirana_varijabla naziv="DomainObject.Predmet.OstaliListNazivFormated_1">
      <item>Nikola Barišić</item>
    </derivirana_varijabla>
  </DomainObject.Predmet.OstaliListNazivFormated>
  <DomainObject.Predmet.OstaliListNazivFormatedOIB>
    <izvorni_sadrzaj>
      <item>Nikola Barišić, OIB 20700348036</item>
    </izvorni_sadrzaj>
    <derivirana_varijabla naziv="DomainObject.Predmet.OstaliListNazivFormatedOIB_1">
      <item>Nikola Barišić, OIB 20700348036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Sabid Muhić i dr.</izvorni_sadrzaj>
    <derivirana_varijabla naziv="DomainObject.Predmet.StrankaIDrugi_1">Sabid Muhić i dr.</derivirana_varijabla>
  </DomainObject.Predmet.StrankaIDrugi>
  <DomainObject.Predmet.ProtustrankaIDrugi>
    <izvorni_sadrzaj>ALBULA DEI d.o.o.</izvorni_sadrzaj>
    <derivirana_varijabla naziv="DomainObject.Predmet.ProtustrankaIDrugi_1">ALBULA DEI d.o.o.</derivirana_varijabla>
  </DomainObject.Predmet.ProtustrankaIDrugi>
  <DomainObject.Predmet.StrankaIDrugiAdressOIB>
    <izvorni_sadrzaj>Sabid Muhić, OIB 71128982006, Supetarska 2, 10000 Zagreb i dr.</izvorni_sadrzaj>
    <derivirana_varijabla naziv="DomainObject.Predmet.StrankaIDrugiAdressOIB_1">Sabid Muhić, OIB 71128982006, Supetarska 2, 10000 Zagreb i dr.</derivirana_varijabla>
  </DomainObject.Predmet.StrankaIDrugiAdressOIB>
  <DomainObject.Predmet.ProtustrankaIDrugiAdressOIB>
    <izvorni_sadrzaj>ALBULA DEI d.o.o., OIB 27319825405, Supetarska 2, 10000 Zagreb</izvorni_sadrzaj>
    <derivirana_varijabla naziv="DomainObject.Predmet.ProtustrankaIDrugiAdressOIB_1">ALBULA DEI d.o.o., OIB 27319825405, Supetarska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srpnja 2017.</izvorni_sadrzaj>
    <derivirana_varijabla naziv="DomainObject.Predmet.OdlukaRjesenje.DatumDonosenjaOdluke_1">7. srpnja 2017.</derivirana_varijabla>
  </DomainObject.Predmet.OdlukaRjesenje.DatumDonosenjaOdluke>
  <DomainObject.Predmet.OdlukaRjesenje.DatumPravomocnosti>
    <izvorni_sadrzaj>25. srpnja 2017.</izvorni_sadrzaj>
    <derivirana_varijabla naziv="DomainObject.Predmet.OdlukaRjesenje.DatumPravomocnosti_1">25. srpnja 2017.</derivirana_varijabla>
  </DomainObject.Predmet.OdlukaRjesenje.DatumPravomocnosti>
  <DomainObject.Predmet.OdlukaRjesenje.Oznaka>
    <izvorni_sadrzaj>St-7346/2015-12</izvorni_sadrzaj>
    <derivirana_varijabla naziv="DomainObject.Predmet.OdlukaRjesenje.Oznaka_1">St-7346/2015-12</derivirana_varijabla>
  </DomainObject.Predmet.OdlukaRjesenje.Oznaka>
  <DomainObject.Predmet.SudioniciListNaziv>
    <izvorni_sadrzaj>
      <item>Sabid Muhić</item>
      <item>ALBULA DEI d.o.o.</item>
      <item>Nikola Barišić</item>
      <item>VJEROVNICI</item>
    </izvorni_sadrzaj>
    <derivirana_varijabla naziv="DomainObject.Predmet.SudioniciListNaziv_1">
      <item>Sabid Muhić</item>
      <item>ALBULA DEI d.o.o.</item>
      <item>Nikola Barišić</item>
      <item>VJEROVNICI</item>
    </derivirana_varijabla>
  </DomainObject.Predmet.SudioniciListNaziv>
  <DomainObject.Predmet.SudioniciListAdressOIB>
    <izvorni_sadrzaj>
      <item>Sabid Muhić, OIB 71128982006, Supetarska 2,10000 Zagreb</item>
      <item>ALBULA DEI d.o.o., OIB 27319825405, Supetarska 2,10000 Zagreb</item>
      <item>Nikola Barišić, OIB 20700348036, Ulica Marka Bahovca 17,10430 Samobor</item>
      <item>VJEROVNICI</item>
    </izvorni_sadrzaj>
    <derivirana_varijabla naziv="DomainObject.Predmet.SudioniciListAdressOIB_1">
      <item>Sabid Muhić, OIB 71128982006, Supetarska 2,10000 Zagreb</item>
      <item>ALBULA DEI d.o.o., OIB 27319825405, Supetarska 2,10000 Zagreb</item>
      <item>Nikola Barišić, OIB 20700348036, Ulica Marka Bahovca 17,10430 Samobor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71128982006</item>
      <item>, OIB 27319825405</item>
      <item>, OIB 20700348036</item>
      <item>, OIB null</item>
    </izvorni_sadrzaj>
    <derivirana_varijabla naziv="DomainObject.Predmet.SudioniciListNazivOIB_1">
      <item>, OIB 71128982006</item>
      <item>, OIB 27319825405</item>
      <item>, OIB 20700348036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2013</properties:Characters>
  <properties:Lines>58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2018-05-29T09:01:00Z</dcterms:created>
  <dc:creator>nmarkovic</dc:creator>
  <cp:lastModifiedBy>Ivana Stampf</cp:lastModifiedBy>
  <cp:lastPrinted>2016-03-29T09:02:00Z</cp:lastPrinted>
  <dcterms:modified xmlns:xsi="http://www.w3.org/2001/XMLSchema-instance" xsi:type="dcterms:W3CDTF">2018-05-29T09:29:00Z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 St-7346-15 očitovanje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