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7f24" w14:paraId="ea57f24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503F8">
        <w:rPr>
          <w:rFonts w:cs="Times New Roman" w:hAnsi="Times New Roman" w:ascii="Times New Roman"/>
          <w:sz w:val="24"/>
          <w:szCs w:val="24"/>
        </w:rPr>
        <w:t>18</w:t>
      </w:r>
      <w:r w:rsidR="00BB038D">
        <w:rPr>
          <w:rFonts w:cs="Times New Roman" w:hAnsi="Times New Roman" w:ascii="Times New Roman"/>
          <w:sz w:val="24"/>
          <w:szCs w:val="24"/>
        </w:rPr>
        <w:t>3</w:t>
      </w:r>
      <w:r w:rsidR="00782157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Osijek, Podružnica Slavonski Brod, Petra Krešimira IV 20, za pokretanje skraćenog stečajnog postupka  nad </w:t>
      </w:r>
      <w:r w:rsidR="00BB038D">
        <w:rPr>
          <w:rFonts w:cs="Times New Roman" w:hAnsi="Times New Roman" w:ascii="Times New Roman"/>
          <w:b/>
          <w:sz w:val="24"/>
          <w:szCs w:val="24"/>
        </w:rPr>
        <w:t>TABULA j.d.o.o. za graditeljstvo, proizvodnju i usluge, Trnjani, Ulica baruna Franje Trenka 41, OIB: 38672482596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>
        <w:rPr>
          <w:rFonts w:cs="Times New Roman" w:hAnsi="Times New Roman" w:ascii="Times New Roman"/>
          <w:sz w:val="24"/>
          <w:szCs w:val="24"/>
        </w:rPr>
        <w:t>7.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2016.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BB038D">
        <w:rPr>
          <w:rFonts w:cs="Times New Roman" w:hAnsi="Times New Roman" w:ascii="Times New Roman"/>
          <w:b/>
          <w:sz w:val="24"/>
          <w:szCs w:val="24"/>
        </w:rPr>
        <w:t>TABULA j.d.o.o. za graditeljstvo, proizvodnju i usluge, Trnjani, Ulica baruna Franje Trenka 41, OIB: 38672482596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7.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godine, u </w:t>
      </w:r>
      <w:r w:rsidR="00BB038D">
        <w:rPr>
          <w:rFonts w:cs="Times New Roman" w:hAnsi="Times New Roman" w:ascii="Times New Roman"/>
          <w:sz w:val="24"/>
          <w:szCs w:val="24"/>
        </w:rPr>
        <w:t>14,15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BB038D">
        <w:rPr>
          <w:rFonts w:cs="Times New Roman" w:hAnsi="Times New Roman" w:ascii="Times New Roman"/>
          <w:b/>
          <w:sz w:val="24"/>
          <w:szCs w:val="24"/>
        </w:rPr>
        <w:t>Mateo Erceg, Zagreb, Radnička cesta 30, OIB: 93602617826.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503F8">
        <w:rPr>
          <w:rFonts w:cs="Times New Roman" w:hAnsi="Times New Roman" w:ascii="Times New Roman"/>
          <w:sz w:val="24"/>
          <w:szCs w:val="24"/>
        </w:rPr>
        <w:t>18</w:t>
      </w:r>
      <w:r w:rsidR="00BB038D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4503F8">
        <w:rPr>
          <w:rFonts w:cs="Times New Roman" w:hAnsi="Times New Roman" w:ascii="Times New Roman"/>
          <w:b/>
          <w:sz w:val="24"/>
          <w:szCs w:val="24"/>
        </w:rPr>
        <w:t>5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 w:rsidR="009E0292">
        <w:rPr>
          <w:rFonts w:cs="Times New Roman" w:hAnsi="Times New Roman" w:ascii="Times New Roman"/>
          <w:b/>
          <w:sz w:val="24"/>
          <w:szCs w:val="24"/>
        </w:rPr>
        <w:t>2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503F8">
        <w:rPr>
          <w:rFonts w:cs="Times New Roman" w:hAnsi="Times New Roman" w:ascii="Times New Roman"/>
          <w:sz w:val="24"/>
          <w:szCs w:val="24"/>
        </w:rPr>
        <w:t>18</w:t>
      </w:r>
      <w:r w:rsidR="00BB038D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>
        <w:rPr>
          <w:rFonts w:cs="Times New Roman" w:hAnsi="Times New Roman" w:ascii="Times New Roman"/>
          <w:sz w:val="24"/>
          <w:szCs w:val="24"/>
        </w:rPr>
        <w:t xml:space="preserve">7. lipnja </w:t>
      </w:r>
      <w:r w:rsidRPr="007F5C1E">
        <w:rPr>
          <w:rFonts w:cs="Times New Roman" w:hAnsi="Times New Roman" w:ascii="Times New Roman"/>
          <w:sz w:val="24"/>
          <w:szCs w:val="24"/>
        </w:rPr>
        <w:t>2016.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D178C"/>
    <w:rsid w:val="004503F8"/>
    <w:rsid w:val="00576119"/>
    <w:rsid w:val="00655078"/>
    <w:rsid w:val="00774751"/>
    <w:rsid w:val="00782157"/>
    <w:rsid w:val="007F5C1E"/>
    <w:rsid w:val="009E0292"/>
    <w:rsid w:val="00A44CA2"/>
    <w:rsid w:val="00BB038D"/>
    <w:rsid w:val="00C02610"/>
    <w:rsid w:val="00F56DF6"/>
    <w:rsid w:val="00FE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B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4B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B7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B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B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B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4B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B7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B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B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TABULA jednostavno društvo s ograničenom odgovornošću za graditeljstvo,  proizvodnju i usluge</izvorni_sadrzaj>
    <derivirana_varijabla naziv="DomainObject.Predmet.ProtustrankaFormated_1">  TABULA jednostavno društvo s ograničenom odgovornošću za graditeljstvo,  proizvodnju i usluge</derivirana_varijabla>
  </DomainObject.Predmet.ProtustrankaFormated>
  <DomainObject.Predmet.ProtustrankaFormatedOIB>
    <izvorni_sadrzaj>  TABULA jednostavno društvo s ograničenom odgovornošću za graditeljstvo,  proizvodnju i usluge, OIB 38672482596</izvorni_sadrzaj>
    <derivirana_varijabla naziv="DomainObject.Predmet.ProtustrankaFormatedOIB_1">  TABULA jednostavno društvo s ograničenom odgovornošću za graditeljstvo,  proizvodnju i usluge, OIB 38672482596</derivirana_varijabla>
  </DomainObject.Predmet.ProtustrankaFormatedOIB>
  <DomainObject.Predmet.ProtustrankaFormatedWithAdress>
    <izvorni_sadrzaj> TABULA jednostavno društvo s ograničenom odgovornošću za graditeljstvo,  proizvodnju i usluge, Ulica baruna Franje Trenka 41, 35212 Trnjani</izvorni_sadrzaj>
    <derivirana_varijabla naziv="DomainObject.Predmet.ProtustrankaFormatedWithAdress_1"> TABULA jednostavno društvo s ograničenom odgovornošću za graditeljstvo,  proizvodnju i usluge, Ulica baruna Franje Trenka 41, 35212 Trnjani</derivirana_varijabla>
  </DomainObject.Predmet.ProtustrankaFormatedWithAdress>
  <DomainObject.Predmet.ProtustrankaFormatedWithAdressOIB>
    <izvorni_sadrzaj> TABULA jednostavno društvo s ograničenom odgovornošću za graditeljstvo,  proizvodnju i usluge, OIB 38672482596, Ulica baruna Franje Trenka 41, 35212 Trnjani</izvorni_sadrzaj>
    <derivirana_varijabla naziv="DomainObject.Predmet.ProtustrankaFormatedWithAdressOIB_1"> TABULA jednostavno društvo s ograničenom odgovornošću za graditeljstvo,  proizvodnju i usluge, OIB 38672482596, Ulica baruna Franje Trenka 41, 35212 Trnjani</derivirana_varijabla>
  </DomainObject.Predmet.ProtustrankaFormatedWithAdressOIB>
  <DomainObject.Predmet.ProtustrankaWithAdress>
    <izvorni_sadrzaj>TABULA jednostavno društvo s ograničenom odgovornošću za graditeljstvo,  proizvodnju i usluge Ulica baruna Franje Trenka 41, 35212 Trnjani</izvorni_sadrzaj>
    <derivirana_varijabla naziv="DomainObject.Predmet.ProtustrankaWithAdress_1">TABULA jednostavno društvo s ograničenom odgovornošću za graditeljstvo,  proizvodnju i usluge Ulica baruna Franje Trenka 41, 35212 Trnjani</derivirana_varijabla>
  </DomainObject.Predmet.ProtustrankaWithAdress>
  <DomainObject.Predmet.ProtustrankaWithAdressOIB>
    <izvorni_sadrzaj>TABULA jednostavno društvo s ograničenom odgovornošću za graditeljstvo,  proizvodnju i usluge, OIB 38672482596, Ulica baruna Franje Trenka 41, 35212 Trnjani</izvorni_sadrzaj>
    <derivirana_varijabla naziv="DomainObject.Predmet.ProtustrankaWithAdressOIB_1">TABULA jednostavno društvo s ograničenom odgovornošću za graditeljstvo,  proizvodnju i usluge, OIB 38672482596, Ulica baruna Franje Trenka 41, 35212 Trnjani</derivirana_varijabla>
  </DomainObject.Predmet.ProtustrankaWithAdressOIB>
  <DomainObject.Predmet.ProtustrankaNazivFormated>
    <izvorni_sadrzaj>TABULA jednostavno društvo s ograničenom odgovornošću za graditeljstvo,  proizvodnju i usluge</izvorni_sadrzaj>
    <derivirana_varijabla naziv="DomainObject.Predmet.ProtustrankaNazivFormated_1">TABULA jednostavno društvo s ograničenom odgovornošću za graditeljstvo,  proizvodnju i usluge</derivirana_varijabla>
  </DomainObject.Predmet.ProtustrankaNazivFormated>
  <DomainObject.Predmet.ProtustrankaNazivFormatedOIB>
    <izvorni_sadrzaj>TABULA jednostavno društvo s ograničenom odgovornošću za graditeljstvo,  proizvodnju i usluge, OIB 38672482596</izvorni_sadrzaj>
    <derivirana_varijabla naziv="DomainObject.Predmet.ProtustrankaNazivFormatedOIB_1">TABULA jednostavno društvo s ograničenom odgovornošću za graditeljstvo,  proizvodnju i usluge, OIB 38672482596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8728.23</izvorni_sadrzaj>
    <derivirana_varijabla naziv="DomainObject.Predmet.TrenutnaVrijednost_1">8728.23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TABULA jednostavno društvo s ograničenom odgovornošću za graditeljstvo,  proizvodnju i usluge</item>
    </izvorni_sadrzaj>
    <derivirana_varijabla naziv="DomainObject.Predmet.ProtuStrankaListFormated_1">
      <item>TABULA jednostavno društvo s ograničenom odgovornošću za graditeljstvo,  proizvodnju i usluge</item>
    </derivirana_varijabla>
  </DomainObject.Predmet.ProtuStrankaListFormated>
  <DomainObject.Predmet.ProtuStrankaListFormatedOIB>
    <izvorni_sadrzaj>
      <item>TABULA jednostavno društvo s ograničenom odgovornošću za graditeljstvo,  proizvodnju i usluge, OIB 38672482596</item>
    </izvorni_sadrzaj>
    <derivirana_varijabla naziv="DomainObject.Predmet.ProtuStrankaListFormatedOIB_1">
      <item>TABULA jednostavno društvo s ograničenom odgovornošću za graditeljstvo,  proizvodnju i usluge, OIB 38672482596</item>
    </derivirana_varijabla>
  </DomainObject.Predmet.ProtuStrankaListFormatedOIB>
  <DomainObject.Predmet.ProtuStrankaListFormatedWithAdress>
    <izvorni_sadrzaj>
      <item>TABULA jednostavno društvo s ograničenom odgovornošću za graditeljstvo,  proizvodnju i usluge, Ulica baruna Franje Trenka 41, 35212 Trnjani</item>
    </izvorni_sadrzaj>
    <derivirana_varijabla naziv="DomainObject.Predmet.ProtuStrankaListFormatedWithAdress_1">
      <item>TABULA jednostavno društvo s ograničenom odgovornošću za graditeljstvo,  proizvodnju i usluge, Ulica baruna Franje Trenka 41, 35212 Trnjani</item>
    </derivirana_varijabla>
  </DomainObject.Predmet.ProtuStrankaListFormatedWithAdress>
  <DomainObject.Predmet.ProtuStrankaListFormatedWithAdressOIB>
    <izvorni_sadrzaj>
      <item>TABULA jednostavno društvo s ograničenom odgovornošću za graditeljstvo,  proizvodnju i usluge, OIB 38672482596, Ulica baruna Franje Trenka 41, 35212 Trnjani</item>
    </izvorni_sadrzaj>
    <derivirana_varijabla naziv="DomainObject.Predmet.ProtuStrankaListFormatedWithAdressOIB_1">
      <item>TABULA jednostavno društvo s ograničenom odgovornošću za graditeljstvo,  proizvodnju i usluge, OIB 38672482596, Ulica baruna Franje Trenka 41, 35212 Trnjani</item>
    </derivirana_varijabla>
  </DomainObject.Predmet.ProtuStrankaListFormatedWithAdressOIB>
  <DomainObject.Predmet.ProtuStrankaListNazivFormated>
    <izvorni_sadrzaj>
      <item>TABULA jednostavno društvo s ograničenom odgovornošću za graditeljstvo,  proizvodnju i usluge</item>
    </izvorni_sadrzaj>
    <derivirana_varijabla naziv="DomainObject.Predmet.ProtuStrankaListNazivFormated_1">
      <item>TABULA jednostavno društvo s ograničenom odgovornošću za graditeljstvo,  proizvodnju i usluge</item>
    </derivirana_varijabla>
  </DomainObject.Predmet.ProtuStrankaListNazivFormated>
  <DomainObject.Predmet.ProtuStrankaListNazivFormatedOIB>
    <izvorni_sadrzaj>
      <item>TABULA jednostavno društvo s ograničenom odgovornošću za graditeljstvo,  proizvodnju i usluge, OIB 38672482596</item>
    </izvorni_sadrzaj>
    <derivirana_varijabla naziv="DomainObject.Predmet.ProtuStrankaListNazivFormatedOIB_1">
      <item>TABULA jednostavno društvo s ograničenom odgovornošću za graditeljstvo,  proizvodnju i usluge, OIB 38672482596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TABULA jednostavno društvo s ograničenom odgovornošću za graditeljstvo,  proizvodnju i usluge</izvorni_sadrzaj>
    <derivirana_varijabla naziv="DomainObject.Predmet.ProtustrankaIDrugi_1">TABULA jednostavno društvo s ograničenom odgovornošću za graditeljstvo, 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TABULA jednostavno društvo s ograničenom odgovornošću za graditeljstvo,  proizvodnju i usluge, OIB 38672482596, Ulica baruna Franje Trenka 41, 35212 Trnjani</izvorni_sadrzaj>
    <derivirana_varijabla naziv="DomainObject.Predmet.ProtustrankaIDrugiAdressOIB_1">TABULA jednostavno društvo s ograničenom odgovornošću za graditeljstvo,  proizvodnju i usluge, OIB 38672482596, Ulica baruna Franje Trenka 41, 35212 Trnjani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TABULA jednostavno društvo s ograničenom odgovornošću za graditeljstvo,  proizvodnju i usluge</item>
    </izvorni_sadrzaj>
    <derivirana_varijabla naziv="DomainObject.Predmet.SudioniciListNaziv_1">
      <item>Financijska agencija</item>
      <item>TABULA jednostavno društvo s ograničenom odgovornošću za graditeljstvo,  proizvodnju i usluge</item>
    </derivirana_varijabla>
  </DomainObject.Predmet.SudioniciListNaziv>
  <DomainObject.Predmet.SudioniciListAdressOIB>
    <izvorni_sadrzaj>
      <item>Financijska agencija, OIB 85821130368, Ulica grada Vukovara 70,10000 Zagreb</item>
      <item>TABULA jednostavno društvo s ograničenom odgovornošću za graditeljstvo,  proizvodnju i usluge, OIB 38672482596, Ulica baruna Franje Trenka 41,35212 Trnjani</item>
    </izvorni_sadrzaj>
    <derivirana_varijabla naziv="DomainObject.Predmet.SudioniciListAdressOIB_1">
      <item>Financijska agencija, OIB 85821130368, Ulica grada Vukovara 70,10000 Zagreb</item>
      <item>TABULA jednostavno društvo s ograničenom odgovornošću za graditeljstvo,  proizvodnju i usluge, OIB 38672482596, Ulica baruna Franje Trenka 41,35212 Trnjani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38672482596</item>
    </izvorni_sadrzaj>
    <derivirana_varijabla naziv="DomainObject.Predmet.SudioniciListNazivOIB_1">
      <item>, OIB 85821130368</item>
      <item>, OIB 38672482596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671</properties:Words>
  <properties:Characters>3622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2016-06-07T12:02:00Z</dcterms:created>
  <dc:creator>wsadmin</dc:creator>
  <cp:lastModifiedBy>wsadmin</cp:lastModifiedBy>
  <cp:lastPrinted>2016-06-07T12:00:00Z</cp:lastPrinted>
  <dcterms:modified xmlns:xsi="http://www.w3.org/2001/XMLSchema-instance" xsi:type="dcterms:W3CDTF">2016-06-07T12:02:00Z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