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7321" w14:paraId="d847321" w:rsidRDefault="004C5060" w:rsidP="00910611" w:rsidR="004C50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060" w:rsidP="00910611" w:rsidR="004C5060">
      <w:r>
        <w:rPr>
          <w:rFonts w:eastAsia="MS Mincho"/>
        </w:rPr>
        <w:t>REPUBLIKA HRVATSKA</w:t>
      </w:r>
    </w:p>
    <w:p w:rsidRDefault="004C5060" w:rsidP="00910611" w:rsidR="004C5060">
      <w:r>
        <w:rPr>
          <w:rFonts w:eastAsia="MS Mincho"/>
        </w:rPr>
        <w:t>TRGOVAČKI SUD U RIJECI</w:t>
      </w:r>
    </w:p>
    <w:p w:rsidRDefault="004C5060" w:rsidR="004C50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747794" w:rsidP="00747794" w:rsidR="00747794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KVARNERSKO VOĆE</w:t>
      </w:r>
      <w:r>
        <w:t xml:space="preserve"> jednostavno društvo s ograničenom odgovornošću za ugostiteljstvo i usluge Rijeka, Oktavijana Valića 33, OIB: 73835391324, MBS: 040320747, dana 11. siječnja 2018.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712DB" w:rsidR="00D61648" w:rsidRPr="00BB5DCB">
      <w:pPr>
        <w:ind w:firstLine="720"/>
        <w:jc w:val="both"/>
      </w:pPr>
      <w:r w:rsidRPr="00BB5DCB">
        <w:t xml:space="preserve">Privremenom stečajnom upravitelju </w:t>
      </w:r>
      <w:r w:rsidR="00CD6290">
        <w:t>Bogdanu Veselinoviću, OIB: 56077684422, Marijana Stepčića 34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747794" w:rsidP="0073588E" w:rsidR="00747794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4C5060" w:rsidP="0073588E" w:rsidR="004C5060">
      <w:pPr>
        <w:jc w:val="center"/>
        <w:rPr>
          <w:bCs/>
        </w:rPr>
      </w:pP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747794">
        <w:t>1190</w:t>
      </w:r>
      <w:r w:rsidR="00B712DB">
        <w:t>/201</w:t>
      </w:r>
      <w:r w:rsidR="00747794">
        <w:t>6-3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747794">
        <w:rPr>
          <w:bCs/>
        </w:rPr>
        <w:t>16. siječnja 2017</w:t>
      </w:r>
      <w:r w:rsidR="00887C10" w:rsidRPr="00BB5DCB">
        <w:rPr>
          <w:bCs/>
        </w:rPr>
        <w:t xml:space="preserve">.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747794">
        <w:rPr>
          <w:bCs/>
        </w:rPr>
        <w:t>KVARNERSKO VOĆE</w:t>
      </w:r>
      <w:r w:rsidR="00747794">
        <w:t xml:space="preserve"> jednostavno društvo s ograničenom odgovornošću za ugostiteljstvo i usluge Rijeka, Oktavijana Valića 33, OIB: 73835391324, MBS: 040320747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BB5DCB" w:rsidRPr="00BB5DCB">
        <w:t>1</w:t>
      </w:r>
      <w:r w:rsidR="00747794">
        <w:t>190</w:t>
      </w:r>
      <w:r w:rsidR="001709A9" w:rsidRPr="00BB5DCB">
        <w:t>/2016-</w:t>
      </w:r>
      <w:r w:rsidR="00747794">
        <w:t>17</w:t>
      </w:r>
      <w:r w:rsidR="00A71FB8" w:rsidRPr="00BB5DCB">
        <w:t xml:space="preserve"> od </w:t>
      </w:r>
      <w:r w:rsidR="00747794">
        <w:t>15. rujna 2017</w:t>
      </w:r>
      <w:r w:rsidRPr="00BB5DCB">
        <w:t>.</w:t>
      </w:r>
      <w:r w:rsidR="0073588E" w:rsidRPr="00BB5DCB">
        <w:rPr>
          <w:bCs/>
        </w:rPr>
        <w:t xml:space="preserve"> je imenovan privremeni stečajni upravitelj </w:t>
      </w:r>
      <w:r w:rsidR="00747794">
        <w:t>Bogdan Veselinović, OIB: 56077684422, Marijana Stepčića 34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747794">
        <w:t>20. studenoga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747794">
        <w:t>izreci</w:t>
      </w:r>
      <w:r w:rsidRPr="00BB5DCB">
        <w:t>.</w:t>
      </w:r>
    </w:p>
    <w:p w:rsidRDefault="006319A6" w:rsidP="006319A6" w:rsidR="0073588E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B712DB">
        <w:t>1</w:t>
      </w:r>
      <w:r w:rsidR="00747794">
        <w:t>1</w:t>
      </w:r>
      <w:r w:rsidR="00B712DB">
        <w:t xml:space="preserve">. </w:t>
      </w:r>
      <w:r w:rsidR="00747794">
        <w:t>siječnja 2018</w:t>
      </w:r>
      <w:r w:rsidR="0073588E" w:rsidRPr="00BB5DCB">
        <w:t xml:space="preserve">. </w:t>
      </w:r>
    </w:p>
    <w:p w:rsidRDefault="004C5060" w:rsidP="006319A6" w:rsidR="004C5060" w:rsidRPr="00BB5DCB">
      <w:pPr>
        <w:jc w:val="center"/>
      </w:pP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6D42D1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93D" w:rsidR="0027093D">
      <w:r>
        <w:separator/>
      </w:r>
    </w:p>
  </w:endnote>
  <w:endnote w:id="0" w:type="continuationSeparator">
    <w:p w:rsidRDefault="0027093D" w:rsidR="0027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1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93D" w:rsidR="0027093D">
      <w:r>
        <w:separator/>
      </w:r>
    </w:p>
  </w:footnote>
  <w:footnote w:id="0" w:type="continuationSeparator">
    <w:p w:rsidRDefault="0027093D" w:rsidR="00270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47794">
      <w:t>1190/2016-20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093D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C5060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47794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D6290"/>
    <w:rsid w:val="00CE58EB"/>
    <w:rsid w:val="00D001F8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A1184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C5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C50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0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5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330</properties:Words>
  <properties:Characters>1815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2018-01-11T08:32:00Z</dcterms:created>
  <dc:creator>M San Grupa</dc:creator>
  <cp:lastModifiedBy>Danijela Fumić</cp:lastModifiedBy>
  <cp:lastPrinted>2018-01-11T08:32:00Z</cp:lastPrinted>
  <dcterms:modified xmlns:xsi="http://www.w3.org/2001/XMLSchema-instance" xsi:type="dcterms:W3CDTF">2018-01-11T08:33:00Z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