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b3be" w14:paraId="33bb3be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4C6CEF">
        <w:tab/>
      </w:r>
      <w:r w:rsidR="004C6CEF">
        <w:tab/>
      </w:r>
      <w:r w:rsidR="0025696E">
        <w:t>Poslovni</w:t>
      </w:r>
      <w:r>
        <w:t xml:space="preserve"> broj: </w:t>
      </w:r>
      <w:r w:rsidR="0025696E">
        <w:t>40 Sp-</w:t>
      </w:r>
      <w:r w:rsidR="004C6CEF">
        <w:t>41/16-2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4C6CEF">
        <w:t>Refike Kljajić</w:t>
      </w:r>
      <w:r w:rsidR="0025696E">
        <w:t xml:space="preserve"> </w:t>
      </w:r>
      <w:r>
        <w:t>iz</w:t>
      </w:r>
      <w:r w:rsidR="0025696E">
        <w:t xml:space="preserve"> </w:t>
      </w:r>
      <w:r w:rsidR="004C6CEF">
        <w:t>Zagreba</w:t>
      </w:r>
      <w:r>
        <w:t xml:space="preserve">, </w:t>
      </w:r>
      <w:r w:rsidR="004C6CEF">
        <w:t xml:space="preserve">Kopčevečka 6, </w:t>
      </w:r>
      <w:r>
        <w:t>OIB</w:t>
      </w:r>
      <w:r w:rsidR="00E04448">
        <w:t>:</w:t>
      </w:r>
      <w:r w:rsidR="004C6CEF">
        <w:t xml:space="preserve"> 57225806342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C6CEF">
        <w:t>Refiku Kljajić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4C6CEF">
        <w:t>41</w:t>
      </w:r>
      <w:r>
        <w:t>-</w:t>
      </w:r>
      <w:r w:rsidR="004C6CEF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4C6CEF">
        <w:t>41/16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4C6CEF">
        <w:t>26. rujna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4C6CEF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4C6CEF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4C6CEF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762CF6" w:rsidR="00762CF6"/>
    <w:p w:rsidRDefault="004C6CEF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C6CEF"/>
    <w:rsid w:val="005F25C8"/>
    <w:rsid w:val="00762CF6"/>
    <w:rsid w:val="00766A5A"/>
    <w:rsid w:val="0082294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Sp-41/2016</izvorni_sadrzaj>
    <derivirana_varijabla naziv="DomainObject.Predmet.OznakaBroj_1">Sp-41/2016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Refika Kljajić</izvorni_sadrzaj>
    <derivirana_varijabla naziv="DomainObject.Predmet.StrankaFormated_1">  Refika Kljajić</derivirana_varijabla>
  </DomainObject.Predmet.StrankaFormated>
  <DomainObject.Predmet.StrankaFormatedOIB>
    <izvorni_sadrzaj>  Refika Kljajić, OIB 57225806342</izvorni_sadrzaj>
    <derivirana_varijabla naziv="DomainObject.Predmet.StrankaFormatedOIB_1">  Refika Kljajić, OIB 57225806342</derivirana_varijabla>
  </DomainObject.Predmet.StrankaFormatedOIB>
  <DomainObject.Predmet.StrankaFormatedWithAdress>
    <izvorni_sadrzaj> Refika Kljajić, Kopčevečka Ulica 6, 10000 Zagreb</izvorni_sadrzaj>
    <derivirana_varijabla naziv="DomainObject.Predmet.StrankaFormatedWithAdress_1"> Refika Kljajić, Kopčevečka Ulica 6, 10000 Zagreb</derivirana_varijabla>
  </DomainObject.Predmet.StrankaFormatedWithAdress>
  <DomainObject.Predmet.StrankaFormatedWithAdressOIB>
    <izvorni_sadrzaj> Refika Kljajić, OIB 57225806342, Kopčevečka Ulica 6, 10000 Zagreb</izvorni_sadrzaj>
    <derivirana_varijabla naziv="DomainObject.Predmet.StrankaFormatedWithAdressOIB_1"> Refika Kljajić, OIB 57225806342, Kopčevečka Ulica 6, 10000 Zagreb</derivirana_varijabla>
  </DomainObject.Predmet.StrankaFormatedWithAdressOIB>
  <DomainObject.Predmet.StrankaWithAdress>
    <izvorni_sadrzaj>Refika Kljajić Kopčevečka Ulica 6,10000 Zagreb</izvorni_sadrzaj>
    <derivirana_varijabla naziv="DomainObject.Predmet.StrankaWithAdress_1">Refika Kljajić Kopčevečka Ulica 6,10000 Zagreb</derivirana_varijabla>
  </DomainObject.Predmet.StrankaWithAdress>
  <DomainObject.Predmet.StrankaWithAdressOIB>
    <izvorni_sadrzaj>Refika Kljajić, OIB 57225806342, Kopčevečka Ulica 6,10000 Zagreb</izvorni_sadrzaj>
    <derivirana_varijabla naziv="DomainObject.Predmet.StrankaWithAdressOIB_1">Refika Kljajić, OIB 57225806342, Kopčevečka Ulica 6,10000 Zagreb</derivirana_varijabla>
  </DomainObject.Predmet.StrankaWithAdressOIB>
  <DomainObject.Predmet.StrankaNazivFormated>
    <izvorni_sadrzaj>Refika Kljajić</izvorni_sadrzaj>
    <derivirana_varijabla naziv="DomainObject.Predmet.StrankaNazivFormated_1">Refika Kljajić</derivirana_varijabla>
  </DomainObject.Predmet.StrankaNazivFormated>
  <DomainObject.Predmet.StrankaNazivFormatedOIB>
    <izvorni_sadrzaj>Refika Kljajić, OIB 57225806342</izvorni_sadrzaj>
    <derivirana_varijabla naziv="DomainObject.Predmet.StrankaNazivFormatedOIB_1">Refika Kljajić, OIB 57225806342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Refika Kljajić</item>
    </izvorni_sadrzaj>
    <derivirana_varijabla naziv="DomainObject.Predmet.StrankaListFormated_1">
      <item>Refika Kljajić</item>
    </derivirana_varijabla>
  </DomainObject.Predmet.StrankaListFormated>
  <DomainObject.Predmet.StrankaListFormatedOIB>
    <izvorni_sadrzaj>
      <item>Refika Kljajić, OIB 57225806342</item>
    </izvorni_sadrzaj>
    <derivirana_varijabla naziv="DomainObject.Predmet.StrankaListFormatedOIB_1">
      <item>Refika Kljajić, OIB 57225806342</item>
    </derivirana_varijabla>
  </DomainObject.Predmet.StrankaListFormatedOIB>
  <DomainObject.Predmet.StrankaListFormatedWithAdress>
    <izvorni_sadrzaj>
      <item>Refika Kljajić, Kopčevečka Ulica 6, 10000 Zagreb</item>
    </izvorni_sadrzaj>
    <derivirana_varijabla naziv="DomainObject.Predmet.StrankaListFormatedWithAdress_1">
      <item>Refika Kljajić, Kopčevečka Ulica 6, 10000 Zagreb</item>
    </derivirana_varijabla>
  </DomainObject.Predmet.StrankaListFormatedWithAdress>
  <DomainObject.Predmet.StrankaListFormatedWithAdressOIB>
    <izvorni_sadrzaj>
      <item>Refika Kljajić, OIB 57225806342, Kopčevečka Ulica 6, 10000 Zagreb</item>
    </izvorni_sadrzaj>
    <derivirana_varijabla naziv="DomainObject.Predmet.StrankaListFormatedWithAdressOIB_1">
      <item>Refika Kljajić, OIB 57225806342, Kopčevečka Ulica 6, 10000 Zagreb</item>
    </derivirana_varijabla>
  </DomainObject.Predmet.StrankaListFormatedWithAdressOIB>
  <DomainObject.Predmet.StrankaListNazivFormated>
    <izvorni_sadrzaj>
      <item>Refika Kljajić</item>
    </izvorni_sadrzaj>
    <derivirana_varijabla naziv="DomainObject.Predmet.StrankaListNazivFormated_1">
      <item>Refika Kljajić</item>
    </derivirana_varijabla>
  </DomainObject.Predmet.StrankaListNazivFormated>
  <DomainObject.Predmet.StrankaListNazivFormatedOIB>
    <izvorni_sadrzaj>
      <item>Refika Kljajić, OIB 57225806342</item>
    </izvorni_sadrzaj>
    <derivirana_varijabla naziv="DomainObject.Predmet.StrankaListNazivFormatedOIB_1">
      <item>Refika Kljajić, OIB 57225806342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Refika Kljajić</izvorni_sadrzaj>
    <derivirana_varijabla naziv="DomainObject.Predmet.StrankaIDrugi_1">Refika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Refika Kljajić, OIB 57225806342, Kopčevečka Ulica 6, 10000 Zagreb</izvorni_sadrzaj>
    <derivirana_varijabla naziv="DomainObject.Predmet.StrankaIDrugiAdressOIB_1">Refika Kljajić, OIB 57225806342, Kopčevečka Ulica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Refika Kljajić</item>
    </izvorni_sadrzaj>
    <derivirana_varijabla naziv="DomainObject.Predmet.SudioniciListNaziv_1">
      <item>Refika Kljajić</item>
    </derivirana_varijabla>
  </DomainObject.Predmet.SudioniciListNaziv>
  <DomainObject.Predmet.SudioniciListAdressOIB>
    <izvorni_sadrzaj>
      <item>Refika Kljajić, OIB 57225806342, Kopčevečka Ulica 6,10000 Zagreb</item>
    </izvorni_sadrzaj>
    <derivirana_varijabla naziv="DomainObject.Predmet.SudioniciListAdressOIB_1">
      <item>Refika Kljajić, OIB 57225806342, Kopčevečka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57225806342</item>
    </izvorni_sadrzaj>
    <derivirana_varijabla naziv="DomainObject.Predmet.SudioniciListNazivOIB_1">
      <item>, OIB 57225806342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1395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2016-09-26T08:22:00Z</dcterms:created>
  <dc:creator>Korisnik</dc:creator>
  <cp:lastModifiedBy>Veronika Kolačko</cp:lastModifiedBy>
  <cp:lastPrinted>2016-09-26T08:22:00Z</cp:lastPrinted>
  <dcterms:modified xmlns:xsi="http://www.w3.org/2001/XMLSchema-instance" xsi:type="dcterms:W3CDTF">2016-09-27T07:11:00Z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