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11e0" w14:paraId="7d311e0" w:rsidRDefault="009D770D" w:rsidP="009D770D" w:rsidR="009D770D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70D" w:rsidP="009D770D" w:rsidR="009D770D"/>
    <w:p w:rsidRDefault="009D770D" w:rsidP="009D770D" w:rsidR="009D770D">
      <w:pPr>
        <w:ind w:hanging="720" w:left="360"/>
      </w:pPr>
      <w:r>
        <w:t xml:space="preserve">      REPUBLIKA HRVATSKA</w:t>
      </w:r>
    </w:p>
    <w:p w:rsidRDefault="009D770D" w:rsidP="00797EB0" w:rsidR="009D770D" w:rsidRPr="00797EB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D770D" w:rsidP="009D770D" w:rsidR="009D770D"/>
    <w:p w:rsidRDefault="00D40DFC" w:rsidP="00D40DFC" w:rsidR="00D40DFC">
      <w:pPr>
        <w:jc w:val="center"/>
      </w:pPr>
      <w:r>
        <w:t>REPUBLIKA HRVATSKA</w:t>
      </w:r>
    </w:p>
    <w:p w:rsidRDefault="00D40DFC" w:rsidP="00D40DFC" w:rsidR="00D40DFC">
      <w:pPr>
        <w:jc w:val="center"/>
      </w:pPr>
      <w:r>
        <w:t>R J E Š E N J E</w:t>
      </w:r>
    </w:p>
    <w:p w:rsidRDefault="00D40DFC" w:rsidP="00D40DFC" w:rsidR="00D40DFC">
      <w:pPr>
        <w:jc w:val="both"/>
      </w:pPr>
    </w:p>
    <w:p w:rsidRDefault="00D40DFC" w:rsidP="00D40DFC" w:rsidR="00D40DFC">
      <w:pPr>
        <w:jc w:val="both"/>
      </w:pPr>
    </w:p>
    <w:p w:rsidRDefault="00D40DFC" w:rsidP="00D40DFC" w:rsidR="00D40DF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EUROTERM j.d.o.o., </w:t>
      </w:r>
      <w:proofErr w:type="spellStart"/>
      <w:r>
        <w:t>Ivanovac</w:t>
      </w:r>
      <w:proofErr w:type="spellEnd"/>
      <w:r>
        <w:t>, Crkvena 17, MBS: 030129648, OIB: 43812671359</w:t>
      </w:r>
      <w:r>
        <w:rPr>
          <w:color w:val="000000"/>
        </w:rPr>
        <w:t xml:space="preserve">, dana </w:t>
      </w:r>
      <w:r w:rsidR="00E2325F">
        <w:rPr>
          <w:color w:val="000000"/>
        </w:rPr>
        <w:t>26. studenog</w:t>
      </w:r>
      <w:r>
        <w:rPr>
          <w:color w:val="000000"/>
        </w:rPr>
        <w:t xml:space="preserve"> 2018. godine</w:t>
      </w:r>
    </w:p>
    <w:p w:rsidRDefault="00D40DFC" w:rsidP="00D40DFC" w:rsidR="00D40DFC">
      <w:pPr>
        <w:jc w:val="both"/>
      </w:pPr>
    </w:p>
    <w:p w:rsidRDefault="00D40DFC" w:rsidP="00D40DFC" w:rsidR="00D40DFC">
      <w:pPr>
        <w:jc w:val="center"/>
      </w:pPr>
      <w:r>
        <w:t>r i j e š i o  j e</w:t>
      </w:r>
      <w:r>
        <w:tab/>
      </w:r>
      <w:r>
        <w:tab/>
      </w:r>
    </w:p>
    <w:p w:rsidRDefault="00D40DFC" w:rsidP="00757B21" w:rsidR="00D40DFC">
      <w:pPr>
        <w:jc w:val="center"/>
      </w:pPr>
      <w:r>
        <w:tab/>
      </w:r>
      <w:r>
        <w:tab/>
      </w:r>
      <w:r>
        <w:tab/>
      </w:r>
    </w:p>
    <w:p w:rsidRDefault="00D40DFC" w:rsidP="00D40DFC" w:rsidR="00D40DFC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EUROTERM j.d.o.o., </w:t>
      </w:r>
      <w:proofErr w:type="spellStart"/>
      <w:r>
        <w:t>Ivanovac</w:t>
      </w:r>
      <w:proofErr w:type="spellEnd"/>
      <w:r>
        <w:t>, Crkvena 17, MBS: 030129648, OIB: 43812671359, za dan</w:t>
      </w:r>
    </w:p>
    <w:p w:rsidRDefault="009D770D" w:rsidP="009D770D" w:rsidR="009D770D">
      <w:pPr>
        <w:jc w:val="both"/>
      </w:pPr>
    </w:p>
    <w:p w:rsidRDefault="00E10839" w:rsidP="009D770D" w:rsidR="009D770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12. prosinac</w:t>
      </w:r>
      <w:r w:rsidR="009D770D">
        <w:rPr>
          <w:b/>
          <w:u w:val="single"/>
        </w:rPr>
        <w:t xml:space="preserve"> 2018. u 9,</w:t>
      </w:r>
      <w:r w:rsidR="00D40DFC">
        <w:rPr>
          <w:b/>
          <w:u w:val="single"/>
        </w:rPr>
        <w:t>45</w:t>
      </w:r>
      <w:r w:rsidR="009D770D">
        <w:rPr>
          <w:b/>
          <w:u w:val="single"/>
        </w:rPr>
        <w:t xml:space="preserve"> sati</w:t>
      </w:r>
    </w:p>
    <w:p w:rsidRDefault="009D770D" w:rsidP="009D770D" w:rsidR="009D770D">
      <w:pPr>
        <w:jc w:val="center"/>
      </w:pPr>
    </w:p>
    <w:p w:rsidRDefault="007E4F22" w:rsidP="007E4F22" w:rsidR="007E4F2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7E4F22" w:rsidP="007E4F22" w:rsidR="007E4F22"/>
    <w:p w:rsidRDefault="007E4F22" w:rsidP="007E4F22" w:rsidR="007E4F22">
      <w:r>
        <w:t>Na ročište se pozivaju:</w:t>
      </w:r>
    </w:p>
    <w:p w:rsidRDefault="007E4F22" w:rsidP="007E4F22" w:rsidR="007E4F22">
      <w:r>
        <w:t xml:space="preserve">-dužnik EUROTERM j.d.o.o., </w:t>
      </w:r>
      <w:proofErr w:type="spellStart"/>
      <w:r>
        <w:t>Ivanovac</w:t>
      </w:r>
      <w:proofErr w:type="spellEnd"/>
      <w:r>
        <w:t>, Crkvena 17</w:t>
      </w:r>
    </w:p>
    <w:p w:rsidRDefault="0042438F" w:rsidP="0042438F" w:rsidR="0042438F">
      <w:pPr>
        <w:jc w:val="both"/>
      </w:pPr>
      <w:r>
        <w:t>-zakonski zastupnik dužnika – direktor Kristijan Nožina, OIB: 25577038722, Osijek, Kaštelanska 44</w:t>
      </w:r>
    </w:p>
    <w:p w:rsidRDefault="007E4F22" w:rsidP="007E4F22" w:rsidR="007E4F22">
      <w:pPr>
        <w:jc w:val="both"/>
      </w:pPr>
      <w:r>
        <w:t>-FINA</w:t>
      </w:r>
    </w:p>
    <w:p w:rsidRDefault="007E4F22" w:rsidP="007E4F22" w:rsidR="007E4F22">
      <w:pPr>
        <w:jc w:val="both"/>
      </w:pPr>
      <w:r>
        <w:t>-ŽDO GUO Osijek</w:t>
      </w:r>
    </w:p>
    <w:p w:rsidRDefault="007E4F22" w:rsidP="007E4F22" w:rsidR="007E4F22">
      <w:pPr>
        <w:jc w:val="both"/>
      </w:pPr>
    </w:p>
    <w:p w:rsidRDefault="007E4F22" w:rsidP="007E4F22" w:rsidR="007E4F22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42438F">
        <w:t>26. studenog</w:t>
      </w:r>
      <w:r>
        <w:t xml:space="preserve"> 2018. </w:t>
      </w:r>
    </w:p>
    <w:p w:rsidRDefault="007E4F22" w:rsidP="007E4F22" w:rsidR="007E4F2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7E4F22" w:rsidP="007E4F22" w:rsidR="007E4F2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7E4F22" w:rsidP="007E4F22" w:rsidR="007E4F22">
      <w:pPr>
        <w:jc w:val="both"/>
      </w:pPr>
    </w:p>
    <w:p w:rsidRDefault="007E4F22" w:rsidP="007E4F22" w:rsidR="007E4F22">
      <w:pPr>
        <w:jc w:val="both"/>
      </w:pPr>
      <w:r>
        <w:t>Zapisničar: Danijela Špeletić</w:t>
      </w:r>
    </w:p>
    <w:p w:rsidRDefault="007E4F22" w:rsidP="007E4F22" w:rsidR="007E4F22">
      <w:pPr>
        <w:jc w:val="both"/>
      </w:pPr>
    </w:p>
    <w:p w:rsidRDefault="00757B21" w:rsidP="007E4F22" w:rsidR="00757B21">
      <w:pPr>
        <w:jc w:val="both"/>
      </w:pPr>
    </w:p>
    <w:p w:rsidRDefault="00757B21" w:rsidP="007E4F22" w:rsidR="00757B21">
      <w:pPr>
        <w:jc w:val="both"/>
      </w:pPr>
    </w:p>
    <w:p w:rsidRDefault="007E4F22" w:rsidP="007E4F22" w:rsidR="007E4F22">
      <w:pPr>
        <w:jc w:val="both"/>
      </w:pPr>
      <w:r>
        <w:t>DNA:</w:t>
      </w:r>
    </w:p>
    <w:p w:rsidRDefault="00FF76B4" w:rsidP="00FF76B4" w:rsidR="00FF76B4">
      <w:pPr>
        <w:pStyle w:val="Odlomakpopisa"/>
        <w:numPr>
          <w:ilvl w:val="0"/>
          <w:numId w:val="14"/>
        </w:numPr>
        <w:jc w:val="both"/>
      </w:pPr>
      <w:r>
        <w:t xml:space="preserve">dužnik EUROTERM j.d.o.o., </w:t>
      </w:r>
      <w:proofErr w:type="spellStart"/>
      <w:r>
        <w:t>Ivanovac</w:t>
      </w:r>
      <w:proofErr w:type="spellEnd"/>
      <w:r>
        <w:t>, Crkvena 17</w:t>
      </w:r>
    </w:p>
    <w:p w:rsidRDefault="00FF76B4" w:rsidP="00FF76B4" w:rsidR="00FF76B4">
      <w:pPr>
        <w:pStyle w:val="Odlomakpopisa"/>
        <w:numPr>
          <w:ilvl w:val="0"/>
          <w:numId w:val="14"/>
        </w:numPr>
        <w:jc w:val="both"/>
      </w:pPr>
      <w:r>
        <w:rPr>
          <w:color w:val="000000"/>
        </w:rPr>
        <w:t>zakonski zastupnik dužnika</w:t>
      </w:r>
      <w:r>
        <w:t xml:space="preserve"> Kristijan Nožina, </w:t>
      </w:r>
      <w:proofErr w:type="spellStart"/>
      <w:r>
        <w:t>Ivanovac</w:t>
      </w:r>
      <w:proofErr w:type="spellEnd"/>
      <w:r>
        <w:t>, Crkvena 17</w:t>
      </w:r>
    </w:p>
    <w:p w:rsidRDefault="007E4F22" w:rsidP="007E4F22" w:rsidR="007E4F22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7E4F22" w:rsidP="007E4F22" w:rsidR="007E4F22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ŽDO GUO Osijek</w:t>
      </w:r>
    </w:p>
    <w:p w:rsidRDefault="007E4F22" w:rsidP="007E4F22" w:rsidR="007E4F22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7E4F22" w:rsidP="007E4F22" w:rsidR="007E4F22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FF76B4">
        <w:rPr>
          <w:color w:val="000000"/>
        </w:rPr>
        <w:t>12</w:t>
      </w:r>
      <w:r>
        <w:rPr>
          <w:color w:val="000000"/>
        </w:rPr>
        <w:t>.</w:t>
      </w:r>
      <w:r w:rsidR="00FF76B4">
        <w:rPr>
          <w:color w:val="000000"/>
        </w:rPr>
        <w:t>12</w:t>
      </w:r>
      <w:r>
        <w:rPr>
          <w:color w:val="000000"/>
        </w:rPr>
        <w:t>.2018. u 9,45 sati</w:t>
      </w:r>
    </w:p>
    <w:p w:rsidRDefault="0033460E" w:rsidP="009D770D" w:rsidR="0033460E" w:rsidRPr="009D770D"/>
    <w:sectPr w:rsidR="0033460E" w:rsidRPr="009D770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AD9" w:rsidR="004B3AD9">
      <w:r>
        <w:separator/>
      </w:r>
    </w:p>
  </w:endnote>
  <w:endnote w:id="0" w:type="continuationSeparator">
    <w:p w:rsidRDefault="004B3AD9" w:rsidR="004B3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AD9" w:rsidR="004B3AD9">
      <w:r>
        <w:separator/>
      </w:r>
    </w:p>
  </w:footnote>
  <w:footnote w:id="0" w:type="continuationSeparator">
    <w:p w:rsidRDefault="004B3AD9" w:rsidR="004B3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3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E22191">
      <w:t>7 St-</w:t>
    </w:r>
    <w:r w:rsidR="003B4D77">
      <w:t>99</w:t>
    </w:r>
    <w:r w:rsidR="00D40DFC">
      <w:t>5</w:t>
    </w:r>
    <w:r w:rsidR="00E22191">
      <w:t>/18-</w:t>
    </w:r>
    <w:r w:rsidR="00D40DFC">
      <w:t>20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  <w:num w:numId="13">
    <w:abstractNumId w:val="6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0199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2812"/>
    <w:rsid w:val="003B44A4"/>
    <w:rsid w:val="003B4661"/>
    <w:rsid w:val="003B4D77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38F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3AD9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6380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2AE4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57B21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4F22"/>
    <w:rsid w:val="007E5B6F"/>
    <w:rsid w:val="007F0C81"/>
    <w:rsid w:val="007F375E"/>
    <w:rsid w:val="007F5488"/>
    <w:rsid w:val="007F6FAA"/>
    <w:rsid w:val="008027DC"/>
    <w:rsid w:val="0080387D"/>
    <w:rsid w:val="008054C2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0DFC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DF7"/>
    <w:rsid w:val="00E22191"/>
    <w:rsid w:val="00E2310E"/>
    <w:rsid w:val="00E2325F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8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B28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28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8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8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8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B28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28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8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8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45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8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St-995/2018-20</izvorni_sadrzaj>
    <derivirana_varijabla naziv="DomainObject.Oznaka_1">St-995/2018-20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St-995/2018</izvorni_sadrzaj>
    <derivirana_varijabla naziv="DomainObject.Predmet.OznakaBroj_1">St-995/2018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EUROTERM jednostavno društvo s ograničenom odgovornošću za usluge zastupanog po punomoćniku Kristijan Nožina</izvorni_sadrzaj>
    <derivirana_varijabla naziv="DomainObject.Predmet.ProtustrankaFormated_1">  EUROTERM jednostavno društvo s ograničenom odgovornošću za usluge zastupanog po punomoćniku Kristijan Nožina</derivirana_varijabla>
  </DomainObject.Predmet.ProtustrankaFormated>
  <DomainObject.Predmet.ProtustrankaFormatedOIB>
    <izvorni_sadrzaj>  EUROTERM jednostavno društvo s ograničenom odgovornošću za usluge, OIB 43812671359 zastupanog po punomoćniku Kristijan Nožina</izvorni_sadrzaj>
    <derivirana_varijabla naziv="DomainObject.Predmet.ProtustrankaFormatedOIB_1">  EUROTERM jednostavno društvo s ograničenom odgovornošću za usluge, OIB 43812671359 zastupanog po punomoćniku Kristijan Nožina</derivirana_varijabla>
  </DomainObject.Predmet.ProtustrankaFormatedOIB>
  <DomainObject.Predmet.ProtustrankaFormatedWithAdress>
    <izvorni_sadrzaj> EUROTERM jednostavno društvo s ograničenom odgovornošću za usluge, Crkvena 17, 31216 Ivanovac zastupanog po punomoćniku Kristijan Nožina</izvorni_sadrzaj>
    <derivirana_varijabla naziv="DomainObject.Predmet.ProtustrankaFormatedWithAdress_1"> EUROTERM jednostavno društvo s ograničenom odgovornošću za usluge, Crkvena 17, 31216 Ivanovac zastupanog po punomoćniku Kristijan Nožina</derivirana_varijabla>
  </DomainObject.Predmet.ProtustrankaFormatedWithAdress>
  <DomainObject.Predmet.ProtustrankaFormatedWithAdressOIB>
    <izvorni_sadrzaj> EUROTERM jednostavno društvo s ograničenom odgovornošću za usluge, OIB 43812671359, Crkvena 17, 31216 Ivanovac zastupanog po punomoćniku Kristijan Nožina</izvorni_sadrzaj>
    <derivirana_varijabla naziv="DomainObject.Predmet.ProtustrankaFormatedWithAdressOIB_1"> EUROTERM jednostavno društvo s ograničenom odgovornošću za usluge, OIB 43812671359, Crkvena 17, 31216 Ivanovac zastupanog po punomoćniku Kristijan Nožina</derivirana_varijabla>
  </DomainObject.Predmet.ProtustrankaFormatedWithAdressOIB>
  <DomainObject.Predmet.ProtustrankaWithAdress>
    <izvorni_sadrzaj>EUROTERM jednostavno društvo s ograničenom odgovornošću za usluge Crkvena 17, 31216 Ivanovac</izvorni_sadrzaj>
    <derivirana_varijabla naziv="DomainObject.Predmet.ProtustrankaWithAdress_1">EUROTERM jednostavno društvo s ograničenom odgovornošću za usluge Crkvena 17, 31216 Ivanovac</derivirana_varijabla>
  </DomainObject.Predmet.ProtustrankaWithAdress>
  <DomainObject.Predmet.ProtustrankaWithAdressOIB>
    <izvorni_sadrzaj>EUROTERM jednostavno društvo s ograničenom odgovornošću za usluge, OIB 43812671359, Crkvena 17, 31216 Ivanovac</izvorni_sadrzaj>
    <derivirana_varijabla naziv="DomainObject.Predmet.ProtustrankaWithAdressOIB_1">EUROTERM jednostavno društvo s ograničenom odgovornošću za usluge, OIB 43812671359, Crkvena 17, 31216 Ivanovac</derivirana_varijabla>
  </DomainObject.Predmet.ProtustrankaWithAdressOIB>
  <DomainObject.Predmet.ProtustrankaNazivFormated>
    <izvorni_sadrzaj>EUROTERM jednostavno društvo s ograničenom odgovornošću za usluge</izvorni_sadrzaj>
    <derivirana_varijabla naziv="DomainObject.Predmet.ProtustrankaNazivFormated_1">EUROTERM jednostavno društvo s ograničenom odgovornošću za usluge</derivirana_varijabla>
  </DomainObject.Predmet.ProtustrankaNazivFormated>
  <DomainObject.Predmet.ProtustrankaNazivFormatedOIB>
    <izvorni_sadrzaj>EUROTERM jednostavno društvo s ograničenom odgovornošću za usluge, OIB 43812671359</izvorni_sadrzaj>
    <derivirana_varijabla naziv="DomainObject.Predmet.ProtustrankaNazivFormatedOIB_1">EUROTERM jednostavno društvo s ograničenom odgovornošću za usluge, OIB 43812671359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EUROTERM jednostavno društvo s ograničenom odgovornošću za usluge zastupanog po punomoćniku Kristijan Nožina</item>
    </izvorni_sadrzaj>
    <derivirana_varijabla naziv="DomainObject.Predmet.ProtuStrankaListFormated_1">
      <item>EUROTERM jednostavno društvo s ograničenom odgovornošću za usluge zastupanog po punomoćniku Kristijan Nožina</item>
    </derivirana_varijabla>
  </DomainObject.Predmet.ProtuStrankaListFormated>
  <DomainObject.Predmet.ProtuStrankaListFormatedOIB>
    <izvorni_sadrzaj>
      <item>EUROTERM jednostavno društvo s ograničenom odgovornošću za usluge, OIB 43812671359 zastupanog po punomoćniku Kristijan Nožina</item>
    </izvorni_sadrzaj>
    <derivirana_varijabla naziv="DomainObject.Predmet.ProtuStrankaListFormatedOIB_1">
      <item>EUROTERM jednostavno društvo s ograničenom odgovornošću za usluge, OIB 43812671359 zastupanog po punomoćniku Kristijan Nožina</item>
    </derivirana_varijabla>
  </DomainObject.Predmet.ProtuStrankaListFormatedOIB>
  <DomainObject.Predmet.ProtuStrankaListFormatedWithAdress>
    <izvorni_sadrzaj>
      <item>EUROTERM jednostavno društvo s ograničenom odgovornošću za usluge, Crkvena 17, 31216 Ivanovac zastupanog po punomoćniku Kristijan Nožina</item>
    </izvorni_sadrzaj>
    <derivirana_varijabla naziv="DomainObject.Predmet.ProtuStrankaListFormatedWithAdress_1">
      <item>EUROTERM jednostavno društvo s ograničenom odgovornošću za usluge, Crkvena 17, 31216 Ivanovac zastupanog po punomoćniku Kristijan Nožina</item>
    </derivirana_varijabla>
  </DomainObject.Predmet.ProtuStrankaListFormatedWithAdress>
  <DomainObject.Predmet.ProtuStrankaListFormatedWithAdressOIB>
    <izvorni_sadrzaj>
      <item>EUROTERM jednostavno društvo s ograničenom odgovornošću za usluge, OIB 43812671359, Crkvena 17, 31216 Ivanovac zastupanog po punomoćniku Kristijan Nožina</item>
    </izvorni_sadrzaj>
    <derivirana_varijabla naziv="DomainObject.Predmet.ProtuStrankaListFormatedWithAdressOIB_1">
      <item>EUROTERM jednostavno društvo s ograničenom odgovornošću za usluge, OIB 43812671359, Crkvena 17, 31216 Ivanovac zastupanog po punomoćniku Kristijan Nožina</item>
    </derivirana_varijabla>
  </DomainObject.Predmet.ProtuStrankaListFormatedWithAdressOIB>
  <DomainObject.Predmet.ProtuStrankaListNazivFormated>
    <izvorni_sadrzaj>
      <item>EUROTERM jednostavno društvo s ograničenom odgovornošću za usluge</item>
    </izvorni_sadrzaj>
    <derivirana_varijabla naziv="DomainObject.Predmet.ProtuStrankaListNazivFormated_1">
      <item>EUROTERM jednostavno društvo s ograničenom odgovornošću za usluge</item>
    </derivirana_varijabla>
  </DomainObject.Predmet.ProtuStrankaListNazivFormated>
  <DomainObject.Predmet.ProtuStrankaListNazivFormatedOIB>
    <izvorni_sadrzaj>
      <item>EUROTERM jednostavno društvo s ograničenom odgovornošću za usluge, OIB 43812671359</item>
    </izvorni_sadrzaj>
    <derivirana_varijabla naziv="DomainObject.Predmet.ProtuStrankaListNazivFormatedOIB_1">
      <item>EUROTERM jednostavno društvo s ograničenom odgovornošću za usluge, OIB 43812671359</item>
    </derivirana_varijabla>
  </DomainObject.Predmet.ProtuStrankaListNazivFormatedOIB>
  <DomainObject.Predmet.OstaliListFormated>
    <izvorni_sadrzaj>
      <item>Kristijan Nožina punomoćnik sudionika u postupku EUROTERM jednostavno društvo s ograničenom odgovornošću za usluge</item>
      <item>Županijsko državno odvjetništvo u Osijeku</item>
    </izvorni_sadrzaj>
    <derivirana_varijabla naziv="DomainObject.Predmet.OstaliListFormated_1">
      <item>Kristijan Nožina punomoćnik sudionika u postupku EUROTERM jednostavno društvo s ograničenom odgovornošću za usluge</item>
      <item>Županijsko državno odvjetništvo u Osijeku</item>
    </derivirana_varijabla>
  </DomainObject.Predmet.OstaliListFormated>
  <DomainObject.Predmet.OstaliListFormatedOIB>
    <izvorni_sadrzaj>
      <item>Kristijan Nožina, OIB 25577038722 punomoćnik sudionika u postupku EUROTERM jednostavno društvo s ograničenom odgovornošću za usluge</item>
      <item>Županijsko državno odvjetništvo u Osijeku, OIB 61379160880</item>
    </izvorni_sadrzaj>
    <derivirana_varijabla naziv="DomainObject.Predmet.OstaliListFormatedOIB_1">
      <item>Kristijan Nožina, OIB 25577038722 punomoćnik sudionika u postupku EUROTERM jednostavno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Kristijan Nožina, Crkvena 17, 31216 Ivanovac punomoćnik sudionika u postupku EUROTERM jednostavno društvo s ograničenom odgovornošću za usluge</item>
      <item>Županijsko državno odvjetništvo u Osijeku, Kapucinska 21, 31000 Osijek</item>
    </izvorni_sadrzaj>
    <derivirana_varijabla naziv="DomainObject.Predmet.OstaliListFormatedWithAdress_1">
      <item>Kristijan Nožina, Crkvena 17, 31216 Ivanovac punomoćnik sudionika u postupku EUROTERM jednostavno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Kristijan Nožina, OIB 25577038722, Crkvena 17, 31216 Ivanovac punomoćnik sudionika u postupku EUROTERM jednostavno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Kristijan Nožina, OIB 25577038722, Crkvena 17, 31216 Ivanovac punomoćnik sudionika u postupku EUROTERM jednostavno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Kristijan Nožina</item>
      <item>Županijsko državno odvjetništvo u Osijeku</item>
    </izvorni_sadrzaj>
    <derivirana_varijabla naziv="DomainObject.Predmet.OstaliListNazivFormated_1">
      <item>Kristijan Nožina</item>
      <item>Županijsko državno odvjetništvo u Osijeku</item>
    </derivirana_varijabla>
  </DomainObject.Predmet.OstaliListNazivFormated>
  <DomainObject.Predmet.OstaliListNazivFormatedOIB>
    <izvorni_sadrzaj>
      <item>Kristijan Nožina, OIB 25577038722</item>
      <item>Županijsko državno odvjetništvo u Osijeku, OIB 61379160880</item>
    </izvorni_sadrzaj>
    <derivirana_varijabla naziv="DomainObject.Predmet.OstaliListNazivFormatedOIB_1">
      <item>Kristijan Nožina, OIB 25577038722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St-995/2018-20</izvorni_sadrzaj>
    <derivirana_varijabla naziv="DomainObject.PoslovniBrojDokumenta_1">St-995/2018-20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EUROTERM jednostavno društvo s ograničenom odgovornošću za usluge</izvorni_sadrzaj>
    <derivirana_varijabla naziv="DomainObject.Predmet.ProtustrankaIDrugi_1">EUROTERM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EUROTERM jednostavno društvo s ograničenom odgovornošću za usluge, OIB 43812671359, Crkvena 17, 31216 Ivanovac</izvorni_sadrzaj>
    <derivirana_varijabla naziv="DomainObject.Predmet.ProtustrankaIDrugiAdressOIB_1">EUROTERM jednostavno društvo s ograničenom odgovornošću za usluge, OIB 43812671359, Crkvena 17,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EUROTERM jednostavno društvo s ograničenom odgovornošću za usluge</item>
      <item>Kristijan Nožina</item>
      <item>Županijsko državno odvjetništvo u Osijeku</item>
    </izvorni_sadrzaj>
    <derivirana_varijabla naziv="DomainObject.Predmet.SudioniciListNaziv_1">
      <item>FINA RC OSIJEK</item>
      <item>EUROTERM jednostavno društvo s ograničenom odgovornošću za usluge</item>
      <item>Kristijan Nožina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EUROTERM jednostavno društvo s ograničenom odgovornošću za usluge, OIB 43812671359, Crkvena 17,31216 Ivanovac</item>
      <item>Kristijan Nožina, OIB 25577038722, Crkvena 17,31216 Ivanovac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EUROTERM jednostavno društvo s ograničenom odgovornošću za usluge, OIB 43812671359, Crkvena 17,31216 Ivanovac</item>
      <item>Kristijan Nožina, OIB 25577038722, Crkvena 17,31216 Ivanovac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43812671359</item>
      <item>, OIB 25577038722</item>
      <item>, OIB 61379160880</item>
    </izvorni_sadrzaj>
    <derivirana_varijabla naziv="DomainObject.Predmet.SudioniciListNazivOIB_1">
      <item>, OIB 85821130368</item>
      <item>, OIB 43812671359</item>
      <item>, OIB 25577038722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St-995/2018-10</izvorni_sadrzaj>
    <derivirana_varijabla naziv="DomainObject.PredzadnjaOdlukaIzPredmeta.Oznaka_1">St-995/2018-10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193</properties:Words>
  <properties:Characters>1080</properties:Characters>
  <properties:Lines>46</properties:Lines>
  <properties:Paragraphs>25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2018-11-26T09:33:00Z</cp:lastPrinted>
  <dcterms:modified xmlns:xsi="http://www.w3.org/2001/XMLSchema-instance" xsi:type="dcterms:W3CDTF">2018-11-26T10:15:00Z</dcterms:modified>
  <cp:revision>234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St-995/2018-20 / Odluka - Rješenje (995-18_(-20)_EUROTERM.docx)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