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e2b4" w14:paraId="c0fe2b4" w:rsidRDefault="00A007E1" w:rsidP="00A007E1" w:rsidR="00A007E1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0570" cx="54610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057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07E1" w:rsidP="00A007E1" w:rsidR="00A007E1">
      <w:r>
        <w:t xml:space="preserve">         REPUBLIKA HRVATSKA</w:t>
      </w:r>
    </w:p>
    <w:p w:rsidRDefault="00A007E1" w:rsidP="00A007E1" w:rsidR="00A007E1">
      <w:r>
        <w:t xml:space="preserve"> TRGOVAČKI SUD U VARAŽDINU</w:t>
      </w:r>
    </w:p>
    <w:p w:rsidRDefault="00A007E1" w:rsidP="00A007E1" w:rsidR="00A007E1">
      <w:r>
        <w:t xml:space="preserve">    Braće Radića 2, 42000 Varaždin</w:t>
      </w:r>
    </w:p>
    <w:p w:rsidRDefault="00A007E1" w:rsidP="00A007E1" w:rsidR="00A007E1"/>
    <w:p w:rsidRDefault="00A007E1" w:rsidP="00A007E1" w:rsidR="00A007E1"/>
    <w:p w:rsidRDefault="00A007E1" w:rsidP="00A007E1" w:rsidR="00A007E1">
      <w:pPr>
        <w:jc w:val="center"/>
        <w:rPr>
          <w:b/>
        </w:rPr>
      </w:pPr>
    </w:p>
    <w:p w:rsidRDefault="00A007E1" w:rsidP="00A007E1" w:rsidR="00A007E1">
      <w:pPr>
        <w:jc w:val="center"/>
      </w:pPr>
      <w:r>
        <w:t>U   I M E   R E P U B L I K E   H R V A T S K E</w:t>
      </w:r>
    </w:p>
    <w:p w:rsidRDefault="00A007E1" w:rsidP="00A007E1" w:rsidR="00A007E1">
      <w:pPr>
        <w:jc w:val="center"/>
        <w:rPr>
          <w:b/>
        </w:rPr>
      </w:pPr>
    </w:p>
    <w:p w:rsidRDefault="00A007E1" w:rsidP="00A007E1" w:rsidR="00A007E1">
      <w:pPr>
        <w:jc w:val="center"/>
      </w:pPr>
      <w:r>
        <w:t xml:space="preserve">R J E Š E NJ E </w:t>
      </w:r>
    </w:p>
    <w:p w:rsidRDefault="00A007E1" w:rsidP="00A007E1" w:rsidR="00A007E1">
      <w:pPr>
        <w:jc w:val="center"/>
      </w:pPr>
    </w:p>
    <w:p w:rsidRDefault="00A007E1" w:rsidP="00A007E1" w:rsidR="00A007E1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PUT d.o.o., OIB: 47818380488 sa sjedištem u Zamlača 43 A, 42205 Vidovec, dana 1. ožujka 2016. godine                </w:t>
      </w:r>
    </w:p>
    <w:p w:rsidRDefault="00A007E1" w:rsidP="00A007E1" w:rsidR="00A007E1">
      <w:pPr>
        <w:ind w:firstLine="720"/>
        <w:jc w:val="both"/>
      </w:pPr>
    </w:p>
    <w:p w:rsidRDefault="00A007E1" w:rsidP="00A007E1" w:rsidR="00A007E1">
      <w:pPr>
        <w:ind w:firstLine="720"/>
        <w:jc w:val="both"/>
      </w:pPr>
    </w:p>
    <w:p w:rsidRDefault="00A007E1" w:rsidP="00A007E1" w:rsidR="00A007E1">
      <w:pPr>
        <w:jc w:val="center"/>
      </w:pPr>
      <w:r>
        <w:t>r i j e š i o   j e</w:t>
      </w:r>
    </w:p>
    <w:p w:rsidRDefault="00A007E1" w:rsidP="00A007E1" w:rsidR="00A007E1">
      <w:pPr>
        <w:jc w:val="center"/>
      </w:pPr>
    </w:p>
    <w:p w:rsidRDefault="00A007E1" w:rsidP="00A007E1" w:rsidR="00A007E1">
      <w:pPr>
        <w:jc w:val="center"/>
      </w:pPr>
    </w:p>
    <w:p w:rsidRDefault="00A007E1" w:rsidP="00A007E1" w:rsidR="00A007E1">
      <w:pPr>
        <w:ind w:firstLine="720"/>
        <w:jc w:val="both"/>
      </w:pPr>
      <w:r>
        <w:t>I/ Obustavlja se skraćeni stečajni postupak nad dužnikom PUT d.o.o., OIB: 47818380488 sa sjedištem u Zamlača 43 A, 42205 Vidovec.</w:t>
      </w:r>
    </w:p>
    <w:p w:rsidRDefault="00A007E1" w:rsidP="00A007E1" w:rsidR="00A007E1">
      <w:pPr>
        <w:ind w:firstLine="720"/>
        <w:jc w:val="both"/>
      </w:pPr>
    </w:p>
    <w:p w:rsidRDefault="00A007E1" w:rsidP="00A007E1" w:rsidR="00A007E1">
      <w:pPr>
        <w:ind w:firstLine="720"/>
        <w:jc w:val="both"/>
      </w:pPr>
      <w:r>
        <w:t>II/ O pokretanju prethodnog postupka odnosno o otvaranju stečajnog postupka nad dužnikom PUT d.o.o., OIB: 47818380488 sa sjedištem u Zamlača 43 A, 42205 Vidovec, sud će donijeti posebno rješenje.</w:t>
      </w:r>
    </w:p>
    <w:p w:rsidRDefault="00A007E1" w:rsidP="00A007E1" w:rsidR="00A007E1">
      <w:pPr>
        <w:jc w:val="center"/>
      </w:pPr>
    </w:p>
    <w:p w:rsidRDefault="00A007E1" w:rsidP="00A007E1" w:rsidR="00A007E1">
      <w:pPr>
        <w:jc w:val="center"/>
      </w:pPr>
      <w:r>
        <w:t>Obrazloženje</w:t>
      </w:r>
    </w:p>
    <w:p w:rsidRDefault="00A007E1" w:rsidP="00A007E1" w:rsidR="00A007E1">
      <w:pPr>
        <w:pStyle w:val="Tijeloteksta"/>
      </w:pPr>
    </w:p>
    <w:p w:rsidRDefault="00A007E1" w:rsidP="00A007E1" w:rsidR="00A007E1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1. veljače 2016. godine podnijela zahtjev za pokretanje skraćenog stečajnog postupka nad dužnikom PUT d.o.o., OIB: 47818380488 sa sjedištem u Zamlača 43 A, 42205 Vidovec,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4. veljače 2016. 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A007E1" w:rsidP="00A007E1" w:rsidR="00A007E1">
      <w:pPr>
        <w:ind w:firstLine="720"/>
        <w:jc w:val="both"/>
        <w:rPr>
          <w:color w:val="000000"/>
        </w:rPr>
      </w:pPr>
    </w:p>
    <w:p w:rsidRDefault="00A007E1" w:rsidP="00A007E1" w:rsidR="00A007E1">
      <w:pPr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29. veljače 2016. godine iz kojeg prijedloga proizlazi da vjerovnik ima tražbinu prema dužniku u iznosu 13.812,57 kn. Predlaže se otvoriti stečajni postupak nad dužnikom.</w:t>
      </w:r>
    </w:p>
    <w:p w:rsidRDefault="00A007E1" w:rsidP="00A007E1" w:rsidR="00A007E1">
      <w:pPr>
        <w:jc w:val="both"/>
      </w:pPr>
      <w:r>
        <w:lastRenderedPageBreak/>
        <w:tab/>
        <w:t>Uvidom u stanje računa poreznog obveznika na dan 24. velječe 2016. proizlazi da dug dužnika prema RH Ministarstvu financija iznosi 13.812,57 kn, a uvidom u Prijedlog za otvaranje stečajnog postupka Porezne uprave, Područni ured Sjeverna Hrvatska, Koprivnica, proizlazi da društvo posjeduje imovinu za namirenje vjerovnika u stečajnom postupku. Prema podacima iz posljednje predane bilance na dan 31. prosinca 2014. godine je razvidno da je dužnik iskazao podatak o kratkotrajnoj imovini u iznosu od 18.940,00 kn.</w:t>
      </w:r>
    </w:p>
    <w:p w:rsidRDefault="00A007E1" w:rsidP="00A007E1" w:rsidR="00A007E1">
      <w:pPr>
        <w:jc w:val="both"/>
      </w:pPr>
      <w:r>
        <w:tab/>
      </w:r>
    </w:p>
    <w:p w:rsidRDefault="00A007E1" w:rsidP="00A007E1" w:rsidR="00A007E1">
      <w:pPr>
        <w:ind w:firstLine="708"/>
        <w:jc w:val="both"/>
      </w:pPr>
      <w:r>
        <w:t>Obzirom na navedeno, proizlazi da nisu ispunjene pretpostavke za istodobno otvaranje i zaključenje skraćenog stečajnog postupka, u smislu čl. 431. Stečajnog zakona.</w:t>
      </w:r>
    </w:p>
    <w:p w:rsidRDefault="00A007E1" w:rsidP="00A007E1" w:rsidR="00A007E1">
      <w:pPr>
        <w:ind w:firstLine="708"/>
        <w:jc w:val="both"/>
      </w:pPr>
    </w:p>
    <w:p w:rsidRDefault="00A007E1" w:rsidP="00A007E1" w:rsidR="00A007E1">
      <w:pPr>
        <w:jc w:val="both"/>
      </w:pPr>
      <w:r>
        <w:tab/>
        <w:t>Stoga je sud temeljem članka 433. SZ-a donio rješenje o obustavi skraćenog stečajnog postupka.</w:t>
      </w:r>
    </w:p>
    <w:p w:rsidRDefault="00A007E1" w:rsidP="00A007E1" w:rsidR="00A007E1">
      <w:pPr>
        <w:jc w:val="both"/>
      </w:pPr>
    </w:p>
    <w:p w:rsidRDefault="00A007E1" w:rsidP="00A007E1" w:rsidR="00A007E1">
      <w:pPr>
        <w:jc w:val="both"/>
      </w:pPr>
      <w:r>
        <w:tab/>
        <w:t>O pokretanju prethodnog postupka odnosno otvaranju stečajnog postupka nad dužnikom PUT d.o.o., OIB: 47818380488 sa sjedištem u Zamlača 43 A, 42205 Vidovec, sud će donijeti posebno rješenje sukladno članku 433. SZ-a.</w:t>
      </w:r>
    </w:p>
    <w:p w:rsidRDefault="00A007E1" w:rsidP="00A007E1" w:rsidR="00A007E1">
      <w:pPr>
        <w:jc w:val="both"/>
      </w:pPr>
    </w:p>
    <w:p w:rsidRDefault="00A007E1" w:rsidP="00A007E1" w:rsidR="00A007E1">
      <w:pPr>
        <w:ind w:firstLine="720"/>
        <w:jc w:val="both"/>
      </w:pPr>
    </w:p>
    <w:p w:rsidRDefault="00A007E1" w:rsidP="00A007E1" w:rsidR="00A007E1">
      <w:pPr>
        <w:jc w:val="center"/>
      </w:pPr>
      <w:r>
        <w:t>U Varaždinu, 1. ožujka 2016. godine.</w:t>
      </w:r>
    </w:p>
    <w:p w:rsidRDefault="00A007E1" w:rsidP="00A007E1" w:rsidR="00A007E1">
      <w:pPr>
        <w:jc w:val="center"/>
      </w:pPr>
    </w:p>
    <w:p w:rsidRDefault="00A007E1" w:rsidP="00A007E1" w:rsidR="00A007E1">
      <w:pPr>
        <w:jc w:val="center"/>
      </w:pPr>
    </w:p>
    <w:p w:rsidRDefault="00A007E1" w:rsidP="00A007E1" w:rsidR="00A007E1">
      <w:pPr>
        <w:ind w:firstLine="720"/>
        <w:jc w:val="center"/>
      </w:pPr>
    </w:p>
    <w:p w:rsidRDefault="00A007E1" w:rsidP="00A007E1" w:rsidR="00A007E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A007E1" w:rsidP="00A007E1" w:rsidR="00A007E1">
      <w:pPr>
        <w:ind w:firstLine="720"/>
        <w:jc w:val="both"/>
      </w:pPr>
    </w:p>
    <w:p w:rsidRDefault="00A007E1" w:rsidP="00A007E1" w:rsidR="00A007E1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  <w:r>
        <w:tab/>
        <w:t xml:space="preserve">       </w:t>
      </w:r>
    </w:p>
    <w:p w:rsidRDefault="00A007E1" w:rsidP="00A007E1" w:rsidR="00A007E1">
      <w:pPr>
        <w:ind w:firstLine="708" w:left="4956"/>
        <w:jc w:val="both"/>
      </w:pPr>
      <w:r>
        <w:t xml:space="preserve">     Ksenija Flack Makitan</w:t>
      </w:r>
    </w:p>
    <w:p w:rsidRDefault="00A007E1" w:rsidP="00A007E1" w:rsidR="00A007E1">
      <w:pPr>
        <w:jc w:val="both"/>
      </w:pPr>
    </w:p>
    <w:p w:rsidRDefault="00A007E1" w:rsidP="00A007E1" w:rsidR="00A007E1">
      <w:pPr>
        <w:jc w:val="both"/>
      </w:pPr>
    </w:p>
    <w:p w:rsidRDefault="00A007E1" w:rsidP="00A007E1" w:rsidR="00A007E1">
      <w:pPr>
        <w:jc w:val="both"/>
      </w:pPr>
    </w:p>
    <w:p w:rsidRDefault="00A007E1" w:rsidP="00A007E1" w:rsidR="00A007E1">
      <w:pPr>
        <w:jc w:val="both"/>
      </w:pPr>
    </w:p>
    <w:p w:rsidRDefault="00A007E1" w:rsidP="00A007E1" w:rsidR="00A007E1">
      <w:pPr>
        <w:ind w:firstLine="720"/>
        <w:jc w:val="both"/>
      </w:pPr>
      <w:r>
        <w:t>UPUTA O PRAVNOM LIJEKU :</w:t>
      </w:r>
    </w:p>
    <w:p w:rsidRDefault="00A007E1" w:rsidP="00A007E1" w:rsidR="00A007E1">
      <w:pPr>
        <w:ind w:firstLine="720"/>
        <w:jc w:val="both"/>
      </w:pPr>
    </w:p>
    <w:p w:rsidRDefault="00A007E1" w:rsidP="00A007E1" w:rsidR="00A007E1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A007E1" w:rsidP="00A007E1" w:rsidR="00A007E1">
      <w:pPr>
        <w:jc w:val="both"/>
      </w:pPr>
    </w:p>
    <w:p w:rsidRDefault="00A007E1" w:rsidP="00A007E1" w:rsidR="00A007E1">
      <w:pPr>
        <w:jc w:val="both"/>
      </w:pPr>
    </w:p>
    <w:p w:rsidRDefault="00A007E1" w:rsidP="00A007E1" w:rsidR="00A007E1">
      <w:pPr>
        <w:jc w:val="both"/>
      </w:pPr>
      <w:r>
        <w:t xml:space="preserve">DNA: 1. Predlagatelj Financijska agencija, Regionalni centar Zagreb, Podružnica Varaždin, </w:t>
      </w:r>
    </w:p>
    <w:p w:rsidRDefault="00A007E1" w:rsidP="00A007E1" w:rsidR="00A007E1">
      <w:pPr>
        <w:pStyle w:val="Odlomakpopisa"/>
        <w:numPr>
          <w:ilvl w:val="0"/>
          <w:numId w:val="1"/>
        </w:numPr>
        <w:jc w:val="both"/>
      </w:pPr>
      <w:r>
        <w:t>Cesarca 2</w:t>
      </w:r>
    </w:p>
    <w:p w:rsidRDefault="00A007E1" w:rsidP="00A007E1" w:rsidR="00A007E1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A007E1" w:rsidP="00A007E1" w:rsidR="00A007E1">
      <w:pPr>
        <w:jc w:val="both"/>
      </w:pPr>
      <w:r>
        <w:t xml:space="preserve">               ŽDO Varaždin, građansko-upravni odjel</w:t>
      </w:r>
    </w:p>
    <w:p w:rsidRDefault="00A007E1" w:rsidP="00A007E1" w:rsidR="00A007E1">
      <w:pPr>
        <w:ind w:firstLine="708"/>
      </w:pPr>
      <w:r>
        <w:t>3. Dužnik PUT d.o.o., Zamlača 43 A, 42205 Vidovec</w:t>
      </w:r>
    </w:p>
    <w:p w:rsidRDefault="00A007E1" w:rsidP="00A007E1" w:rsidR="00E260E5">
      <w:pPr>
        <w:ind w:firstLine="708"/>
      </w:pPr>
      <w:r>
        <w:t>4. E-oglasna ploča</w:t>
      </w:r>
    </w:p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52DB" w:rsidP="00A007E1" w:rsidR="00B452DB">
      <w:r>
        <w:separator/>
      </w:r>
    </w:p>
  </w:endnote>
  <w:endnote w:id="0" w:type="continuationSeparator">
    <w:p w:rsidRDefault="00B452DB" w:rsidP="00A007E1" w:rsidR="00B452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52DB" w:rsidP="00A007E1" w:rsidR="00B452DB">
      <w:r>
        <w:separator/>
      </w:r>
    </w:p>
  </w:footnote>
  <w:footnote w:id="0" w:type="continuationSeparator">
    <w:p w:rsidRDefault="00B452DB" w:rsidP="00A007E1" w:rsidR="00B452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07E1" w:rsidP="00A007E1" w:rsidR="00A007E1">
    <w:pPr>
      <w:pStyle w:val="Zaglavlje"/>
      <w:jc w:val="right"/>
    </w:pPr>
    <w:r>
      <w:t>Poslovni broj: 1 St-157/16-7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BB7"/>
    <w:rsid w:val="00A007E1"/>
    <w:rsid w:val="00A97BB7"/>
    <w:rsid w:val="00B452DB"/>
    <w:rsid w:val="00E260E5"/>
    <w:rsid w:val="00EB3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07E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007E1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A007E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07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07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07E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07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07E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007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07E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2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32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321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32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32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07E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007E1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A007E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07E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007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07E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007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07E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007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07E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32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321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321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321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321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704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 društvo s ograničenom odgovornošću za proizvodnju, trgovinu i usluge</izvorni_sadrzaj>
    <derivirana_varijabla naziv="DomainObject.Predmet.ProtustrankaFormated_1">  PUT društvo s ograničenom odgovornošću za proizvodnju, trgovinu i usluge</derivirana_varijabla>
  </DomainObject.Predmet.ProtustrankaFormated>
  <DomainObject.Predmet.ProtustrankaFormatedOIB>
    <izvorni_sadrzaj>  PUT društvo s ograničenom odgovornošću za proizvodnju, trgovinu i usluge, OIB 47818380488</izvorni_sadrzaj>
    <derivirana_varijabla naziv="DomainObject.Predmet.ProtustrankaFormatedOIB_1">  PUT društvo s ograničenom odgovornošću za proizvodnju, trgovinu i usluge, OIB 47818380488</derivirana_varijabla>
  </DomainObject.Predmet.ProtustrankaFormatedOIB>
  <DomainObject.Predmet.ProtustrankaFormatedWithAdress>
    <izvorni_sadrzaj> PUT društvo s ograničenom odgovornošću za proizvodnju, trgovinu i usluge,  43/a, 42205 Zamlača</izvorni_sadrzaj>
    <derivirana_varijabla naziv="DomainObject.Predmet.ProtustrankaFormatedWithAdress_1"> PUT društvo s ograničenom odgovornošću za proizvodnju, trgovinu i usluge,  43/a, 42205 Zamlača</derivirana_varijabla>
  </DomainObject.Predmet.ProtustrankaFormatedWithAdress>
  <DomainObject.Predmet.ProtustrankaFormatedWithAdressOIB>
    <izvorni_sadrzaj> PUT društvo s ograničenom odgovornošću za proizvodnju, trgovinu i usluge, OIB 47818380488,  43/a, 42205 Zamlača</izvorni_sadrzaj>
    <derivirana_varijabla naziv="DomainObject.Predmet.ProtustrankaFormatedWithAdressOIB_1"> PUT društvo s ograničenom odgovornošću za proizvodnju, trgovinu i usluge, OIB 47818380488,  43/a, 42205 Zamlača</derivirana_varijabla>
  </DomainObject.Predmet.ProtustrankaFormatedWithAdressOIB>
  <DomainObject.Predmet.ProtustrankaWithAdress>
    <izvorni_sadrzaj>PUT društvo s ograničenom odgovornošću za proizvodnju, trgovinu i usluge  43/a, 42205 Zamlača</izvorni_sadrzaj>
    <derivirana_varijabla naziv="DomainObject.Predmet.ProtustrankaWithAdress_1">PUT društvo s ograničenom odgovornošću za proizvodnju, trgovinu i usluge  43/a, 42205 Zamlača</derivirana_varijabla>
  </DomainObject.Predmet.ProtustrankaWithAdress>
  <DomainObject.Predmet.ProtustrankaWithAdressOIB>
    <izvorni_sadrzaj>PUT društvo s ograničenom odgovornošću za proizvodnju, trgovinu i usluge, OIB 47818380488,  43/a, 42205 Zamlača</izvorni_sadrzaj>
    <derivirana_varijabla naziv="DomainObject.Predmet.ProtustrankaWithAdressOIB_1">PUT društvo s ograničenom odgovornošću za proizvodnju, trgovinu i usluge, OIB 47818380488,  43/a, 42205 Zamlača</derivirana_varijabla>
  </DomainObject.Predmet.ProtustrankaWithAdressOIB>
  <DomainObject.Predmet.ProtustrankaNazivFormated>
    <izvorni_sadrzaj>PUT društvo s ograničenom odgovornošću za proizvodnju, trgovinu i usluge</izvorni_sadrzaj>
    <derivirana_varijabla naziv="DomainObject.Predmet.ProtustrankaNazivFormated_1">PUT društvo s ograničenom odgovornošću za proizvodnju, trgovinu i usluge</derivirana_varijabla>
  </DomainObject.Predmet.ProtustrankaNazivFormated>
  <DomainObject.Predmet.ProtustrankaNazivFormatedOIB>
    <izvorni_sadrzaj>PUT društvo s ograničenom odgovornošću za proizvodnju, trgovinu i usluge, OIB 47818380488</izvorni_sadrzaj>
    <derivirana_varijabla naziv="DomainObject.Predmet.ProtustrankaNazivFormatedOIB_1">PUT društvo s ograničenom odgovornošću za proizvodnju, trgovinu i usluge, OIB 47818380488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5622.28</izvorni_sadrzaj>
    <derivirana_varijabla naziv="DomainObject.Predmet.TrenutnaVrijednost_1">5622.28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PUT društvo s ograničenom odgovornošću za proizvodnju, trgovinu i usluge</item>
    </izvorni_sadrzaj>
    <derivirana_varijabla naziv="DomainObject.Predmet.ProtuStrankaListFormated_1">
      <item>PUT društvo s ograničenom odgovornošću za proizvodnju, trgovinu i usluge</item>
    </derivirana_varijabla>
  </DomainObject.Predmet.ProtuStrankaListFormated>
  <DomainObject.Predmet.ProtuStrankaListFormatedOIB>
    <izvorni_sadrzaj>
      <item>PUT društvo s ograničenom odgovornošću za proizvodnju, trgovinu i usluge, OIB 47818380488</item>
    </izvorni_sadrzaj>
    <derivirana_varijabla naziv="DomainObject.Predmet.ProtuStrankaListFormatedOIB_1">
      <item>PUT društvo s ograničenom odgovornošću za proizvodnju, trgovinu i usluge, OIB 47818380488</item>
    </derivirana_varijabla>
  </DomainObject.Predmet.ProtuStrankaListFormatedOIB>
  <DomainObject.Predmet.ProtuStrankaListFormatedWithAdress>
    <izvorni_sadrzaj>
      <item>PUT društvo s ograničenom odgovornošću za proizvodnju, trgovinu i usluge,  43/a, 42205 Zamlača</item>
    </izvorni_sadrzaj>
    <derivirana_varijabla naziv="DomainObject.Predmet.ProtuStrankaListFormatedWithAdress_1">
      <item>PUT društvo s ograničenom odgovornošću za proizvodnju, trgovinu i usluge,  43/a, 42205 Zamlača</item>
    </derivirana_varijabla>
  </DomainObject.Predmet.ProtuStrankaListFormatedWithAdress>
  <DomainObject.Predmet.ProtuStrankaListFormatedWithAdressOIB>
    <izvorni_sadrzaj>
      <item>PUT društvo s ograničenom odgovornošću za proizvodnju, trgovinu i usluge, OIB 47818380488,  43/a, 42205 Zamlača</item>
    </izvorni_sadrzaj>
    <derivirana_varijabla naziv="DomainObject.Predmet.ProtuStrankaListFormatedWithAdressOIB_1">
      <item>PUT društvo s ograničenom odgovornošću za proizvodnju, trgovinu i usluge, OIB 47818380488,  43/a, 42205 Zamlača</item>
    </derivirana_varijabla>
  </DomainObject.Predmet.ProtuStrankaListFormatedWithAdressOIB>
  <DomainObject.Predmet.ProtuStrankaListNazivFormated>
    <izvorni_sadrzaj>
      <item>PUT društvo s ograničenom odgovornošću za proizvodnju, trgovinu i usluge</item>
    </izvorni_sadrzaj>
    <derivirana_varijabla naziv="DomainObject.Predmet.ProtuStrankaListNazivFormated_1">
      <item>PUT društvo s ograničenom odgovornošću za proizvodnju, trgovinu i usluge</item>
    </derivirana_varijabla>
  </DomainObject.Predmet.ProtuStrankaListNazivFormated>
  <DomainObject.Predmet.ProtuStrankaListNazivFormatedOIB>
    <izvorni_sadrzaj>
      <item>PUT društvo s ograničenom odgovornošću za proizvodnju, trgovinu i usluge, OIB 47818380488</item>
    </izvorni_sadrzaj>
    <derivirana_varijabla naziv="DomainObject.Predmet.ProtuStrankaListNazivFormatedOIB_1">
      <item>PUT društvo s ograničenom odgovornošću za proizvodnju, trgovinu i usluge, OIB 47818380488</item>
    </derivirana_varijabla>
  </DomainObject.Predmet.ProtuStrankaListNazivFormatedOIB>
  <DomainObject.Predmet.OstaliListFormated>
    <izvorni_sadrzaj>
      <item>E-oglasna ploča</item>
      <item>Sudski registar, Trgovački sud u Varaždinu</item>
      <item>Peter Uranić</item>
      <item>Ministarstvo financija, Porezna uprava, Područni ured Sjeverna Hrvatska</item>
      <item>Županijsko državno odvjetnštvo u Varaždinu</item>
    </izvorni_sadrzaj>
    <derivirana_varijabla naziv="DomainObject.Predmet.OstaliListFormated_1">
      <item>E-oglasna ploča</item>
      <item>Sudski registar, Trgovački sud u Varaždinu</item>
      <item>Peter Uranić</item>
      <item>Ministarstvo financija, Porezna uprava, Područni ured Sjeverna Hrvatska</item>
      <item>Županijsko državno odvjetnštvo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Peter Uranić, OIB 60023750514</item>
      <item>Ministarstvo financija, Porezna uprava, Područni ured Sjeverna Hrvatska</item>
      <item>Županijsko državno odvjetnštvo u Varaždinu</item>
    </izvorni_sadrzaj>
    <derivirana_varijabla naziv="DomainObject.Predmet.OstaliListFormatedOIB_1">
      <item>E-oglasna ploča</item>
      <item>Sudski registar, Trgovački sud u Varaždinu</item>
      <item>Peter Uranić, OIB 60023750514</item>
      <item>Ministarstvo financija, Porezna uprava, Područni ured Sjeverna Hrvatska</item>
      <item>Županijsko državno odvjetnštvo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Peter Uranić, Ulica Svetog Josipa 8, 53000 Lički Osik</item>
      <item>Ministarstvo financija, Porezna uprava, Područni ured Sjeverna Hrvatska</item>
      <item>Županijsko državno odvjetnštvo u Varaždinu</item>
    </izvorni_sadrzaj>
    <derivirana_varijabla naziv="DomainObject.Predmet.OstaliListFormatedWithAdress_1">
      <item>E-oglasna ploča</item>
      <item>Sudski registar, Trgovački sud u Varaždinu</item>
      <item>Peter Uranić, Ulica Svetog Josipa 8, 53000 Lički Osik</item>
      <item>Ministarstvo financija, Porezna uprava, Područni ured Sjeverna Hrvatska</item>
      <item>Županijsko državno odvjetnštvo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Peter Uranić, OIB 60023750514, Ulica Svetog Josipa 8, 53000 Lički Osik</item>
      <item>Ministarstvo financija, Porezna uprava, Područni ured Sjeverna Hrvatska</item>
      <item>Županijsko državno odvjetnštvo u Varaždinu</item>
    </izvorni_sadrzaj>
    <derivirana_varijabla naziv="DomainObject.Predmet.OstaliListFormatedWithAdressOIB_1">
      <item>E-oglasna ploča</item>
      <item>Sudski registar, Trgovački sud u Varaždinu</item>
      <item>Peter Uranić, OIB 60023750514, Ulica Svetog Josipa 8, 53000 Lički Osik</item>
      <item>Ministarstvo financija, Porezna uprava, Područni ured Sjeverna Hrvatska</item>
      <item>Županijsko državno odvjetnštvo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Peter Uranić</item>
      <item>Ministarstvo financija, Porezna uprava, Područni ured Sjeverna Hrvatska</item>
      <item>Županijsko državno odvjetnštvo u Varaždinu</item>
    </izvorni_sadrzaj>
    <derivirana_varijabla naziv="DomainObject.Predmet.OstaliListNazivFormated_1">
      <item>E-oglasna ploča</item>
      <item>Sudski registar, Trgovački sud u Varaždinu</item>
      <item>Peter Uranić</item>
      <item>Ministarstvo financija, Porezna uprava, Područni ured Sjeverna Hrvatska</item>
      <item>Županijsko državno odvjetnštvo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Peter Uranić, OIB 60023750514</item>
      <item>Ministarstvo financija, Porezna uprava, Područni ured Sjeverna Hrvatska</item>
      <item>Županijsko državno odvjetnštvo u Varaždinu</item>
    </izvorni_sadrzaj>
    <derivirana_varijabla naziv="DomainObject.Predmet.OstaliListNazivFormatedOIB_1">
      <item>E-oglasna ploča</item>
      <item>Sudski registar, Trgovački sud u Varaždinu</item>
      <item>Peter Uranić, OIB 60023750514</item>
      <item>Ministarstvo financija, Porezna uprava, Područni ured Sjeverna Hrvatska</item>
      <item>Županijsko državno odvjetnštvo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PUT društvo s ograničenom odgovornošću za proizvodnju, trgovinu i usluge</izvorni_sadrzaj>
    <derivirana_varijabla naziv="DomainObject.Predmet.ProtustrankaIDrugi_1">PUT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PUT društvo s ograničenom odgovornošću za proizvodnju, trgovinu i usluge, OIB 47818380488,  43/a, 42205 Zamlača</izvorni_sadrzaj>
    <derivirana_varijabla naziv="DomainObject.Predmet.ProtustrankaIDrugiAdressOIB_1">PUT društvo s ograničenom odgovornošću za proizvodnju, trgovinu i usluge, OIB 47818380488,  43/a, 42205 Zamlača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PUT društvo s ograničenom odgovornošću za proizvodnju, trgovinu i usluge</item>
      <item>E-oglasna ploča</item>
      <item>Sudski registar, Trgovački sud u Varaždinu</item>
      <item>Peter Uranić</item>
      <item>Ministarstvo financija, Porezna uprava, Područni ured Sjeverna Hrvatska</item>
      <item>Županijsko državno odvjetnštvo u Varaždinu</item>
    </izvorni_sadrzaj>
    <derivirana_varijabla naziv="DomainObject.Predmet.SudioniciListNaziv_1">
      <item>Financijska agencija</item>
      <item>PUT društvo s ograničenom odgovornošću za proizvodnju, trgovinu i usluge</item>
      <item>E-oglasna ploča</item>
      <item>Sudski registar, Trgovački sud u Varaždinu</item>
      <item>Peter Uranić</item>
      <item>Ministarstvo financija, Porezna uprava, Područni ured Sjeverna Hrvatska</item>
      <item>Županijsko državno odvjetnštvo u Varaždinu</item>
    </derivirana_varijabla>
  </DomainObject.Predmet.SudioniciListNaziv>
  <DomainObject.Predmet.SudioniciListAdressOIB>
    <izvorni_sadrzaj>
      <item>Financijska agencija, OIB 85821130368, A. Cesarca 2,42000 Varaždin</item>
      <item>PUT društvo s ograničenom odgovornošću za proizvodnju, trgovinu i usluge, OIB 47818380488,  43/a,42205 Zamlača</item>
      <item>E-oglasna ploča</item>
      <item>Sudski registar, Trgovački sud u Varaždinu</item>
      <item>Peter Uranić, OIB 60023750514, Ulica Svetog Josipa 8,53000 Lički Osik</item>
      <item>Ministarstvo financija, Porezna uprava, Područni ured Sjeverna Hrvatska</item>
      <item>Županijsko državno odvjetnštvo u Varaždinu</item>
    </izvorni_sadrzaj>
    <derivirana_varijabla naziv="DomainObject.Predmet.SudioniciListAdressOIB_1">
      <item>Financijska agencija, OIB 85821130368, A. Cesarca 2,42000 Varaždin</item>
      <item>PUT društvo s ograničenom odgovornošću za proizvodnju, trgovinu i usluge, OIB 47818380488,  43/a,42205 Zamlača</item>
      <item>E-oglasna ploča</item>
      <item>Sudski registar, Trgovački sud u Varaždinu</item>
      <item>Peter Uranić, OIB 60023750514, Ulica Svetog Josipa 8,53000 Lički Osik</item>
      <item>Ministarstvo financija, Porezna uprava, Područni ured Sjeverna Hrvatska</item>
      <item>Županijsko državno odvjetnštvo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47818380488</item>
      <item>, OIB null</item>
      <item>, OIB null</item>
      <item>, OIB 60023750514</item>
      <item>, OIB null</item>
      <item>, OIB null</item>
    </izvorni_sadrzaj>
    <derivirana_varijabla naziv="DomainObject.Predmet.SudioniciListNazivOIB_1">
      <item>, OIB 85821130368</item>
      <item>, OIB 47818380488</item>
      <item>, OIB null</item>
      <item>, OIB null</item>
      <item>, OIB 60023750514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3178</properties:Characters>
  <properties:Lines>90</properties:Lines>
  <properties:Paragraphs>27</properties:Paragraphs>
  <properties:TotalTime>10</properties:TotalTime>
  <properties:ScaleCrop>false</properties:ScaleCrop>
  <properties:LinksUpToDate>false</properties:LinksUpToDate>
  <properties:CharactersWithSpaces>3851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2016-03-01T06:11:00Z</dcterms:created>
  <dc:creator>Tea Meister</dc:creator>
  <dc:description/>
  <cp:keywords/>
  <cp:lastModifiedBy>Tea Meister</cp:lastModifiedBy>
  <dcterms:modified xmlns:xsi="http://www.w3.org/2001/XMLSchema-instance" xsi:type="dcterms:W3CDTF">2016-03-01T11:15:00Z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