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ba39e" w14:paraId="54ba39e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1B3396">
        <w:t>2077</w:t>
      </w:r>
      <w:r w:rsidR="00A446AE">
        <w:t>/1</w:t>
      </w:r>
      <w:r w:rsidR="00011A51">
        <w:t>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1B3396" w:rsidRPr="001B3396">
        <w:rPr>
          <w:lang w:val="pt-BR"/>
        </w:rPr>
        <w:t>DUH VELEUM j.d.o.o., Zagreb, Trpanjska 13, OIB: 84747894361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2F425B">
        <w:rPr>
          <w:lang w:val="pt-BR"/>
        </w:rPr>
        <w:t>24. listopada</w:t>
      </w:r>
      <w:r w:rsidR="00DF73AA">
        <w:rPr>
          <w:lang w:val="pt-BR"/>
        </w:rPr>
        <w:t xml:space="preserve"> 2018.</w:t>
      </w:r>
      <w:r w:rsidR="000B22E7" w:rsidRPr="00B9015B">
        <w:t>,</w:t>
      </w:r>
    </w:p>
    <w:p w:rsidRDefault="00583B77" w:rsidP="00D677F7" w:rsidR="00583B77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583B77" w:rsidRPr="00583B77">
        <w:rPr>
          <w:lang w:val="pt-BR"/>
        </w:rPr>
        <w:t>DUH VELEUM j.d.o.o., Zagreb, Trpanjska 13, OIB: 84747894361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</w:t>
      </w:r>
      <w:r w:rsidR="00704DD0" w:rsidRPr="00444E8C">
        <w:rPr>
          <w:lang w:val="pt-BR"/>
        </w:rPr>
        <w:t>u roku 15 dana</w:t>
      </w:r>
      <w:r w:rsidR="00C40A44" w:rsidRPr="00444E8C">
        <w:rPr>
          <w:lang w:val="pt-BR"/>
        </w:rPr>
        <w:t xml:space="preserve"> </w:t>
      </w:r>
      <w:r w:rsidR="004B08A4" w:rsidRPr="00444E8C">
        <w:rPr>
          <w:lang w:val="pt-BR"/>
        </w:rPr>
        <w:t xml:space="preserve">od isteka osmog dana od dana objave ovog rješenja na mrežnoj stranici e-oglasna ploča Trgovačkog suda u Zagrebu </w:t>
      </w:r>
      <w:r w:rsidR="00C40A44" w:rsidRPr="00444E8C">
        <w:rPr>
          <w:lang w:val="pt-BR"/>
        </w:rPr>
        <w:t>predujmiti iznos od</w:t>
      </w:r>
      <w:r w:rsidR="005543BD" w:rsidRPr="00444E8C">
        <w:rPr>
          <w:lang w:val="pt-BR"/>
        </w:rPr>
        <w:t xml:space="preserve"> </w:t>
      </w:r>
      <w:r w:rsidR="00591F57" w:rsidRPr="00444E8C">
        <w:t>20</w:t>
      </w:r>
      <w:r w:rsidR="00134F3A" w:rsidRPr="00444E8C">
        <w:t xml:space="preserve">.000,00 kn </w:t>
      </w:r>
      <w:r w:rsidRPr="00444E8C">
        <w:t>za pok</w:t>
      </w:r>
      <w:r w:rsidRPr="00B9015B">
        <w:t>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1B3396">
        <w:t>2077</w:t>
      </w:r>
      <w:r w:rsidR="00535D8E" w:rsidRPr="00B9015B">
        <w:t>-</w:t>
      </w:r>
      <w:r w:rsidR="00A446AE">
        <w:t>1</w:t>
      </w:r>
      <w:r w:rsidR="00011A51">
        <w:t>8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583B77" w:rsidRPr="00583B77">
        <w:rPr>
          <w:lang w:val="pt-BR"/>
        </w:rPr>
        <w:t>DUH VELEUM j.d.o.o., Zagreb, Trpanjska 13, OIB: 84747894361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76997" w:rsidR="00E76997" w:rsidRPr="00E974B3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F10030" w:rsidRPr="00F10030">
        <w:rPr>
          <w:lang w:val="pt-BR"/>
        </w:rPr>
        <w:t xml:space="preserve">DUH VELEUM j.d.o.o., Zagreb, Trpanjska 13, OIB: 84747894361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</w:t>
      </w:r>
      <w:r w:rsidR="00DF73AA">
        <w:t>anka</w:t>
      </w:r>
      <w:r w:rsidRPr="00082C15">
        <w:t xml:space="preserve"> </w:t>
      </w:r>
      <w:r w:rsidR="00E222CE">
        <w:t>110. st</w:t>
      </w:r>
      <w:r w:rsidR="00DF73AA">
        <w:t>avka</w:t>
      </w:r>
      <w:r w:rsidR="00E222CE">
        <w:t xml:space="preserve"> 1</w:t>
      </w:r>
      <w:r w:rsidRPr="00082C15">
        <w:t>. Stečajnog zakon</w:t>
      </w:r>
      <w:r w:rsidR="00BE7D6A">
        <w:t>a („Narodne novine“ broj 71/15</w:t>
      </w:r>
      <w:r w:rsidR="000D048F">
        <w:t>.</w:t>
      </w:r>
      <w:r w:rsidR="00BE7D6A">
        <w:t xml:space="preserve"> i 104/17., </w:t>
      </w:r>
      <w:r w:rsidRPr="00082C15">
        <w:t>dalje: SZ).</w:t>
      </w:r>
      <w:r w:rsidR="008A27DD">
        <w:t xml:space="preserve"> </w:t>
      </w:r>
      <w:r w:rsidR="00E76997">
        <w:t>U</w:t>
      </w:r>
      <w:r w:rsidR="00E76997" w:rsidRPr="00E974B3">
        <w:t xml:space="preserve"> prijedlogu za otvaranje stečajnog postupka </w:t>
      </w:r>
      <w:r w:rsidR="00E76997">
        <w:t xml:space="preserve">se u bitnome navodi </w:t>
      </w:r>
      <w:r w:rsidR="00E76997" w:rsidRPr="00E974B3">
        <w:t xml:space="preserve">kako </w:t>
      </w:r>
      <w:r w:rsidR="000D048F">
        <w:t xml:space="preserve">je </w:t>
      </w:r>
      <w:r w:rsidR="00FA5BA0">
        <w:t>14. kolovoza</w:t>
      </w:r>
      <w:r w:rsidR="000D048F">
        <w:t xml:space="preserve"> </w:t>
      </w:r>
      <w:r w:rsidR="00E76997">
        <w:t>201</w:t>
      </w:r>
      <w:r w:rsidR="000D048F">
        <w:t>8</w:t>
      </w:r>
      <w:r w:rsidR="00E76997">
        <w:t xml:space="preserve">. </w:t>
      </w:r>
      <w:r w:rsidR="00E76997" w:rsidRPr="00E974B3">
        <w:t>dužnik u Očevidniku redoslijeda osnova za plaćanje ima evidentirane neizvršene osnove za plaćanje</w:t>
      </w:r>
      <w:r w:rsidR="00E76997">
        <w:t xml:space="preserve"> u neprekinutom razdoblju od </w:t>
      </w:r>
      <w:r w:rsidR="00F5410A">
        <w:t>120</w:t>
      </w:r>
      <w:r w:rsidR="00E76997">
        <w:t xml:space="preserve"> </w:t>
      </w:r>
      <w:r w:rsidR="00E76997" w:rsidRPr="00E974B3">
        <w:t xml:space="preserve">dana, u ukupnom iznosu od </w:t>
      </w:r>
      <w:r w:rsidR="000063E5">
        <w:t>8.349,68</w:t>
      </w:r>
      <w:r w:rsidR="00E76997">
        <w:t xml:space="preserve"> </w:t>
      </w:r>
      <w:r w:rsidR="00E76997" w:rsidRPr="00E974B3">
        <w:t xml:space="preserve">kn, </w:t>
      </w:r>
      <w:r w:rsidR="000D048F">
        <w:t xml:space="preserve">te je imao </w:t>
      </w:r>
      <w:r w:rsidR="000063E5">
        <w:t>1</w:t>
      </w:r>
      <w:r w:rsidR="00E76997" w:rsidRPr="00E974B3">
        <w:t xml:space="preserve"> zaposlen</w:t>
      </w:r>
      <w:r w:rsidR="000063E5">
        <w:t>og</w:t>
      </w:r>
      <w:r w:rsidR="00E76997">
        <w:t>.</w:t>
      </w:r>
    </w:p>
    <w:p w:rsidRDefault="00225613" w:rsidP="00A17F45" w:rsidR="000063E5">
      <w:pPr>
        <w:ind w:firstLine="709"/>
        <w:jc w:val="both"/>
      </w:pPr>
      <w:r>
        <w:t xml:space="preserve">Rješenjem suda od </w:t>
      </w:r>
      <w:r w:rsidR="00F5410A">
        <w:t xml:space="preserve">10. rujna </w:t>
      </w:r>
      <w:r w:rsidR="00EF22B2">
        <w:t>2018.</w:t>
      </w:r>
      <w:r w:rsidR="002B01BF">
        <w:t xml:space="preserve">, koje je </w:t>
      </w:r>
      <w:r w:rsidR="00F5410A">
        <w:t>11. rujna</w:t>
      </w:r>
      <w:r w:rsidR="00EF22B2">
        <w:t xml:space="preserve"> 2018.</w:t>
      </w:r>
      <w:r w:rsidR="00FB1C97">
        <w:t xml:space="preserve">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>s odredbom čl</w:t>
      </w:r>
      <w:r w:rsidR="00DF73AA">
        <w:t>anka</w:t>
      </w:r>
      <w:r w:rsidR="008019C2">
        <w:t xml:space="preserve"> 115. st</w:t>
      </w:r>
      <w:r w:rsidR="00DF73AA">
        <w:t>avka</w:t>
      </w:r>
      <w:r w:rsidR="008019C2">
        <w:t xml:space="preserve"> 1. SZ-a, dok je </w:t>
      </w:r>
      <w:r w:rsidR="00DE3557">
        <w:t>24. listopada</w:t>
      </w:r>
      <w:r w:rsidR="00DF73AA">
        <w:t xml:space="preserve"> 2018.</w:t>
      </w:r>
      <w:r w:rsidR="008019C2">
        <w:t xml:space="preserve">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0063E5">
        <w:t xml:space="preserve"> na koje nije pristupio uredno pozvani dužnik, niti osoba ovlaštena za zastupanje dužnika po zakonu.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5910D1">
        <w:t xml:space="preserve"> članka </w:t>
      </w:r>
      <w:r w:rsidR="001861A1">
        <w:t>132</w:t>
      </w:r>
      <w:r w:rsidR="001861A1" w:rsidRPr="00B9015B">
        <w:t>. st</w:t>
      </w:r>
      <w:r w:rsidR="005910D1">
        <w:t>avka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549EA" w:rsidP="008019C2" w:rsidR="008019C2">
      <w:pPr>
        <w:ind w:firstLine="709"/>
        <w:jc w:val="both"/>
      </w:pPr>
      <w:r w:rsidRPr="007F5E0F">
        <w:lastRenderedPageBreak/>
        <w:t xml:space="preserve">Iz Potvrde o </w:t>
      </w:r>
      <w:r w:rsidR="005910D1">
        <w:t xml:space="preserve">neizvršenim osnovama za plaćanje (list </w:t>
      </w:r>
      <w:r w:rsidR="000A34C9">
        <w:t>14</w:t>
      </w:r>
      <w:r w:rsidR="005910D1">
        <w:t xml:space="preserve">. spisa) </w:t>
      </w:r>
      <w:r w:rsidRPr="007F5E0F">
        <w:t xml:space="preserve">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="0099261C">
        <w:t>14</w:t>
      </w:r>
      <w:r w:rsidR="005910D1">
        <w:t xml:space="preserve">. </w:t>
      </w:r>
      <w:r w:rsidR="0099261C">
        <w:t>rujna</w:t>
      </w:r>
      <w:r w:rsidR="005910D1">
        <w:t xml:space="preserve"> 2018. </w:t>
      </w:r>
      <w:r w:rsidRPr="007F5E0F">
        <w:t>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0A34C9">
        <w:t>150</w:t>
      </w:r>
      <w:r w:rsidR="00BB154E">
        <w:t xml:space="preserve"> dana. </w:t>
      </w:r>
      <w:r w:rsidR="008019C2">
        <w:t xml:space="preserve">Dakle, u konkretnom slučaju dužnik u očevidniku o redoslijedu plaćanja ima evidentirane neizvršene osnove za plaćanje u razdoblju dužem od 60 dana (koju činjenicu </w:t>
      </w:r>
      <w:r w:rsidR="003D64AF">
        <w:t>osoba ovlaštena za zastupanje dužnika po zakonu</w:t>
      </w:r>
      <w:r w:rsidR="008019C2">
        <w:t xml:space="preserve"> nije osporio), zbog čega se, u skladu s odredbom čl</w:t>
      </w:r>
      <w:r w:rsidR="009E0A1D">
        <w:t>anka</w:t>
      </w:r>
      <w:r w:rsidR="008019C2">
        <w:t xml:space="preserve"> 6. st</w:t>
      </w:r>
      <w:r w:rsidR="009E0A1D">
        <w:t>avka</w:t>
      </w:r>
      <w:r w:rsidR="008019C2">
        <w:t xml:space="preserve"> 2. podstavak 1. SZ-a, smatra da je dužnik nesposoban za plaćanje. Slijedom navedenog sud je, </w:t>
      </w:r>
      <w:r w:rsidR="008019C2" w:rsidRPr="004E77EF">
        <w:t>na temelju odredbe čl</w:t>
      </w:r>
      <w:r w:rsidR="009E0A1D">
        <w:t>anka</w:t>
      </w:r>
      <w:r w:rsidR="008019C2" w:rsidRPr="004E77EF">
        <w:t xml:space="preserve"> 5. st</w:t>
      </w:r>
      <w:r w:rsidR="009E0A1D">
        <w:t>avka</w:t>
      </w:r>
      <w:r w:rsidR="008019C2" w:rsidRPr="004E77EF">
        <w:t xml:space="preserve">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</w:t>
      </w:r>
      <w:r w:rsidR="009E0A1D">
        <w:t>anka</w:t>
      </w:r>
      <w:r w:rsidR="008019C2">
        <w:t xml:space="preserve"> 6. SZ-a.</w:t>
      </w:r>
    </w:p>
    <w:p w:rsidRDefault="00B24911" w:rsidP="006D72C2" w:rsidR="00A17F45">
      <w:pPr>
        <w:pStyle w:val="Tijeloteksta"/>
        <w:ind w:firstLine="708"/>
      </w:pPr>
      <w:r>
        <w:t>S</w:t>
      </w:r>
      <w:r w:rsidR="00857324">
        <w:t>ud je, na temelju odredbe čl</w:t>
      </w:r>
      <w:r>
        <w:t>anka</w:t>
      </w:r>
      <w:r w:rsidR="00857324">
        <w:t xml:space="preserve"> 11. st</w:t>
      </w:r>
      <w:r>
        <w:t>avka</w:t>
      </w:r>
      <w:r w:rsidR="00857324">
        <w:t xml:space="preserve"> 3. SZ-a, po službenoj dužnosti zatražio </w:t>
      </w:r>
      <w:r w:rsidR="00F34A0E">
        <w:t xml:space="preserve"> </w:t>
      </w:r>
      <w:r w:rsidR="00AF5597">
        <w:t>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</w:t>
      </w:r>
      <w:r w:rsidR="00CB688B">
        <w:t xml:space="preserve">upisan kao </w:t>
      </w:r>
      <w:r w:rsidR="00857324">
        <w:t>vlasnik nekretnina</w:t>
      </w:r>
      <w:r>
        <w:t xml:space="preserve"> (</w:t>
      </w:r>
      <w:r w:rsidR="00CB688B">
        <w:t>i</w:t>
      </w:r>
      <w:r>
        <w:t>spis na listu 3. spisa)</w:t>
      </w:r>
      <w:r w:rsidR="00857324">
        <w:t>.</w:t>
      </w:r>
    </w:p>
    <w:p w:rsidRDefault="00CB688B" w:rsidP="00D42339" w:rsidR="000A34C9">
      <w:pPr>
        <w:autoSpaceDE w:val="false"/>
        <w:autoSpaceDN w:val="false"/>
        <w:adjustRightInd w:val="false"/>
        <w:ind w:firstLine="708"/>
        <w:jc w:val="both"/>
      </w:pPr>
      <w:r>
        <w:t>Nadalje,</w:t>
      </w:r>
      <w:r w:rsidR="00B24911">
        <w:t xml:space="preserve"> </w:t>
      </w:r>
      <w:r w:rsidR="00457978">
        <w:t xml:space="preserve">iz Uvjerenja </w:t>
      </w:r>
      <w:r w:rsidR="004C7C28">
        <w:t xml:space="preserve">Stanice za tehnički pregled vozila od </w:t>
      </w:r>
      <w:r w:rsidR="000A34C9">
        <w:t>27</w:t>
      </w:r>
      <w:r w:rsidR="0014026B">
        <w:t xml:space="preserve">. rujna 2018. </w:t>
      </w:r>
      <w:r w:rsidR="004C7C28">
        <w:t xml:space="preserve">(list </w:t>
      </w:r>
      <w:r w:rsidR="000A34C9">
        <w:t>17</w:t>
      </w:r>
      <w:r w:rsidR="004C7C28">
        <w:t>. spisa)</w:t>
      </w:r>
      <w:r w:rsidR="00457978">
        <w:t>, koje je ovaj sud pribavio na temelju odredbe čl</w:t>
      </w:r>
      <w:r w:rsidR="004C7C28">
        <w:t>anka</w:t>
      </w:r>
      <w:r w:rsidR="00457978">
        <w:t xml:space="preserve"> 11. st</w:t>
      </w:r>
      <w:r w:rsidR="004C7C28">
        <w:t>avka</w:t>
      </w:r>
      <w:r w:rsidR="00457978">
        <w:t xml:space="preserve"> 3. SZ-a, proizlazi kako </w:t>
      </w:r>
      <w:r w:rsidR="0014026B">
        <w:t xml:space="preserve">dužnik </w:t>
      </w:r>
      <w:r w:rsidR="000A34C9">
        <w:t xml:space="preserve">nije evidentiran </w:t>
      </w:r>
      <w:r w:rsidR="0014026B">
        <w:t>kao vlasnik vozila</w:t>
      </w:r>
      <w:r w:rsidR="000A34C9">
        <w:t>.</w:t>
      </w:r>
    </w:p>
    <w:p w:rsidRDefault="000A34C9" w:rsidP="006D72C2" w:rsidR="008D5709">
      <w:pPr>
        <w:pStyle w:val="Tijeloteksta"/>
        <w:ind w:firstLine="708"/>
      </w:pPr>
      <w:r>
        <w:t xml:space="preserve">Zbog toga su, uzevši u obzir navedeno, </w:t>
      </w:r>
      <w:r w:rsidR="001D2D44">
        <w:t>u skladu s odredbom</w:t>
      </w:r>
      <w:r w:rsidR="008D5709">
        <w:t xml:space="preserve"> čl</w:t>
      </w:r>
      <w:r w:rsidR="004C7C28">
        <w:t>anka</w:t>
      </w:r>
      <w:r w:rsidR="008D5709">
        <w:t xml:space="preserve"> 132.</w:t>
      </w:r>
      <w:r w:rsidR="00EA3D77">
        <w:t xml:space="preserve"> </w:t>
      </w:r>
      <w:r w:rsidR="008D5709">
        <w:t>st</w:t>
      </w:r>
      <w:r w:rsidR="004C7C28">
        <w:t>avka</w:t>
      </w:r>
      <w:r w:rsidR="008D5709">
        <w:t xml:space="preserve"> 1. </w:t>
      </w:r>
      <w:r>
        <w:t xml:space="preserve"> </w:t>
      </w:r>
      <w:r w:rsidR="008D5709">
        <w:t xml:space="preserve">SZ-a, </w:t>
      </w:r>
      <w:r w:rsidR="009B1748">
        <w:t>pozva</w:t>
      </w:r>
      <w:r w:rsidR="001D2D44">
        <w:t xml:space="preserve">ne </w:t>
      </w:r>
      <w:r w:rsidR="009B1748">
        <w:t xml:space="preserve">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>Prema odredbi čl</w:t>
      </w:r>
      <w:r w:rsidR="004C7C28">
        <w:t>anka</w:t>
      </w:r>
      <w:r w:rsidRPr="0054341C">
        <w:t xml:space="preserve"> 94. st</w:t>
      </w:r>
      <w:r w:rsidR="004C7C28">
        <w:t>avka</w:t>
      </w:r>
      <w:r w:rsidRPr="0054341C">
        <w:t xml:space="preserve">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4C7C28">
        <w:rPr>
          <w:color w:val="000000"/>
        </w:rPr>
        <w:t xml:space="preserve"> (članak</w:t>
      </w:r>
      <w:r w:rsidR="000D4154" w:rsidRPr="0054341C">
        <w:rPr>
          <w:color w:val="000000"/>
        </w:rPr>
        <w:t xml:space="preserve"> 94. st</w:t>
      </w:r>
      <w:r w:rsidR="004C7C28">
        <w:rPr>
          <w:color w:val="000000"/>
        </w:rPr>
        <w:t>avak</w:t>
      </w:r>
      <w:r w:rsidR="000D4154" w:rsidRPr="0054341C">
        <w:rPr>
          <w:color w:val="000000"/>
        </w:rPr>
        <w:t xml:space="preserve"> 2. SZ</w:t>
      </w:r>
      <w:r w:rsidR="004C7C28">
        <w:rPr>
          <w:color w:val="000000"/>
        </w:rPr>
        <w:t>-a</w:t>
      </w:r>
      <w:r w:rsidR="000D4154" w:rsidRPr="0054341C">
        <w:rPr>
          <w:color w:val="000000"/>
        </w:rPr>
        <w:t>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4C7C28">
        <w:rPr>
          <w:color w:val="000000"/>
        </w:rPr>
        <w:t>anak</w:t>
      </w:r>
      <w:r w:rsidR="0054341C">
        <w:rPr>
          <w:color w:val="000000"/>
        </w:rPr>
        <w:t xml:space="preserve"> 5. st</w:t>
      </w:r>
      <w:r w:rsidR="004C7C28">
        <w:rPr>
          <w:color w:val="000000"/>
        </w:rPr>
        <w:t>avak</w:t>
      </w:r>
      <w:r w:rsidR="0054341C">
        <w:rPr>
          <w:color w:val="000000"/>
        </w:rPr>
        <w:t xml:space="preserve"> 1. Uredbe o kriterijima i načinu obračuna i plaćanja nagrade stečajnim upraviteljima ("Narodne novine" broj </w:t>
      </w:r>
      <w:r w:rsidR="00302673">
        <w:rPr>
          <w:color w:val="000000"/>
        </w:rPr>
        <w:t>105/15; dalje: Uredba). Nagrada</w:t>
      </w:r>
      <w:r w:rsidR="004C7C28">
        <w:rPr>
          <w:color w:val="000000"/>
        </w:rPr>
        <w:t xml:space="preserve"> se određuje u bruto iznosu (članak </w:t>
      </w:r>
      <w:r w:rsidR="00302673">
        <w:rPr>
          <w:color w:val="000000"/>
        </w:rPr>
        <w:t>15. st</w:t>
      </w:r>
      <w:r w:rsidR="004C7C28">
        <w:rPr>
          <w:color w:val="000000"/>
        </w:rPr>
        <w:t>avak</w:t>
      </w:r>
      <w:r w:rsidR="00302673">
        <w:rPr>
          <w:color w:val="000000"/>
        </w:rPr>
        <w:t xml:space="preserve">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</w:t>
      </w:r>
      <w:r w:rsidR="004C7C28">
        <w:t>anka</w:t>
      </w:r>
      <w:r>
        <w:t xml:space="preserve"> 132. st</w:t>
      </w:r>
      <w:r w:rsidR="004C7C28">
        <w:t>avka</w:t>
      </w:r>
      <w:r>
        <w:t xml:space="preserve"> 1. SZ-a, odlučeno je kao u točki I. izreke rješenja.</w:t>
      </w:r>
      <w:r w:rsidR="009B1748" w:rsidRPr="00134F3A">
        <w:t xml:space="preserve"> </w:t>
      </w:r>
    </w:p>
    <w:p w:rsidRDefault="009B1748" w:rsidP="001D2D44" w:rsidR="008F656F">
      <w:pPr>
        <w:jc w:val="both"/>
      </w:pPr>
      <w:r>
        <w:tab/>
      </w:r>
      <w:r w:rsidR="008F656F">
        <w:t>Odluka iz točke II. izreke rj</w:t>
      </w:r>
      <w:r w:rsidR="004C7C28">
        <w:t xml:space="preserve">ešenja temelji se na odredbi članka </w:t>
      </w:r>
      <w:r w:rsidR="008F656F">
        <w:t>132. st</w:t>
      </w:r>
      <w:r w:rsidR="004C7C28">
        <w:t>avka</w:t>
      </w:r>
      <w:r w:rsidR="008F656F">
        <w:t xml:space="preserve"> 2.</w:t>
      </w:r>
      <w:r w:rsidR="004C7C28">
        <w:t xml:space="preserve"> </w:t>
      </w:r>
      <w:r w:rsidR="008F656F">
        <w:t>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2F425B">
        <w:t>24. listopada</w:t>
      </w:r>
      <w:r w:rsidR="004C7C28">
        <w:t xml:space="preserve"> 2018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4C7C28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980EB6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</w:t>
      </w:r>
      <w:r w:rsidR="004C7C28">
        <w:rPr>
          <w:lang w:val="pl-PL"/>
        </w:rPr>
        <w:t xml:space="preserve">može se izjaviti žalba </w:t>
      </w:r>
      <w:r w:rsidRPr="00732F2C">
        <w:rPr>
          <w:lang w:val="pl-PL"/>
        </w:rPr>
        <w:t xml:space="preserve">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4C7C28">
        <w:rPr>
          <w:lang w:val="pl-PL"/>
        </w:rPr>
        <w:t xml:space="preserve"> Dostava se smatra obavljenom istekom osmoga dana od dana objave ovog rješenja na mrežnoj stranici </w:t>
      </w:r>
      <w:r w:rsidR="00006FA4">
        <w:rPr>
          <w:lang w:val="pl-PL"/>
        </w:rPr>
        <w:t xml:space="preserve">        </w:t>
      </w:r>
      <w:r w:rsidR="004C7C28">
        <w:rPr>
          <w:lang w:val="pl-PL"/>
        </w:rPr>
        <w:t>e-oglasna poča Trgovačkog suda u Zagrebu (člana</w:t>
      </w:r>
      <w:r w:rsidR="00006FA4">
        <w:rPr>
          <w:lang w:val="pl-PL"/>
        </w:rPr>
        <w:t>k 12. stavak 1. SZ-a).</w:t>
      </w:r>
    </w:p>
    <w:p w:rsidRDefault="00980EB6" w:rsidP="00F110C5" w:rsidR="00980EB6" w:rsidRPr="00732F2C">
      <w:pPr>
        <w:jc w:val="both"/>
        <w:rPr>
          <w:lang w:val="pl-PL"/>
        </w:rPr>
      </w:pPr>
    </w:p>
    <w:p w:rsidRDefault="00980EB6" w:rsidP="00980EB6" w:rsidR="00980EB6">
      <w:pPr>
        <w:autoSpaceDE w:val="false"/>
        <w:autoSpaceDN w:val="false"/>
        <w:adjustRightInd w:val="false"/>
      </w:pPr>
      <w:r>
        <w:t>Za točnost otpravka - ovl. službenik</w:t>
      </w:r>
    </w:p>
    <w:p w:rsidRDefault="00980EB6" w:rsidP="00980EB6" w:rsidR="00F110C5">
      <w:r>
        <w:t>Katarina Drndelić</w:t>
      </w:r>
    </w:p>
    <w:p w:rsidRDefault="00980EB6" w:rsidP="00980EB6" w:rsidR="00980EB6"/>
    <w:p w:rsidRDefault="00980EB6" w:rsidP="00980EB6" w:rsidR="00980EB6" w:rsidRPr="00A17F45"/>
    <w:sectPr w:rsidSect="00980EB6" w:rsidR="00980EB6" w:rsidRPr="00A17F45">
      <w:headerReference w:type="default" r:id="rId11"/>
      <w:pgSz w:h="16838" w:w="11906"/>
      <w:pgMar w:gutter="0" w:footer="708" w:header="708" w:left="1417" w:bottom="1417" w:right="1417" w:top="5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980EB6">
          <w:rPr>
            <w:noProof/>
            <w:sz w:val="24"/>
            <w:szCs w:val="24"/>
          </w:rPr>
          <w:t>2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1B3396">
      <w:rPr>
        <w:sz w:val="24"/>
        <w:szCs w:val="24"/>
      </w:rPr>
      <w:t>2077</w:t>
    </w:r>
    <w:r w:rsidR="005910D1">
      <w:rPr>
        <w:sz w:val="24"/>
        <w:szCs w:val="24"/>
      </w:rPr>
      <w:t>/18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63E5"/>
    <w:rsid w:val="00006FA4"/>
    <w:rsid w:val="00011A51"/>
    <w:rsid w:val="000179AE"/>
    <w:rsid w:val="0004070C"/>
    <w:rsid w:val="00041081"/>
    <w:rsid w:val="0005307D"/>
    <w:rsid w:val="00060193"/>
    <w:rsid w:val="0006539F"/>
    <w:rsid w:val="00065B42"/>
    <w:rsid w:val="00072DD6"/>
    <w:rsid w:val="00082C15"/>
    <w:rsid w:val="000A34C9"/>
    <w:rsid w:val="000B22E7"/>
    <w:rsid w:val="000B2FB7"/>
    <w:rsid w:val="000B7E56"/>
    <w:rsid w:val="000C1F96"/>
    <w:rsid w:val="000D048F"/>
    <w:rsid w:val="000D37B5"/>
    <w:rsid w:val="000D4154"/>
    <w:rsid w:val="000E0E52"/>
    <w:rsid w:val="000E335E"/>
    <w:rsid w:val="001013EE"/>
    <w:rsid w:val="00134F3A"/>
    <w:rsid w:val="0014026B"/>
    <w:rsid w:val="00155927"/>
    <w:rsid w:val="00160B46"/>
    <w:rsid w:val="00182BD3"/>
    <w:rsid w:val="0018461A"/>
    <w:rsid w:val="001861A1"/>
    <w:rsid w:val="00187DB3"/>
    <w:rsid w:val="00193D60"/>
    <w:rsid w:val="00196982"/>
    <w:rsid w:val="001A762F"/>
    <w:rsid w:val="001B3396"/>
    <w:rsid w:val="001D2BC4"/>
    <w:rsid w:val="001D2D44"/>
    <w:rsid w:val="001D500C"/>
    <w:rsid w:val="001E2FD2"/>
    <w:rsid w:val="0021298E"/>
    <w:rsid w:val="002216FB"/>
    <w:rsid w:val="00225613"/>
    <w:rsid w:val="00233208"/>
    <w:rsid w:val="00250A6E"/>
    <w:rsid w:val="00260C00"/>
    <w:rsid w:val="00263FC1"/>
    <w:rsid w:val="002817DE"/>
    <w:rsid w:val="00297908"/>
    <w:rsid w:val="002B01BF"/>
    <w:rsid w:val="002C3072"/>
    <w:rsid w:val="002D5087"/>
    <w:rsid w:val="002D60CE"/>
    <w:rsid w:val="002F1494"/>
    <w:rsid w:val="002F1B45"/>
    <w:rsid w:val="002F425B"/>
    <w:rsid w:val="002F7025"/>
    <w:rsid w:val="00302673"/>
    <w:rsid w:val="00341766"/>
    <w:rsid w:val="003B028A"/>
    <w:rsid w:val="003D0115"/>
    <w:rsid w:val="003D40F6"/>
    <w:rsid w:val="003D64AF"/>
    <w:rsid w:val="003D70DD"/>
    <w:rsid w:val="003F3702"/>
    <w:rsid w:val="004005AE"/>
    <w:rsid w:val="00400D27"/>
    <w:rsid w:val="004079DC"/>
    <w:rsid w:val="00412D47"/>
    <w:rsid w:val="004257F1"/>
    <w:rsid w:val="00430683"/>
    <w:rsid w:val="004377B6"/>
    <w:rsid w:val="00444E8C"/>
    <w:rsid w:val="00457978"/>
    <w:rsid w:val="0046518B"/>
    <w:rsid w:val="00473475"/>
    <w:rsid w:val="00496278"/>
    <w:rsid w:val="004B08A4"/>
    <w:rsid w:val="004C428C"/>
    <w:rsid w:val="004C7C28"/>
    <w:rsid w:val="00501EBB"/>
    <w:rsid w:val="00510C83"/>
    <w:rsid w:val="005356ED"/>
    <w:rsid w:val="00535D8E"/>
    <w:rsid w:val="00540560"/>
    <w:rsid w:val="0054341C"/>
    <w:rsid w:val="005543BD"/>
    <w:rsid w:val="005549EA"/>
    <w:rsid w:val="00555473"/>
    <w:rsid w:val="00561583"/>
    <w:rsid w:val="00563186"/>
    <w:rsid w:val="00583B77"/>
    <w:rsid w:val="0059075B"/>
    <w:rsid w:val="005910D1"/>
    <w:rsid w:val="00591F57"/>
    <w:rsid w:val="005A364A"/>
    <w:rsid w:val="005B004F"/>
    <w:rsid w:val="005C2B6C"/>
    <w:rsid w:val="005F03BD"/>
    <w:rsid w:val="00606CC8"/>
    <w:rsid w:val="00644EFB"/>
    <w:rsid w:val="0065448B"/>
    <w:rsid w:val="00662884"/>
    <w:rsid w:val="00681B1A"/>
    <w:rsid w:val="006970B9"/>
    <w:rsid w:val="006C57B8"/>
    <w:rsid w:val="006D3FFA"/>
    <w:rsid w:val="006D72C2"/>
    <w:rsid w:val="006F0C8A"/>
    <w:rsid w:val="006F0FB4"/>
    <w:rsid w:val="006F6C1C"/>
    <w:rsid w:val="00704DD0"/>
    <w:rsid w:val="007150E9"/>
    <w:rsid w:val="0073274A"/>
    <w:rsid w:val="00732F2C"/>
    <w:rsid w:val="00752CC1"/>
    <w:rsid w:val="00754CF2"/>
    <w:rsid w:val="00756788"/>
    <w:rsid w:val="00785121"/>
    <w:rsid w:val="00797D2E"/>
    <w:rsid w:val="00797D5C"/>
    <w:rsid w:val="007B068E"/>
    <w:rsid w:val="007D02E9"/>
    <w:rsid w:val="007D5510"/>
    <w:rsid w:val="007D578B"/>
    <w:rsid w:val="007E1B39"/>
    <w:rsid w:val="007E6A6F"/>
    <w:rsid w:val="007F570C"/>
    <w:rsid w:val="007F5E0F"/>
    <w:rsid w:val="008019C2"/>
    <w:rsid w:val="008204DE"/>
    <w:rsid w:val="008213AF"/>
    <w:rsid w:val="0083134F"/>
    <w:rsid w:val="0083257E"/>
    <w:rsid w:val="008412B8"/>
    <w:rsid w:val="00857324"/>
    <w:rsid w:val="00857AD7"/>
    <w:rsid w:val="00864ECC"/>
    <w:rsid w:val="0087517E"/>
    <w:rsid w:val="0089151C"/>
    <w:rsid w:val="008926A2"/>
    <w:rsid w:val="008A1530"/>
    <w:rsid w:val="008A27DD"/>
    <w:rsid w:val="008B669A"/>
    <w:rsid w:val="008C2A21"/>
    <w:rsid w:val="008C430E"/>
    <w:rsid w:val="008D5709"/>
    <w:rsid w:val="008F656F"/>
    <w:rsid w:val="00901CFD"/>
    <w:rsid w:val="00923F98"/>
    <w:rsid w:val="00933E62"/>
    <w:rsid w:val="00937068"/>
    <w:rsid w:val="00947BCF"/>
    <w:rsid w:val="00973C2C"/>
    <w:rsid w:val="00974A7E"/>
    <w:rsid w:val="00980EB6"/>
    <w:rsid w:val="0099261C"/>
    <w:rsid w:val="009B1748"/>
    <w:rsid w:val="009B2647"/>
    <w:rsid w:val="009B3D51"/>
    <w:rsid w:val="009E0A1D"/>
    <w:rsid w:val="00A0793E"/>
    <w:rsid w:val="00A17F45"/>
    <w:rsid w:val="00A446AE"/>
    <w:rsid w:val="00A473F8"/>
    <w:rsid w:val="00A550CE"/>
    <w:rsid w:val="00A6064D"/>
    <w:rsid w:val="00A75EA1"/>
    <w:rsid w:val="00A75F17"/>
    <w:rsid w:val="00A77CC9"/>
    <w:rsid w:val="00A851A3"/>
    <w:rsid w:val="00AA4086"/>
    <w:rsid w:val="00AA421A"/>
    <w:rsid w:val="00AB56AB"/>
    <w:rsid w:val="00AC0FE4"/>
    <w:rsid w:val="00AF5597"/>
    <w:rsid w:val="00B03687"/>
    <w:rsid w:val="00B07EF1"/>
    <w:rsid w:val="00B232B1"/>
    <w:rsid w:val="00B24911"/>
    <w:rsid w:val="00B62E90"/>
    <w:rsid w:val="00B663C4"/>
    <w:rsid w:val="00B77471"/>
    <w:rsid w:val="00B9015B"/>
    <w:rsid w:val="00BB07E0"/>
    <w:rsid w:val="00BB154E"/>
    <w:rsid w:val="00BB3E7B"/>
    <w:rsid w:val="00BC3C1A"/>
    <w:rsid w:val="00BC67EF"/>
    <w:rsid w:val="00BD0442"/>
    <w:rsid w:val="00BE2D6F"/>
    <w:rsid w:val="00BE5577"/>
    <w:rsid w:val="00BE7D6A"/>
    <w:rsid w:val="00BF01D0"/>
    <w:rsid w:val="00BF0DDB"/>
    <w:rsid w:val="00BF16F5"/>
    <w:rsid w:val="00BF6A07"/>
    <w:rsid w:val="00C01F74"/>
    <w:rsid w:val="00C1469E"/>
    <w:rsid w:val="00C23ADD"/>
    <w:rsid w:val="00C34EF4"/>
    <w:rsid w:val="00C40A44"/>
    <w:rsid w:val="00C63030"/>
    <w:rsid w:val="00C70FDE"/>
    <w:rsid w:val="00C71906"/>
    <w:rsid w:val="00C90682"/>
    <w:rsid w:val="00C93F4B"/>
    <w:rsid w:val="00CB688B"/>
    <w:rsid w:val="00CC17F9"/>
    <w:rsid w:val="00CC7299"/>
    <w:rsid w:val="00CF0E40"/>
    <w:rsid w:val="00D01E10"/>
    <w:rsid w:val="00D04E2A"/>
    <w:rsid w:val="00D23C1F"/>
    <w:rsid w:val="00D24310"/>
    <w:rsid w:val="00D302B2"/>
    <w:rsid w:val="00D346E6"/>
    <w:rsid w:val="00D42339"/>
    <w:rsid w:val="00D51897"/>
    <w:rsid w:val="00D653B1"/>
    <w:rsid w:val="00D677F7"/>
    <w:rsid w:val="00D803A5"/>
    <w:rsid w:val="00D80672"/>
    <w:rsid w:val="00D833B5"/>
    <w:rsid w:val="00D90FFE"/>
    <w:rsid w:val="00D92741"/>
    <w:rsid w:val="00DC15A0"/>
    <w:rsid w:val="00DC2EDB"/>
    <w:rsid w:val="00DD4C00"/>
    <w:rsid w:val="00DD5222"/>
    <w:rsid w:val="00DE0F86"/>
    <w:rsid w:val="00DE3557"/>
    <w:rsid w:val="00DE776F"/>
    <w:rsid w:val="00DF73AA"/>
    <w:rsid w:val="00E0682D"/>
    <w:rsid w:val="00E1243F"/>
    <w:rsid w:val="00E222CE"/>
    <w:rsid w:val="00E24B5E"/>
    <w:rsid w:val="00E375B5"/>
    <w:rsid w:val="00E444EA"/>
    <w:rsid w:val="00E50DB1"/>
    <w:rsid w:val="00E525F9"/>
    <w:rsid w:val="00E6103F"/>
    <w:rsid w:val="00E757C5"/>
    <w:rsid w:val="00E76997"/>
    <w:rsid w:val="00E86664"/>
    <w:rsid w:val="00EA3D77"/>
    <w:rsid w:val="00ED3805"/>
    <w:rsid w:val="00EE6FE8"/>
    <w:rsid w:val="00EF22B2"/>
    <w:rsid w:val="00EF3D26"/>
    <w:rsid w:val="00F10030"/>
    <w:rsid w:val="00F110C5"/>
    <w:rsid w:val="00F324F6"/>
    <w:rsid w:val="00F34A0E"/>
    <w:rsid w:val="00F46EE9"/>
    <w:rsid w:val="00F5410A"/>
    <w:rsid w:val="00F603AC"/>
    <w:rsid w:val="00F60A6C"/>
    <w:rsid w:val="00F617D8"/>
    <w:rsid w:val="00FA08F1"/>
    <w:rsid w:val="00FA5BA0"/>
    <w:rsid w:val="00FB1C97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0E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0E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0E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0E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0E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0E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0E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0E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E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E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7422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</izvorni_sadrzaj>
    <derivirana_varijabla naziv="DomainObject.Primjedba_1">poziv po čl. 132. SZ</derivirana_varijabla>
  </DomainObject.Primjedba>
  <DomainObject.Oznaka>
    <izvorni_sadrzaj>St-2077/2018-15</izvorni_sadrzaj>
    <derivirana_varijabla naziv="DomainObject.Oznaka_1">St-2077/2018-15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2077</izvorni_sadrzaj>
    <derivirana_varijabla naziv="DomainObject.Predmet.Broj_1">2077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St-2077/2018</izvorni_sadrzaj>
    <derivirana_varijabla naziv="DomainObject.Predmet.OznakaBroj_1">St-2077/2018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DUH VELEUM j.d.o.o.</izvorni_sadrzaj>
    <derivirana_varijabla naziv="DomainObject.Predmet.ProtustrankaFormated_1">  DUH VELEUM j.d.o.o.</derivirana_varijabla>
  </DomainObject.Predmet.ProtustrankaFormated>
  <DomainObject.Predmet.ProtustrankaFormatedOIB>
    <izvorni_sadrzaj>  DUH VELEUM j.d.o.o., OIB 84747894361</izvorni_sadrzaj>
    <derivirana_varijabla naziv="DomainObject.Predmet.ProtustrankaFormatedOIB_1">  DUH VELEUM j.d.o.o., OIB 84747894361</derivirana_varijabla>
  </DomainObject.Predmet.ProtustrankaFormatedOIB>
  <DomainObject.Predmet.ProtustrankaFormatedWithAdress>
    <izvorni_sadrzaj> DUH VELEUM j.d.o.o., Trpanjska 13, 10000 Zagreb</izvorni_sadrzaj>
    <derivirana_varijabla naziv="DomainObject.Predmet.ProtustrankaFormatedWithAdress_1"> DUH VELEUM j.d.o.o., Trpanjska 13, 10000 Zagreb</derivirana_varijabla>
  </DomainObject.Predmet.ProtustrankaFormatedWithAdress>
  <DomainObject.Predmet.ProtustrankaFormatedWithAdressOIB>
    <izvorni_sadrzaj> DUH VELEUM j.d.o.o., OIB 84747894361, Trpanjska 13, 10000 Zagreb</izvorni_sadrzaj>
    <derivirana_varijabla naziv="DomainObject.Predmet.ProtustrankaFormatedWithAdressOIB_1"> DUH VELEUM j.d.o.o., OIB 84747894361, Trpanjska 13, 10000 Zagreb</derivirana_varijabla>
  </DomainObject.Predmet.ProtustrankaFormatedWithAdressOIB>
  <DomainObject.Predmet.ProtustrankaWithAdress>
    <izvorni_sadrzaj>DUH VELEUM j.d.o.o. Trpanjska 13, 10000 Zagreb</izvorni_sadrzaj>
    <derivirana_varijabla naziv="DomainObject.Predmet.ProtustrankaWithAdress_1">DUH VELEUM j.d.o.o. Trpanjska 13, 10000 Zagreb</derivirana_varijabla>
  </DomainObject.Predmet.ProtustrankaWithAdress>
  <DomainObject.Predmet.ProtustrankaWithAdressOIB>
    <izvorni_sadrzaj>DUH VELEUM j.d.o.o., OIB 84747894361, Trpanjska 13, 10000 Zagreb</izvorni_sadrzaj>
    <derivirana_varijabla naziv="DomainObject.Predmet.ProtustrankaWithAdressOIB_1">DUH VELEUM j.d.o.o., OIB 84747894361, Trpanjska 13, 10000 Zagreb</derivirana_varijabla>
  </DomainObject.Predmet.ProtustrankaWithAdressOIB>
  <DomainObject.Predmet.ProtustrankaNazivFormated>
    <izvorni_sadrzaj>DUH VELEUM j.d.o.o.</izvorni_sadrzaj>
    <derivirana_varijabla naziv="DomainObject.Predmet.ProtustrankaNazivFormated_1">DUH VELEUM j.d.o.o.</derivirana_varijabla>
  </DomainObject.Predmet.ProtustrankaNazivFormated>
  <DomainObject.Predmet.ProtustrankaNazivFormatedOIB>
    <izvorni_sadrzaj>DUH VELEUM j.d.o.o., OIB 84747894361</izvorni_sadrzaj>
    <derivirana_varijabla naziv="DomainObject.Predmet.ProtustrankaNazivFormatedOIB_1">DUH VELEUM j.d.o.o., OIB 84747894361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Branka Duh</izvorni_sadrzaj>
    <derivirana_varijabla naziv="DomainObject.Predmet.StrankaFormated_1">  FINA Regionalni centar Zagreb; Branka Duh</derivirana_varijabla>
  </DomainObject.Predmet.StrankaFormated>
  <DomainObject.Predmet.StrankaFormatedOIB>
    <izvorni_sadrzaj>  FINA Regionalni centar Zagreb, OIB 85821130368; Branka Duh, OIB 70863725581</izvorni_sadrzaj>
    <derivirana_varijabla naziv="DomainObject.Predmet.StrankaFormatedOIB_1">  FINA Regionalni centar Zagreb, OIB 85821130368; Branka Duh, OIB 70863725581</derivirana_varijabla>
  </DomainObject.Predmet.StrankaFormatedOIB>
  <DomainObject.Predmet.StrankaFormatedWithAdress>
    <izvorni_sadrzaj> FINA Regionalni centar Zagreb, Trg svibanjskih žrtava 1995. 1, 10000 Zagreb; Branka Duh, Trpanjska 13, 10000 Zagreb</izvorni_sadrzaj>
    <derivirana_varijabla naziv="DomainObject.Predmet.StrankaFormatedWithAdress_1"> FINA Regionalni centar Zagreb, Trg svibanjskih žrtava 1995. 1, 10000 Zagreb; Branka Duh, Trpanjska 13, 10000 Zagreb</derivirana_varijabla>
  </DomainObject.Predmet.StrankaFormatedWithAdress>
  <DomainObject.Predmet.StrankaFormatedWithAdressOIB>
    <izvorni_sadrzaj> FINA Regionalni centar Zagreb, OIB 85821130368, Trg svibanjskih žrtava 1995. 1, 10000 Zagreb; Branka Duh, OIB 70863725581, Trpanjska 13, 10000 Zagreb</izvorni_sadrzaj>
    <derivirana_varijabla naziv="DomainObject.Predmet.StrankaFormatedWithAdressOIB_1"> FINA Regionalni centar Zagreb, OIB 85821130368, Trg svibanjskih žrtava 1995. 1, 10000 Zagreb; Branka Duh, OIB 70863725581, Trpanjska 13, 10000 Zagreb</derivirana_varijabla>
  </DomainObject.Predmet.StrankaFormatedWithAdressOIB>
  <DomainObject.Predmet.StrankaWithAdress>
    <izvorni_sadrzaj>FINA Regionalni centar Zagreb Trg svibanjskih žrtava 1995. 1,10000 Zagreb,Branka Duh Trpanjska 13,10000 Zagreb</izvorni_sadrzaj>
    <derivirana_varijabla naziv="DomainObject.Predmet.StrankaWithAdress_1">FINA Regionalni centar Zagreb Trg svibanjskih žrtava 1995. 1,10000 Zagreb,Branka Duh Trpanjska 13,10000 Zagreb</derivirana_varijabla>
  </DomainObject.Predmet.StrankaWithAdress>
  <DomainObject.Predmet.StrankaWithAdressOIB>
    <izvorni_sadrzaj>FINA Regionalni centar Zagreb, OIB 85821130368, Trg svibanjskih žrtava 1995. 1,10000 Zagreb,Branka Duh, OIB 70863725581, Trpanjska 13,10000 Zagreb</izvorni_sadrzaj>
    <derivirana_varijabla naziv="DomainObject.Predmet.StrankaWithAdressOIB_1">FINA Regionalni centar Zagreb, OIB 85821130368, Trg svibanjskih žrtava 1995. 1,10000 Zagreb,Branka Duh, OIB 70863725581, Trpanjska 13,10000 Zagreb</derivirana_varijabla>
  </DomainObject.Predmet.StrankaWithAdressOIB>
  <DomainObject.Predmet.StrankaNazivFormated>
    <izvorni_sadrzaj>FINA Regionalni centar Zagreb,Branka Duh</izvorni_sadrzaj>
    <derivirana_varijabla naziv="DomainObject.Predmet.StrankaNazivFormated_1">FINA Regionalni centar Zagreb,Branka Duh</derivirana_varijabla>
  </DomainObject.Predmet.StrankaNazivFormated>
  <DomainObject.Predmet.StrankaNazivFormatedOIB>
    <izvorni_sadrzaj>FINA Regionalni centar Zagreb, OIB 85821130368,Branka Duh, OIB 70863725581</izvorni_sadrzaj>
    <derivirana_varijabla naziv="DomainObject.Predmet.StrankaNazivFormatedOIB_1">FINA Regionalni centar Zagreb, OIB 85821130368,Branka Duh, OIB 70863725581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Branka Duh</item>
    </izvorni_sadrzaj>
    <derivirana_varijabla naziv="DomainObject.Predmet.StrankaListFormated_1">
      <item>FINA Regionalni centar Zagreb</item>
      <item>Branka Duh</item>
    </derivirana_varijabla>
  </DomainObject.Predmet.StrankaListFormated>
  <DomainObject.Predmet.StrankaListFormatedOIB>
    <izvorni_sadrzaj>
      <item>FINA Regionalni centar Zagreb, OIB 85821130368</item>
      <item>Branka Duh, OIB 70863725581</item>
    </izvorni_sadrzaj>
    <derivirana_varijabla naziv="DomainObject.Predmet.StrankaListFormatedOIB_1">
      <item>FINA Regionalni centar Zagreb, OIB 85821130368</item>
      <item>Branka Duh, OIB 70863725581</item>
    </derivirana_varijabla>
  </DomainObject.Predmet.StrankaListFormatedOIB>
  <DomainObject.Predmet.StrankaListFormatedWithAdress>
    <izvorni_sadrzaj>
      <item>FINA Regionalni centar Zagreb, Trg svibanjskih žrtava 1995. 1, 10000 Zagreb</item>
      <item>Branka Duh, Trpanjska 13, 10000 Zagreb</item>
    </izvorni_sadrzaj>
    <derivirana_varijabla naziv="DomainObject.Predmet.StrankaListFormatedWithAdress_1">
      <item>FINA Regionalni centar Zagreb, Trg svibanjskih žrtava 1995. 1, 10000 Zagreb</item>
      <item>Branka Duh, Trpanjska 13,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Branka Duh, OIB 70863725581, Trpanjska 13, 10000 Zagreb</item>
    </izvorni_sadrzaj>
    <derivirana_varijabla naziv="DomainObject.Predmet.StrankaListFormatedWithAdressOIB_1">
      <item>FINA Regionalni centar Zagreb, OIB 85821130368, Trg svibanjskih žrtava 1995. 1, 10000 Zagreb</item>
      <item>Branka Duh, OIB 70863725581, Trpanjska 13, 10000 Zagreb</item>
    </derivirana_varijabla>
  </DomainObject.Predmet.StrankaListFormatedWithAdressOIB>
  <DomainObject.Predmet.StrankaListNazivFormated>
    <izvorni_sadrzaj>
      <item>FINA Regionalni centar Zagreb</item>
      <item>Branka Duh</item>
    </izvorni_sadrzaj>
    <derivirana_varijabla naziv="DomainObject.Predmet.StrankaListNazivFormated_1">
      <item>FINA Regionalni centar Zagreb</item>
      <item>Branka Duh</item>
    </derivirana_varijabla>
  </DomainObject.Predmet.StrankaListNazivFormated>
  <DomainObject.Predmet.StrankaListNazivFormatedOIB>
    <izvorni_sadrzaj>
      <item>FINA Regionalni centar Zagreb, OIB 85821130368</item>
      <item>Branka Duh, OIB 70863725581</item>
    </izvorni_sadrzaj>
    <derivirana_varijabla naziv="DomainObject.Predmet.StrankaListNazivFormatedOIB_1">
      <item>FINA Regionalni centar Zagreb, OIB 85821130368</item>
      <item>Branka Duh, OIB 70863725581</item>
    </derivirana_varijabla>
  </DomainObject.Predmet.StrankaListNazivFormatedOIB>
  <DomainObject.Predmet.ProtuStrankaListFormated>
    <izvorni_sadrzaj>
      <item>DUH VELEUM j.d.o.o.</item>
    </izvorni_sadrzaj>
    <derivirana_varijabla naziv="DomainObject.Predmet.ProtuStrankaListFormated_1">
      <item>DUH VELEUM j.d.o.o.</item>
    </derivirana_varijabla>
  </DomainObject.Predmet.ProtuStrankaListFormated>
  <DomainObject.Predmet.ProtuStrankaListFormatedOIB>
    <izvorni_sadrzaj>
      <item>DUH VELEUM j.d.o.o., OIB 84747894361</item>
    </izvorni_sadrzaj>
    <derivirana_varijabla naziv="DomainObject.Predmet.ProtuStrankaListFormatedOIB_1">
      <item>DUH VELEUM j.d.o.o., OIB 84747894361</item>
    </derivirana_varijabla>
  </DomainObject.Predmet.ProtuStrankaListFormatedOIB>
  <DomainObject.Predmet.ProtuStrankaListFormatedWithAdress>
    <izvorni_sadrzaj>
      <item>DUH VELEUM j.d.o.o., Trpanjska 13, 10000 Zagreb</item>
    </izvorni_sadrzaj>
    <derivirana_varijabla naziv="DomainObject.Predmet.ProtuStrankaListFormatedWithAdress_1">
      <item>DUH VELEUM j.d.o.o., Trpanjska 13, 10000 Zagreb</item>
    </derivirana_varijabla>
  </DomainObject.Predmet.ProtuStrankaListFormatedWithAdress>
  <DomainObject.Predmet.ProtuStrankaListFormatedWithAdressOIB>
    <izvorni_sadrzaj>
      <item>DUH VELEUM j.d.o.o., OIB 84747894361, Trpanjska 13, 10000 Zagreb</item>
    </izvorni_sadrzaj>
    <derivirana_varijabla naziv="DomainObject.Predmet.ProtuStrankaListFormatedWithAdressOIB_1">
      <item>DUH VELEUM j.d.o.o., OIB 84747894361, Trpanjska 13, 10000 Zagreb</item>
    </derivirana_varijabla>
  </DomainObject.Predmet.ProtuStrankaListFormatedWithAdressOIB>
  <DomainObject.Predmet.ProtuStrankaListNazivFormated>
    <izvorni_sadrzaj>
      <item>DUH VELEUM j.d.o.o.</item>
    </izvorni_sadrzaj>
    <derivirana_varijabla naziv="DomainObject.Predmet.ProtuStrankaListNazivFormated_1">
      <item>DUH VELEUM j.d.o.o.</item>
    </derivirana_varijabla>
  </DomainObject.Predmet.ProtuStrankaListNazivFormated>
  <DomainObject.Predmet.ProtuStrankaListNazivFormatedOIB>
    <izvorni_sadrzaj>
      <item>DUH VELEUM j.d.o.o., OIB 84747894361</item>
    </izvorni_sadrzaj>
    <derivirana_varijabla naziv="DomainObject.Predmet.ProtuStrankaListNazivFormatedOIB_1">
      <item>DUH VELEUM j.d.o.o., OIB 84747894361</item>
    </derivirana_varijabla>
  </DomainObject.Predmet.ProtuStrankaListNazivFormatedOIB>
  <DomainObject.Predmet.OstaliListFormated>
    <izvorni_sadrzaj>
      <item>Branka Duh</item>
      <item>ERSTE&amp;STEIERMÄRKISCHE BANKA dioničko društvo</item>
    </izvorni_sadrzaj>
    <derivirana_varijabla naziv="DomainObject.Predmet.OstaliListFormated_1">
      <item>Branka Duh</item>
      <item>ERSTE&amp;STEIERMÄRKISCHE BANKA dioničko društvo</item>
    </derivirana_varijabla>
  </DomainObject.Predmet.OstaliListFormated>
  <DomainObject.Predmet.OstaliListFormatedOIB>
    <izvorni_sadrzaj>
      <item>Branka Duh, OIB 70863725581</item>
      <item>ERSTE&amp;STEIERMÄRKISCHE BANKA dioničko društvo, OIB 23057039320</item>
    </izvorni_sadrzaj>
    <derivirana_varijabla naziv="DomainObject.Predmet.OstaliListFormatedOIB_1">
      <item>Branka Duh, OIB 70863725581</item>
      <item>ERSTE&amp;STEIERMÄRKISCHE BANKA dioničko društvo, OIB 23057039320</item>
    </derivirana_varijabla>
  </DomainObject.Predmet.OstaliListFormatedOIB>
  <DomainObject.Predmet.OstaliListFormatedWithAdress>
    <izvorni_sadrzaj>
      <item>Branka Duh, Trpanjska 13, 10000 Zagreb</item>
      <item>ERSTE&amp;STEIERMÄRKISCHE BANKA dioničko društvo, Jadranski Trg 3/a, 51000 Rijeka</item>
    </izvorni_sadrzaj>
    <derivirana_varijabla naziv="DomainObject.Predmet.OstaliListFormatedWithAdress_1">
      <item>Branka Duh, Trpanjska 13,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Branka Duh, OIB 70863725581, Trpanjska 13, 10000 Zagreb</item>
      <item>ERSTE&amp;STEIERMÄRKISCHE BANKA dioničko društvo, OIB 23057039320, Jadranski Trg 3/a, 51000 Rijeka</item>
    </izvorni_sadrzaj>
    <derivirana_varijabla naziv="DomainObject.Predmet.OstaliListFormatedWithAdressOIB_1">
      <item>Branka Duh, OIB 70863725581, Trpanjska 13,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Branka Duh</item>
      <item>ERSTE&amp;STEIERMÄRKISCHE BANKA dioničko društvo</item>
    </izvorni_sadrzaj>
    <derivirana_varijabla naziv="DomainObject.Predmet.OstaliListNazivFormated_1">
      <item>Branka Duh</item>
      <item>ERSTE&amp;STEIERMÄRKISCHE BANKA dioničko društvo</item>
    </derivirana_varijabla>
  </DomainObject.Predmet.OstaliListNazivFormated>
  <DomainObject.Predmet.OstaliListNazivFormatedOIB>
    <izvorni_sadrzaj>
      <item>Branka Duh, OIB 70863725581</item>
      <item>ERSTE&amp;STEIERMÄRKISCHE BANKA dioničko društvo, OIB 23057039320</item>
    </izvorni_sadrzaj>
    <derivirana_varijabla naziv="DomainObject.Predmet.OstaliListNazivFormatedOIB_1">
      <item>Branka Duh, OIB 70863725581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>St-2077/2018-15</izvorni_sadrzaj>
    <derivirana_varijabla naziv="DomainObject.PoslovniBrojDokumenta_1">St-2077/2018-15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DUH VELEUM j.d.o.o.</izvorni_sadrzaj>
    <derivirana_varijabla naziv="DomainObject.Predmet.ProtustrankaIDrugi_1">DUH VELEUM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DUH VELEUM j.d.o.o., OIB 84747894361, Trpanjska 13, 10000 Zagreb</izvorni_sadrzaj>
    <derivirana_varijabla naziv="DomainObject.Predmet.ProtustrankaIDrugiAdressOIB_1">DUH VELEUM j.d.o.o., OIB 84747894361, Trpanjska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DUH VELEUM j.d.o.o.</item>
      <item>Branka Duh</item>
      <item>ERSTE&amp;STEIERMÄRKISCHE BANKA dioničko društvo</item>
      <item>Branka Duh</item>
    </izvorni_sadrzaj>
    <derivirana_varijabla naziv="DomainObject.Predmet.SudioniciListNaziv_1">
      <item>FINA Regionalni centar Zagreb</item>
      <item>DUH VELEUM j.d.o.o.</item>
      <item>Branka Duh</item>
      <item>ERSTE&amp;STEIERMÄRKISCHE BANKA dioničko društvo</item>
      <item>Branka Duh</item>
    </derivirana_varijabla>
  </DomainObject.Predmet.SudioniciListNaziv>
  <DomainObject.Predmet.SudioniciListAdressOIB>
    <izvorni_sadrzaj>
      <item>FINA Regionalni centar Zagreb, OIB 85821130368, Trg svibanjskih žrtava 1995. 1,10000 Zagreb</item>
      <item>DUH VELEUM j.d.o.o., OIB 84747894361, Trpanjska 13,10000 Zagreb</item>
      <item>Branka Duh, OIB 70863725581, Trpanjska 13,10000 Zagreb</item>
      <item>ERSTE&amp;STEIERMÄRKISCHE BANKA dioničko društvo, OIB 23057039320, Jadranski Trg 3/a,51000 Rijeka</item>
      <item>Branka Duh, OIB 70863725581, Trpanjska 13,10000 Zagreb</item>
    </izvorni_sadrzaj>
    <derivirana_varijabla naziv="DomainObject.Predmet.SudioniciListAdressOIB_1">
      <item>FINA Regionalni centar Zagreb, OIB 85821130368, Trg svibanjskih žrtava 1995. 1,10000 Zagreb</item>
      <item>DUH VELEUM j.d.o.o., OIB 84747894361, Trpanjska 13,10000 Zagreb</item>
      <item>Branka Duh, OIB 70863725581, Trpanjska 13,10000 Zagreb</item>
      <item>ERSTE&amp;STEIERMÄRKISCHE BANKA dioničko društvo, OIB 23057039320, Jadranski Trg 3/a,51000 Rijeka</item>
      <item>Branka Duh, OIB 70863725581, Trpanjska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84747894361</item>
      <item>, OIB 70863725581</item>
      <item>, OIB 23057039320</item>
      <item>, OIB 70863725581</item>
    </izvorni_sadrzaj>
    <derivirana_varijabla naziv="DomainObject.Predmet.SudioniciListNazivOIB_1">
      <item>, OIB 85821130368</item>
      <item>, OIB 84747894361</item>
      <item>, OIB 70863725581</item>
      <item>, OIB 23057039320</item>
      <item>, OIB 70863725581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10. rujna 2018.</izvorni_sadrzaj>
    <derivirana_varijabla naziv="DomainObject.PredzadnjaOdlukaIzPredmeta.DatumDonosenjaOdluke_1">10. rujna 2018.</derivirana_varijabla>
  </DomainObject.PredzadnjaOdlukaIzPredmeta.DatumDonosenjaOdluke>
  <DomainObject.PredzadnjaOdlukaIzPredmeta.Oznaka>
    <izvorni_sadrzaj>St-2077/2018-7</izvorni_sadrzaj>
    <derivirana_varijabla naziv="DomainObject.PredzadnjaOdlukaIzPredmeta.Oznaka_1">St-2077/2018-7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67B2DC-3004-4C79-89A9-FC67D320D7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973</properties:Words>
  <properties:Characters>5330</properties:Characters>
  <properties:Lines>100</properties:Lines>
  <properties:Paragraphs>28</properties:Paragraphs>
  <properties:TotalTime>219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Katarina Drndelić</cp:lastModifiedBy>
  <cp:lastPrinted>2017-03-01T12:55:00Z</cp:lastPrinted>
  <dcterms:modified xmlns:xsi="http://www.w3.org/2001/XMLSchema-instance" xsi:type="dcterms:W3CDTF">2018-10-24T12:06:00Z</dcterms:modified>
  <cp:revision>216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St-2077/2018-15 / Odluka - Rješenje (Poziv vjerovnicima_MUP,NEKRETNINE_PREDUJAM_čl. 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