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5cecf" w14:paraId="485cecf" w:rsidRDefault="00637444" w:rsidP="00637444" w:rsidR="00637444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740000">
        <w:t>5 St-</w:t>
      </w:r>
      <w:r w:rsidR="002B1115">
        <w:t>449/17-3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10EDA">
        <w:t>Kseniji Flack-Makitan</w:t>
      </w:r>
      <w:r w:rsidR="0048721E">
        <w:t xml:space="preserve">, kao </w:t>
      </w:r>
      <w:r w:rsidR="00637444">
        <w:t xml:space="preserve">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2B1115">
        <w:t xml:space="preserve"> FITOCENTER d.o.o., Čakovec, Kralja Tomislava 7, OIB: 94017690708</w:t>
      </w:r>
      <w:r w:rsidR="00665A9B">
        <w:t xml:space="preserve">, </w:t>
      </w:r>
      <w:r w:rsidR="00637444">
        <w:t xml:space="preserve">dana </w:t>
      </w:r>
      <w:r w:rsidR="002B1115">
        <w:t>7. rujna</w:t>
      </w:r>
      <w:r w:rsidR="0048721E">
        <w:t xml:space="preserve"> </w:t>
      </w:r>
      <w:r w:rsidR="0095167E">
        <w:t>2017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55592E">
        <w:t>.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2B1115">
        <w:t xml:space="preserve"> FITOCENTER d.o.o., Čakovec, Kralja Tomislava 7, OIB: 94017690708</w:t>
      </w:r>
      <w:r w:rsidR="00740000">
        <w:t xml:space="preserve">, </w:t>
      </w:r>
      <w:r w:rsidR="00CB6C18">
        <w:t xml:space="preserve">iznosi </w:t>
      </w:r>
      <w:r w:rsidR="002B1115">
        <w:t>107.973,58</w:t>
      </w:r>
      <w:r w:rsidR="0048721E">
        <w:t xml:space="preserve">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4E68E4">
        <w:t xml:space="preserve">oziva se </w:t>
      </w:r>
      <w:r w:rsidR="009314F0">
        <w:t>direktor dužnika</w:t>
      </w:r>
      <w:r w:rsidR="002B1115">
        <w:t xml:space="preserve"> Izidor Klar, Beltinci, Ravenska cesta 72, Republika Slovenija, OIB: 09743872703</w:t>
      </w:r>
      <w:r w:rsidR="00462410">
        <w:t xml:space="preserve">, </w:t>
      </w:r>
      <w:r w:rsidR="0081351D">
        <w:t xml:space="preserve">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>pozivom na gornji broj spisa, javnobilježnički ovjerovljeni prokazni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 xml:space="preserve">Upozorava se </w:t>
      </w:r>
      <w:r w:rsidR="0048721E">
        <w:t>predsjednik udruge</w:t>
      </w:r>
      <w:r w:rsidR="00CB6C18">
        <w:t xml:space="preserve">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AF154A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prokazni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AF154A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F154A">
        <w:t>132.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>U Varaždinu</w:t>
      </w:r>
      <w:r w:rsidR="002B1115">
        <w:t>,</w:t>
      </w:r>
      <w:r>
        <w:t xml:space="preserve"> </w:t>
      </w:r>
      <w:r w:rsidR="002B1115">
        <w:t>7. rujna</w:t>
      </w:r>
      <w:r w:rsidR="0095167E">
        <w:t xml:space="preserve"> 2017</w:t>
      </w:r>
      <w:r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8721E">
        <w:t xml:space="preserve">    SUDAC</w:t>
      </w:r>
      <w:r>
        <w:t>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740000">
        <w:t>Ksenija Flack-Makitan</w:t>
      </w:r>
      <w:r w:rsidR="0048721E">
        <w:t>, v.r.</w:t>
      </w:r>
    </w:p>
    <w:sectPr w:rsidSect="00740000" w:rsidR="001159F0">
      <w:headerReference w:type="even" r:id="rId11"/>
      <w:headerReference w:type="default" r:id="rId12"/>
      <w:pgSz w:h="16838" w:w="11906"/>
      <w:pgMar w:gutter="0" w:footer="708" w:header="708" w:left="1417" w:bottom="142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6C14" w:rsidR="00106C14">
      <w:r>
        <w:separator/>
      </w:r>
    </w:p>
  </w:endnote>
  <w:endnote w:id="0" w:type="continuationSeparator">
    <w:p w:rsidRDefault="00106C14" w:rsidR="00106C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6C14" w:rsidR="00106C14">
      <w:r>
        <w:separator/>
      </w:r>
    </w:p>
  </w:footnote>
  <w:footnote w:id="0" w:type="continuationSeparator">
    <w:p w:rsidRDefault="00106C14" w:rsidR="00106C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6C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67BAE"/>
    <w:rsid w:val="0009315E"/>
    <w:rsid w:val="000C00E4"/>
    <w:rsid w:val="000D3AEC"/>
    <w:rsid w:val="000D41E5"/>
    <w:rsid w:val="000E1119"/>
    <w:rsid w:val="000E51F0"/>
    <w:rsid w:val="000F0403"/>
    <w:rsid w:val="0010211E"/>
    <w:rsid w:val="00106C14"/>
    <w:rsid w:val="0011336F"/>
    <w:rsid w:val="001159F0"/>
    <w:rsid w:val="00121DEA"/>
    <w:rsid w:val="00125406"/>
    <w:rsid w:val="00173FC2"/>
    <w:rsid w:val="001A3EA5"/>
    <w:rsid w:val="001B72D6"/>
    <w:rsid w:val="001C18C0"/>
    <w:rsid w:val="001E3957"/>
    <w:rsid w:val="001E6833"/>
    <w:rsid w:val="001F549C"/>
    <w:rsid w:val="002055B4"/>
    <w:rsid w:val="002260EF"/>
    <w:rsid w:val="002500E3"/>
    <w:rsid w:val="002522AD"/>
    <w:rsid w:val="00274464"/>
    <w:rsid w:val="002778B1"/>
    <w:rsid w:val="00290391"/>
    <w:rsid w:val="00297471"/>
    <w:rsid w:val="002A2674"/>
    <w:rsid w:val="002A51F7"/>
    <w:rsid w:val="002A750B"/>
    <w:rsid w:val="002B1115"/>
    <w:rsid w:val="002B49A1"/>
    <w:rsid w:val="002B541F"/>
    <w:rsid w:val="002B7CE3"/>
    <w:rsid w:val="002F1F37"/>
    <w:rsid w:val="003074E6"/>
    <w:rsid w:val="00324220"/>
    <w:rsid w:val="00327690"/>
    <w:rsid w:val="00352165"/>
    <w:rsid w:val="003A46E1"/>
    <w:rsid w:val="003A7C72"/>
    <w:rsid w:val="003E2AE0"/>
    <w:rsid w:val="003E5A01"/>
    <w:rsid w:val="00400A96"/>
    <w:rsid w:val="00401A7F"/>
    <w:rsid w:val="00402957"/>
    <w:rsid w:val="00420A44"/>
    <w:rsid w:val="00420F99"/>
    <w:rsid w:val="00462410"/>
    <w:rsid w:val="0047710E"/>
    <w:rsid w:val="0048721E"/>
    <w:rsid w:val="00497129"/>
    <w:rsid w:val="004C1E71"/>
    <w:rsid w:val="004D30E2"/>
    <w:rsid w:val="004E68E4"/>
    <w:rsid w:val="004F0490"/>
    <w:rsid w:val="00504E12"/>
    <w:rsid w:val="00525276"/>
    <w:rsid w:val="005253B8"/>
    <w:rsid w:val="00526778"/>
    <w:rsid w:val="00550E19"/>
    <w:rsid w:val="005534CA"/>
    <w:rsid w:val="0055592E"/>
    <w:rsid w:val="00560431"/>
    <w:rsid w:val="00560B8A"/>
    <w:rsid w:val="00581316"/>
    <w:rsid w:val="00594278"/>
    <w:rsid w:val="005A77D6"/>
    <w:rsid w:val="005A7A90"/>
    <w:rsid w:val="005D0289"/>
    <w:rsid w:val="005D48EE"/>
    <w:rsid w:val="005E111A"/>
    <w:rsid w:val="005E39EB"/>
    <w:rsid w:val="00602682"/>
    <w:rsid w:val="006036AB"/>
    <w:rsid w:val="006129FF"/>
    <w:rsid w:val="006141B6"/>
    <w:rsid w:val="00622E8C"/>
    <w:rsid w:val="0063224D"/>
    <w:rsid w:val="00637444"/>
    <w:rsid w:val="006377A6"/>
    <w:rsid w:val="006412A2"/>
    <w:rsid w:val="00665A9B"/>
    <w:rsid w:val="00686AFC"/>
    <w:rsid w:val="00693CD2"/>
    <w:rsid w:val="006B6987"/>
    <w:rsid w:val="006C1AAA"/>
    <w:rsid w:val="006C4747"/>
    <w:rsid w:val="006E4A46"/>
    <w:rsid w:val="006F25A8"/>
    <w:rsid w:val="007177D2"/>
    <w:rsid w:val="00723ABC"/>
    <w:rsid w:val="00727355"/>
    <w:rsid w:val="00733A5A"/>
    <w:rsid w:val="00735822"/>
    <w:rsid w:val="00740000"/>
    <w:rsid w:val="00741660"/>
    <w:rsid w:val="007459ED"/>
    <w:rsid w:val="00766804"/>
    <w:rsid w:val="007925A0"/>
    <w:rsid w:val="007A4B5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38F1"/>
    <w:rsid w:val="008354B4"/>
    <w:rsid w:val="00835902"/>
    <w:rsid w:val="008469F5"/>
    <w:rsid w:val="00852A7C"/>
    <w:rsid w:val="0085458E"/>
    <w:rsid w:val="00862F8B"/>
    <w:rsid w:val="008A024C"/>
    <w:rsid w:val="008D03CD"/>
    <w:rsid w:val="00902D81"/>
    <w:rsid w:val="00906B85"/>
    <w:rsid w:val="009137D4"/>
    <w:rsid w:val="009314F0"/>
    <w:rsid w:val="00933038"/>
    <w:rsid w:val="00940790"/>
    <w:rsid w:val="00941627"/>
    <w:rsid w:val="00943931"/>
    <w:rsid w:val="009463BE"/>
    <w:rsid w:val="0095167E"/>
    <w:rsid w:val="00982CC9"/>
    <w:rsid w:val="009941B0"/>
    <w:rsid w:val="009A1525"/>
    <w:rsid w:val="009D0C5B"/>
    <w:rsid w:val="009E2798"/>
    <w:rsid w:val="009E3C97"/>
    <w:rsid w:val="009E56C9"/>
    <w:rsid w:val="00A00D9B"/>
    <w:rsid w:val="00A05A32"/>
    <w:rsid w:val="00A27869"/>
    <w:rsid w:val="00A632A3"/>
    <w:rsid w:val="00A71FB9"/>
    <w:rsid w:val="00A779EF"/>
    <w:rsid w:val="00A86085"/>
    <w:rsid w:val="00AF154A"/>
    <w:rsid w:val="00AF2C11"/>
    <w:rsid w:val="00B07AE6"/>
    <w:rsid w:val="00B235B5"/>
    <w:rsid w:val="00B26931"/>
    <w:rsid w:val="00B34567"/>
    <w:rsid w:val="00B346C2"/>
    <w:rsid w:val="00B37ED5"/>
    <w:rsid w:val="00B50F3F"/>
    <w:rsid w:val="00B62791"/>
    <w:rsid w:val="00B6439D"/>
    <w:rsid w:val="00B8770D"/>
    <w:rsid w:val="00B87CA4"/>
    <w:rsid w:val="00B9668D"/>
    <w:rsid w:val="00B97476"/>
    <w:rsid w:val="00B97BE7"/>
    <w:rsid w:val="00BA14F9"/>
    <w:rsid w:val="00BB6955"/>
    <w:rsid w:val="00BC2E00"/>
    <w:rsid w:val="00BF5CAE"/>
    <w:rsid w:val="00C07FA4"/>
    <w:rsid w:val="00C14471"/>
    <w:rsid w:val="00C15721"/>
    <w:rsid w:val="00C47863"/>
    <w:rsid w:val="00C66C74"/>
    <w:rsid w:val="00C7158A"/>
    <w:rsid w:val="00C71B6D"/>
    <w:rsid w:val="00C829FC"/>
    <w:rsid w:val="00C83918"/>
    <w:rsid w:val="00C9054F"/>
    <w:rsid w:val="00C92BF8"/>
    <w:rsid w:val="00C95F18"/>
    <w:rsid w:val="00CA4C65"/>
    <w:rsid w:val="00CB41F0"/>
    <w:rsid w:val="00CB6C18"/>
    <w:rsid w:val="00CC7B8F"/>
    <w:rsid w:val="00CE19A1"/>
    <w:rsid w:val="00CE29CC"/>
    <w:rsid w:val="00CF7EB7"/>
    <w:rsid w:val="00D10EDA"/>
    <w:rsid w:val="00D27A4B"/>
    <w:rsid w:val="00D47733"/>
    <w:rsid w:val="00D60907"/>
    <w:rsid w:val="00D65681"/>
    <w:rsid w:val="00D65D0F"/>
    <w:rsid w:val="00D65E3F"/>
    <w:rsid w:val="00D745FA"/>
    <w:rsid w:val="00D74CD1"/>
    <w:rsid w:val="00D8212F"/>
    <w:rsid w:val="00D97524"/>
    <w:rsid w:val="00DA3691"/>
    <w:rsid w:val="00DA54DB"/>
    <w:rsid w:val="00DE5384"/>
    <w:rsid w:val="00DF7643"/>
    <w:rsid w:val="00E024D4"/>
    <w:rsid w:val="00E1410C"/>
    <w:rsid w:val="00E1490A"/>
    <w:rsid w:val="00E2093F"/>
    <w:rsid w:val="00E44657"/>
    <w:rsid w:val="00E72541"/>
    <w:rsid w:val="00E82B62"/>
    <w:rsid w:val="00E93171"/>
    <w:rsid w:val="00EA5D61"/>
    <w:rsid w:val="00EA6BCC"/>
    <w:rsid w:val="00EB1A4E"/>
    <w:rsid w:val="00ED1BED"/>
    <w:rsid w:val="00F10C2B"/>
    <w:rsid w:val="00F644E6"/>
    <w:rsid w:val="00F8229D"/>
    <w:rsid w:val="00FA2088"/>
    <w:rsid w:val="00FC01C2"/>
    <w:rsid w:val="00FE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E4A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4A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4A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4A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4A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E4A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4A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4A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4A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4A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</izvorni_sadrzaj>
    <derivirana_varijabla naziv="DomainObject.Predmet.Broj_1">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2017.</izvorni_sadrzaj>
    <derivirana_varijabla naziv="DomainObject.Predmet.DatumOsnivanja_1">17.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St-449/2017</izvorni_sadrzaj>
    <derivirana_varijabla naziv="DomainObject.Predmet.OznakaBroj_1">St-449/2017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FITOCENTER društvo s ograničenom odgovornošću za trgovinu, proizvodnju i usluge zastupanog po punomoćniku Izidor Klar</izvorni_sadrzaj>
    <derivirana_varijabla naziv="DomainObject.Predmet.ProtustrankaFormated_1">  FITOCENTER društvo s ograničenom odgovornošću za trgovinu, proizvodnju i usluge zastupanog po punomoćniku Izidor Klar</derivirana_varijabla>
  </DomainObject.Predmet.ProtustrankaFormated>
  <DomainObject.Predmet.ProtustrankaFormatedOIB>
    <izvorni_sadrzaj>  FITOCENTER društvo s ograničenom odgovornošću za trgovinu, proizvodnju i usluge, OIB 94017690708 zastupanog po punomoćniku Izidor Klar</izvorni_sadrzaj>
    <derivirana_varijabla naziv="DomainObject.Predmet.ProtustrankaFormatedOIB_1">  FITOCENTER društvo s ograničenom odgovornošću za trgovinu, proizvodnju i usluge, OIB 94017690708 zastupanog po punomoćniku Izidor Klar</derivirana_varijabla>
  </DomainObject.Predmet.ProtustrankaFormatedOIB>
  <DomainObject.Predmet.ProtustrankaFormatedWithAdress>
    <izvorni_sadrzaj> FITOCENTER društvo s ograničenom odgovornošću za trgovinu, proizvodnju i usluge, Kralja Tomislava 7, 40000 Čakovec zastupanog po punomoćniku Izidor Klar</izvorni_sadrzaj>
    <derivirana_varijabla naziv="DomainObject.Predmet.ProtustrankaFormatedWithAdress_1"> FITOCENTER društvo s ograničenom odgovornošću za trgovinu, proizvodnju i usluge, Kralja Tomislava 7, 40000 Čakovec zastupanog po punomoćniku Izidor Klar</derivirana_varijabla>
  </DomainObject.Predmet.ProtustrankaFormatedWithAdress>
  <DomainObject.Predmet.ProtustrankaFormatedWithAdressOIB>
    <izvorni_sadrzaj> FITOCENTER društvo s ograničenom odgovornošću za trgovinu, proizvodnju i usluge, OIB 94017690708, Kralja Tomislava 7, 40000 Čakovec zastupanog po punomoćniku Izidor Klar</izvorni_sadrzaj>
    <derivirana_varijabla naziv="DomainObject.Predmet.ProtustrankaFormatedWithAdressOIB_1"> FITOCENTER društvo s ograničenom odgovornošću za trgovinu, proizvodnju i usluge, OIB 94017690708, Kralja Tomislava 7, 40000 Čakovec zastupanog po punomoćniku Izidor Klar</derivirana_varijabla>
  </DomainObject.Predmet.ProtustrankaFormatedWithAdressOIB>
  <DomainObject.Predmet.ProtustrankaWithAdress>
    <izvorni_sadrzaj>FITOCENTER društvo s ograničenom odgovornošću za trgovinu, proizvodnju i usluge Kralja Tomislava 7, 40000 Čakovec</izvorni_sadrzaj>
    <derivirana_varijabla naziv="DomainObject.Predmet.ProtustrankaWithAdress_1">FITOCENTER društvo s ograničenom odgovornošću za trgovinu, proizvodnju i usluge Kralja Tomislava 7, 40000 Čakovec</derivirana_varijabla>
  </DomainObject.Predmet.ProtustrankaWithAdress>
  <DomainObject.Predmet.ProtustrankaWithAdressOIB>
    <izvorni_sadrzaj>FITOCENTER društvo s ograničenom odgovornošću za trgovinu, proizvodnju i usluge, OIB 94017690708, Kralja Tomislava 7, 40000 Čakovec</izvorni_sadrzaj>
    <derivirana_varijabla naziv="DomainObject.Predmet.ProtustrankaWithAdressOIB_1">FITOCENTER društvo s ograničenom odgovornošću za trgovinu, proizvodnju i usluge, OIB 94017690708, Kralja Tomislava 7, 40000 Čakovec</derivirana_varijabla>
  </DomainObject.Predmet.ProtustrankaWithAdressOIB>
  <DomainObject.Predmet.ProtustrankaNazivFormated>
    <izvorni_sadrzaj>FITOCENTER društvo s ograničenom odgovornošću za trgovinu, proizvodnju i usluge</izvorni_sadrzaj>
    <derivirana_varijabla naziv="DomainObject.Predmet.ProtustrankaNazivFormated_1">FITOCENTER društvo s ograničenom odgovornošću za trgovinu, proizvodnju i usluge</derivirana_varijabla>
  </DomainObject.Predmet.ProtustrankaNazivFormated>
  <DomainObject.Predmet.ProtustrankaNazivFormatedOIB>
    <izvorni_sadrzaj>FITOCENTER društvo s ograničenom odgovornošću za trgovinu, proizvodnju i usluge, OIB 94017690708</izvorni_sadrzaj>
    <derivirana_varijabla naziv="DomainObject.Predmet.ProtustrankaNazivFormatedOIB_1">FITOCENTER društvo s ograničenom odgovornošću za trgovinu, proizvodnju i usluge, OIB 94017690708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107973.58</izvorni_sadrzaj>
    <derivirana_varijabla naziv="DomainObject.Predmet.TrenutnaVrijednost_1">107973.58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FITOCENTER društvo s ograničenom odgovornošću za trgovinu, proizvodnju i usluge zastupanog po punomoćniku Izidor Klar</item>
    </izvorni_sadrzaj>
    <derivirana_varijabla naziv="DomainObject.Predmet.ProtuStrankaListFormated_1">
      <item>FITOCENTER društvo s ograničenom odgovornošću za trgovinu, proizvodnju i usluge zastupanog po punomoćniku Izidor Klar</item>
    </derivirana_varijabla>
  </DomainObject.Predmet.ProtuStrankaListFormated>
  <DomainObject.Predmet.ProtuStrankaListFormatedOIB>
    <izvorni_sadrzaj>
      <item>FITOCENTER društvo s ograničenom odgovornošću za trgovinu, proizvodnju i usluge, OIB 94017690708 zastupanog po punomoćniku Izidor Klar</item>
    </izvorni_sadrzaj>
    <derivirana_varijabla naziv="DomainObject.Predmet.ProtuStrankaListFormatedOIB_1">
      <item>FITOCENTER društvo s ograničenom odgovornošću za trgovinu, proizvodnju i usluge, OIB 94017690708 zastupanog po punomoćniku Izidor Klar</item>
    </derivirana_varijabla>
  </DomainObject.Predmet.ProtuStrankaListFormatedOIB>
  <DomainObject.Predmet.ProtuStrankaListFormatedWithAdress>
    <izvorni_sadrzaj>
      <item>FITOCENTER društvo s ograničenom odgovornošću za trgovinu, proizvodnju i usluge, Kralja Tomislava 7, 40000 Čakovec zastupanog po punomoćniku Izidor Klar</item>
    </izvorni_sadrzaj>
    <derivirana_varijabla naziv="DomainObject.Predmet.ProtuStrankaListFormatedWithAdress_1">
      <item>FITOCENTER društvo s ograničenom odgovornošću za trgovinu, proizvodnju i usluge, Kralja Tomislava 7, 40000 Čakovec zastupanog po punomoćniku Izidor Klar</item>
    </derivirana_varijabla>
  </DomainObject.Predmet.ProtuStrankaListFormatedWithAdress>
  <DomainObject.Predmet.ProtuStrankaListFormatedWithAdressOIB>
    <izvorni_sadrzaj>
      <item>FITOCENTER društvo s ograničenom odgovornošću za trgovinu, proizvodnju i usluge, OIB 94017690708, Kralja Tomislava 7, 40000 Čakovec zastupanog po punomoćniku Izidor Klar</item>
    </izvorni_sadrzaj>
    <derivirana_varijabla naziv="DomainObject.Predmet.ProtuStrankaListFormatedWithAdressOIB_1">
      <item>FITOCENTER društvo s ograničenom odgovornošću za trgovinu, proizvodnju i usluge, OIB 94017690708, Kralja Tomislava 7, 40000 Čakovec zastupanog po punomoćniku Izidor Klar</item>
    </derivirana_varijabla>
  </DomainObject.Predmet.ProtuStrankaListFormatedWithAdressOIB>
  <DomainObject.Predmet.ProtuStrankaListNazivFormated>
    <izvorni_sadrzaj>
      <item>FITOCENTER društvo s ograničenom odgovornošću za trgovinu, proizvodnju i usluge</item>
    </izvorni_sadrzaj>
    <derivirana_varijabla naziv="DomainObject.Predmet.ProtuStrankaListNazivFormated_1">
      <item>FITOCENTER društvo s ograničenom odgovornošću za trgovinu, proizvodnju i usluge</item>
    </derivirana_varijabla>
  </DomainObject.Predmet.ProtuStrankaListNazivFormated>
  <DomainObject.Predmet.ProtuStrankaListNazivFormatedOIB>
    <izvorni_sadrzaj>
      <item>FITOCENTER društvo s ograničenom odgovornošću za trgovinu, proizvodnju i usluge, OIB 94017690708</item>
    </izvorni_sadrzaj>
    <derivirana_varijabla naziv="DomainObject.Predmet.ProtuStrankaListNazivFormatedOIB_1">
      <item>FITOCENTER društvo s ograničenom odgovornošću za trgovinu, proizvodnju i usluge, OIB 94017690708</item>
    </derivirana_varijabla>
  </DomainObject.Predmet.ProtuStrankaListNazivFormatedOIB>
  <DomainObject.Predmet.OstaliListFormated>
    <izvorni_sadrzaj>
      <item>Sudski registar</item>
      <item>Izidor Klar punomoćnik sudionika u postupku FITOCENTER društvo s ograničenom odgovornošću za trgovinu, proizvodnju i usluge</item>
    </izvorni_sadrzaj>
    <derivirana_varijabla naziv="DomainObject.Predmet.OstaliListFormated_1">
      <item>Sudski registar</item>
      <item>Izidor Klar punomoćnik sudionika u postupku FITOCENTER društvo s ograničenom odgovornošću za trgovinu, proizvodnju i usluge</item>
    </derivirana_varijabla>
  </DomainObject.Predmet.OstaliListFormated>
  <DomainObject.Predmet.OstaliListFormatedOIB>
    <izvorni_sadrzaj>
      <item>Sudski registar</item>
      <item>Izidor Klar, OIB 09743872703 punomoćnik sudionika u postupku FITOCENTER društvo s ograničenom odgovornošću za trgovinu, proizvodnju i usluge</item>
    </izvorni_sadrzaj>
    <derivirana_varijabla naziv="DomainObject.Predmet.OstaliListFormatedOIB_1">
      <item>Sudski registar</item>
      <item>Izidor Klar, OIB 09743872703 punomoćnik sudionika u postupku FITOCENTER društvo s ograničenom odgovornošću za trgovinu, proizvodnju i usluge</item>
    </derivirana_varijabla>
  </DomainObject.Predmet.OstaliListFormatedOIB>
  <DomainObject.Predmet.OstaliListFormatedWithAdress>
    <izvorni_sadrzaj>
      <item>Sudski registar</item>
      <item>Izidor Klar, Ravesnka Ceta 72, Beltinci punomoćnik sudionika u postupku FITOCENTER društvo s ograničenom odgovornošću za trgovinu, proizvodnju i usluge</item>
    </izvorni_sadrzaj>
    <derivirana_varijabla naziv="DomainObject.Predmet.OstaliListFormatedWithAdress_1">
      <item>Sudski registar</item>
      <item>Izidor Klar, Ravesnka Ceta 72, Beltinci punomoćnik sudionika u postupku FITOCENTER društvo s ograničenom odgovornošću za trgovinu, proizvodnju i usluge</item>
    </derivirana_varijabla>
  </DomainObject.Predmet.OstaliListFormatedWithAdress>
  <DomainObject.Predmet.OstaliListFormatedWithAdressOIB>
    <izvorni_sadrzaj>
      <item>Sudski registar</item>
      <item>Izidor Klar, OIB 09743872703, Ravesnka Ceta 72, Beltinci punomoćnik sudionika u postupku FITOCENTER društvo s ograničenom odgovornošću za trgovinu, proizvodnju i usluge</item>
    </izvorni_sadrzaj>
    <derivirana_varijabla naziv="DomainObject.Predmet.OstaliListFormatedWithAdressOIB_1">
      <item>Sudski registar</item>
      <item>Izidor Klar, OIB 09743872703, Ravesnka Ceta 72, Beltinci punomoćnik sudionika u postupku FITOCENTER društvo s ograničenom odgovornošću za trgovinu, proizvodnju i usluge</item>
    </derivirana_varijabla>
  </DomainObject.Predmet.OstaliListFormatedWithAdressOIB>
  <DomainObject.Predmet.OstaliListNazivFormated>
    <izvorni_sadrzaj>
      <item>Sudski registar</item>
      <item>Izidor Klar</item>
    </izvorni_sadrzaj>
    <derivirana_varijabla naziv="DomainObject.Predmet.OstaliListNazivFormated_1">
      <item>Sudski registar</item>
      <item>Izidor Klar</item>
    </derivirana_varijabla>
  </DomainObject.Predmet.OstaliListNazivFormated>
  <DomainObject.Predmet.OstaliListNazivFormatedOIB>
    <izvorni_sadrzaj>
      <item>Sudski registar</item>
      <item>Izidor Klar, OIB 09743872703</item>
    </izvorni_sadrzaj>
    <derivirana_varijabla naziv="DomainObject.Predmet.OstaliListNazivFormatedOIB_1">
      <item>Sudski registar</item>
      <item>Izidor Klar, OIB 09743872703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FITOCENTER društvo s ograničenom odgovornošću za trgovinu, proizvodnju i usluge</izvorni_sadrzaj>
    <derivirana_varijabla naziv="DomainObject.Predmet.ProtustrankaIDrugi_1">FITOCENTER društvo s ograničenom odgovornošću za trgovinu,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FITOCENTER društvo s ograničenom odgovornošću za trgovinu, proizvodnju i usluge, OIB 94017690708, Kralja Tomislava 7, 40000 Čakovec</izvorni_sadrzaj>
    <derivirana_varijabla naziv="DomainObject.Predmet.ProtustrankaIDrugiAdressOIB_1">FITOCENTER društvo s ograničenom odgovornošću za trgovinu, proizvodnju i usluge, OIB 94017690708, Kralja Tomislava 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FITOCENTER društvo s ograničenom odgovornošću za trgovinu, proizvodnju i usluge</item>
      <item>Sudski registar</item>
      <item>Izidor Klar</item>
    </izvorni_sadrzaj>
    <derivirana_varijabla naziv="DomainObject.Predmet.SudioniciListNaziv_1">
      <item>Financijska agencija</item>
      <item>FITOCENTER društvo s ograničenom odgovornošću za trgovinu, proizvodnju i usluge</item>
      <item>Sudski registar</item>
      <item>Izidor Klar</item>
    </derivirana_varijabla>
  </DomainObject.Predmet.SudioniciListNaziv>
  <DomainObject.Predmet.SudioniciListAdressOIB>
    <izvorni_sadrzaj>
      <item>Financijska agencija, OIB 85821130368, Ulica grada Vukovara 70,10000 Zagreb</item>
      <item>FITOCENTER društvo s ograničenom odgovornošću za trgovinu, proizvodnju i usluge, OIB 94017690708, Kralja Tomislava 7,40000 Čakovec</item>
      <item>Sudski registar</item>
      <item>Izidor Klar, OIB 09743872703, Ravesnka Ceta 72,Beltinci</item>
    </izvorni_sadrzaj>
    <derivirana_varijabla naziv="DomainObject.Predmet.SudioniciListAdressOIB_1">
      <item>Financijska agencija, OIB 85821130368, Ulica grada Vukovara 70,10000 Zagreb</item>
      <item>FITOCENTER društvo s ograničenom odgovornošću za trgovinu, proizvodnju i usluge, OIB 94017690708, Kralja Tomislava 7,40000 Čakovec</item>
      <item>Sudski registar</item>
      <item>Izidor Klar, OIB 09743872703, Ravesnka Ceta 72,Beltinci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94017690708</item>
      <item>, OIB null</item>
      <item>, OIB 09743872703</item>
    </izvorni_sadrzaj>
    <derivirana_varijabla naziv="DomainObject.Predmet.SudioniciListNazivOIB_1">
      <item>, OIB 85821130368</item>
      <item>, OIB 94017690708</item>
      <item>, OIB null</item>
      <item>, OIB 09743872703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5781DC-5CB8-4F5C-BF22-5365AEAE4A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344</properties:Words>
  <properties:Characters>1866</properties:Characters>
  <properties:Lines>46</properties:Lines>
  <properties:Paragraphs>14</properties:Paragraphs>
  <properties:TotalTime>125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Lea Rogina</cp:lastModifiedBy>
  <cp:lastPrinted>2017-09-07T08:13:00Z</cp:lastPrinted>
  <dcterms:modified xmlns:xsi="http://www.w3.org/2001/XMLSchema-instance" xsi:type="dcterms:W3CDTF">2017-09-07T08:15:00Z</dcterms:modified>
  <cp:revision>112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