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94c1" w14:paraId="a2f94c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D670F2">
        <w:t>1</w:t>
      </w:r>
      <w:r w:rsidR="00F976D2">
        <w:t>802</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CC072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4D7440" w:rsidRPr="004D7440">
        <w:t>SALON LJEPOTE KATJOL j.d.o.o.</w:t>
      </w:r>
      <w:r w:rsidR="004F6916" w:rsidRPr="004D7440">
        <w:t>,</w:t>
      </w:r>
      <w:r w:rsidR="00D9267E" w:rsidRPr="004D7440">
        <w:t xml:space="preserve"> </w:t>
      </w:r>
      <w:r w:rsidR="000E2903" w:rsidRPr="004D7440">
        <w:t xml:space="preserve">Zagreb, </w:t>
      </w:r>
      <w:r w:rsidR="004D7440" w:rsidRPr="004D7440">
        <w:t>Božidara Magovca 30</w:t>
      </w:r>
      <w:r w:rsidR="00D9267E" w:rsidRPr="004D7440">
        <w:t xml:space="preserve">, OIB </w:t>
      </w:r>
      <w:r w:rsidR="004D7440" w:rsidRPr="004D7440">
        <w:t>80852964312</w:t>
      </w:r>
      <w:r w:rsidR="00D9267E" w:rsidRPr="00CC0724">
        <w:t>,</w:t>
      </w:r>
      <w:r w:rsidR="00F65036" w:rsidRPr="00CC0724">
        <w:t xml:space="preserve"> </w:t>
      </w:r>
      <w:r w:rsidR="000A2CA0" w:rsidRPr="00CC0724">
        <w:t xml:space="preserve">dana </w:t>
      </w:r>
      <w:r w:rsidR="0021641A" w:rsidRPr="00CC0724">
        <w:t>9. ožujka</w:t>
      </w:r>
      <w:r w:rsidR="00E3656E" w:rsidRPr="00CC0724">
        <w:t xml:space="preserve"> 2018</w:t>
      </w:r>
      <w:r w:rsidR="000A2CA0" w:rsidRPr="00CC0724">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4D7440" w:rsidRPr="004D7440">
        <w:t>SALON LJEPOTE KATJOL j.d.o.o., Zagreb, Božidara Magovca 30, OIB 80852964312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4D7440" w:rsidRPr="004D7440">
        <w:t>SALON LJEPOTE KATJOL j.d.o.o., Zagreb, Božidara Magovca 30, OIB 80852964312</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5267F" w:rsidP="000A2CA0" w:rsidR="000A2CA0" w:rsidRPr="00C254D4">
      <w:pPr>
        <w:jc w:val="both"/>
        <w:rPr>
          <w:b/>
        </w:rPr>
      </w:pPr>
      <w:r>
        <w:rPr>
          <w:b/>
        </w:rPr>
        <w:t>9</w:t>
      </w:r>
      <w:r w:rsidR="005F2612">
        <w:rPr>
          <w:b/>
        </w:rPr>
        <w:t>. svibanj</w:t>
      </w:r>
      <w:r w:rsidR="00B602B5">
        <w:rPr>
          <w:b/>
        </w:rPr>
        <w:t xml:space="preserve"> 2018</w:t>
      </w:r>
      <w:r w:rsidR="000A2CA0" w:rsidRPr="00C254D4">
        <w:rPr>
          <w:b/>
        </w:rPr>
        <w:t xml:space="preserve">. godine u </w:t>
      </w:r>
      <w:r>
        <w:rPr>
          <w:b/>
        </w:rPr>
        <w:t>9</w:t>
      </w:r>
      <w:r w:rsidR="00EA6B80">
        <w:rPr>
          <w:b/>
        </w:rPr>
        <w:t>,</w:t>
      </w:r>
      <w:r w:rsidR="00F611D6">
        <w:rPr>
          <w:b/>
        </w:rPr>
        <w:t>5</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4D7440">
      <w:r w:rsidRPr="00C254D4">
        <w:t>- dužnik</w:t>
      </w:r>
      <w:r w:rsidR="00BC4823" w:rsidRPr="00BC4823">
        <w:t xml:space="preserve"> </w:t>
      </w:r>
      <w:r w:rsidR="004D7440" w:rsidRPr="004D7440">
        <w:t>SALON LJEPOTE KATJOL j.d.o.o., Zagreb</w:t>
      </w:r>
    </w:p>
    <w:p w:rsidRDefault="000A2CA0" w:rsidP="00F8531A" w:rsidR="00F8531A" w:rsidRPr="0004286D">
      <w:r w:rsidRPr="00C254D4">
        <w:t>-</w:t>
      </w:r>
      <w:r w:rsidR="005C6BCD" w:rsidRPr="00C254D4">
        <w:t xml:space="preserve"> zakonski zastupnik dužnika</w:t>
      </w:r>
      <w:r w:rsidR="00293FDF">
        <w:t xml:space="preserve"> </w:t>
      </w:r>
      <w:r w:rsidR="0004286D" w:rsidRPr="0004286D">
        <w:t>Marina Pauković</w:t>
      </w:r>
    </w:p>
    <w:p w:rsidRDefault="000A2CA0" w:rsidP="000A2CA0" w:rsidR="000A2CA0" w:rsidRPr="004E2A47">
      <w:r w:rsidRPr="004E2A47">
        <w:t>- FINA</w:t>
      </w:r>
    </w:p>
    <w:p w:rsidRDefault="00F65036" w:rsidP="0095225A" w:rsidR="000E2903">
      <w:r w:rsidRPr="009A0725">
        <w:t xml:space="preserve">- </w:t>
      </w:r>
      <w:r w:rsidR="000E2903">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5267F">
        <w:t>23. lipnja</w:t>
      </w:r>
      <w:r w:rsidR="000F5B06">
        <w:t xml:space="preserve"> 201</w:t>
      </w:r>
      <w:r w:rsidR="00551212">
        <w:t>7</w:t>
      </w:r>
      <w:r w:rsidRPr="00C254D4">
        <w:t>. prijedlog za otvaranje stečajnog postupka nad dužnikom</w:t>
      </w:r>
      <w:r w:rsidR="000E2903">
        <w:t xml:space="preserve"> </w:t>
      </w:r>
      <w:r w:rsidR="004D7440" w:rsidRPr="004D7440">
        <w:t>SALON LJEPOTE KATJOL j.d.o.o., Zagreb, Božidara Magovca 30, OIB 80852964312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4286D">
        <w:t>20</w:t>
      </w:r>
      <w:r w:rsidR="00F5267F">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04286D">
        <w:t>15.279,20</w:t>
      </w:r>
      <w:r w:rsidR="000518E3">
        <w:t xml:space="preserve"> kn, te da dužnik ima </w:t>
      </w:r>
      <w:r w:rsidR="0004286D">
        <w:t>četiri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Privredne banke Zagreb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4286D">
        <w:t>20</w:t>
      </w:r>
      <w:r w:rsidR="00F5267F">
        <w:t>. lipnja</w:t>
      </w:r>
      <w:r w:rsidR="00564EA1">
        <w:t xml:space="preserve"> </w:t>
      </w:r>
      <w:r w:rsidR="005058C0">
        <w:t>201</w:t>
      </w:r>
      <w:r w:rsidR="004E33BC">
        <w:t>7</w:t>
      </w:r>
      <w:r>
        <w:t>. godine ima zaplijenjena novčana sredstva u iznosu od</w:t>
      </w:r>
      <w:r w:rsidR="003A03C9">
        <w:t xml:space="preserve"> </w:t>
      </w:r>
      <w:r w:rsidR="00CF6E35">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B21291">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D1C" w:rsidR="00DF3D1C">
      <w:r>
        <w:separator/>
      </w:r>
    </w:p>
  </w:endnote>
  <w:endnote w:id="0" w:type="continuationSeparator">
    <w:p w:rsidRDefault="00DF3D1C" w:rsidR="00DF3D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D1C" w:rsidR="00DF3D1C">
      <w:r>
        <w:separator/>
      </w:r>
    </w:p>
  </w:footnote>
  <w:footnote w:id="0" w:type="continuationSeparator">
    <w:p w:rsidRDefault="00DF3D1C" w:rsidR="00DF3D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1291">
      <w:rPr>
        <w:rStyle w:val="Brojstranice"/>
        <w:noProof/>
      </w:rPr>
      <w:t>3</w:t>
    </w:r>
    <w:r>
      <w:rPr>
        <w:rStyle w:val="Brojstranice"/>
      </w:rPr>
      <w:fldChar w:fldCharType="end"/>
    </w:r>
  </w:p>
  <w:p w:rsidRDefault="0062255B" w:rsidP="004D27C4" w:rsidR="00874E6C">
    <w:pPr>
      <w:pStyle w:val="Zaglavlje"/>
      <w:jc w:val="right"/>
    </w:pPr>
    <w:r>
      <w:t>4 St-</w:t>
    </w:r>
    <w:r w:rsidR="00F5267F">
      <w:t>1</w:t>
    </w:r>
    <w:r w:rsidR="0004286D">
      <w:t>802</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4286D"/>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D744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26CB"/>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2950"/>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1291"/>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62AF"/>
    <w:rsid w:val="00DB7D22"/>
    <w:rsid w:val="00DC2E39"/>
    <w:rsid w:val="00DC75CE"/>
    <w:rsid w:val="00DE04B4"/>
    <w:rsid w:val="00DF3D1C"/>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1D6"/>
    <w:rsid w:val="00F618AB"/>
    <w:rsid w:val="00F62775"/>
    <w:rsid w:val="00F62A25"/>
    <w:rsid w:val="00F65036"/>
    <w:rsid w:val="00F6593E"/>
    <w:rsid w:val="00F70F65"/>
    <w:rsid w:val="00F83E2F"/>
    <w:rsid w:val="00F8531A"/>
    <w:rsid w:val="00F8542A"/>
    <w:rsid w:val="00F976D2"/>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82950"/>
    <w:rPr>
      <w:color w:val="808080"/>
      <w:bdr w:space="0" w:sz="0" w:color="auto" w:val="none"/>
      <w:shd w:fill="auto" w:color="auto" w:val="clear"/>
    </w:rPr>
  </w:style>
  <w:style w:customStyle="true" w:styleId="eSPISCCParagraphDefaultFont" w:type="character">
    <w:name w:val="eSPIS_CC_Paragraph Default Font"/>
    <w:basedOn w:val="Zadanifontodlomka"/>
    <w:rsid w:val="00682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2950"/>
    <w:rPr>
      <w:bdr w:space="0" w:sz="0" w:color="auto" w:val="none"/>
      <w:shd w:fill="FFFFCC" w:color="auto" w:val="clear"/>
      <w:lang w:val="hr-HR"/>
    </w:rPr>
  </w:style>
  <w:style w:customStyle="true" w:styleId="PozadinaSvijetloCrvena" w:type="character">
    <w:name w:val="Pozadina_SvijetloCrvena"/>
    <w:basedOn w:val="eSPISCCParagraphDefaultFont"/>
    <w:rsid w:val="00682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2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82950"/>
    <w:rPr>
      <w:color w:val="808080"/>
      <w:bdr w:color="auto" w:space="0" w:sz="0" w:val="none"/>
      <w:shd w:color="auto" w:fill="auto" w:val="clear"/>
    </w:rPr>
  </w:style>
  <w:style w:customStyle="1" w:styleId="eSPISCCParagraphDefaultFont" w:type="character">
    <w:name w:val="eSPIS_CC_Paragraph Default Font"/>
    <w:basedOn w:val="Zadanifontodlomka"/>
    <w:rsid w:val="006829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2950"/>
    <w:rPr>
      <w:bdr w:color="auto" w:space="0" w:sz="0" w:val="none"/>
      <w:shd w:color="auto" w:fill="FFFFCC" w:val="clear"/>
      <w:lang w:val="hr-HR"/>
    </w:rPr>
  </w:style>
  <w:style w:customStyle="1" w:styleId="PozadinaSvijetloCrvena" w:type="character">
    <w:name w:val="Pozadina_SvijetloCrvena"/>
    <w:basedOn w:val="eSPISCCParagraphDefaultFont"/>
    <w:rsid w:val="006829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29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St-1802/2017-3</izvorni_sadrzaj>
    <derivirana_varijabla naziv="DomainObject.Oznaka_1">St-1802/2017-3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St-1802/2017</izvorni_sadrzaj>
    <derivirana_varijabla naziv="DomainObject.Predmet.OznakaBroj_1">St-1802/2017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LJEPOTE KATJOL j.d.o.o. zastupanog po punomoćniku Marina Pauković</izvorni_sadrzaj>
    <derivirana_varijabla naziv="DomainObject.Predmet.ProtustrankaFormated_1">  SALON LJEPOTE KATJOL j.d.o.o. zastupanog po punomoćniku Marina Pauković</derivirana_varijabla>
  </DomainObject.Predmet.ProtustrankaFormated>
  <DomainObject.Predmet.ProtustrankaFormatedOIB>
    <izvorni_sadrzaj>  SALON LJEPOTE KATJOL j.d.o.o., OIB 80852964312 zastupanog po punomoćniku Marina Pauković</izvorni_sadrzaj>
    <derivirana_varijabla naziv="DomainObject.Predmet.ProtustrankaFormatedOIB_1">  SALON LJEPOTE KATJOL j.d.o.o., OIB 80852964312 zastupanog po punomoćniku Marina Pauković</derivirana_varijabla>
  </DomainObject.Predmet.ProtustrankaFormatedOIB>
  <DomainObject.Predmet.ProtustrankaFormatedWithAdress>
    <izvorni_sadrzaj> SALON LJEPOTE KATJOL j.d.o.o., Božidara Magovca 30, 10000 Zagreb zastupanog po punomoćniku Marina Pauković</izvorni_sadrzaj>
    <derivirana_varijabla naziv="DomainObject.Predmet.ProtustrankaFormatedWithAdress_1"> SALON LJEPOTE KATJOL j.d.o.o., Božidara Magovca 30, 10000 Zagreb zastupanog po punomoćniku Marina Pauković</derivirana_varijabla>
  </DomainObject.Predmet.ProtustrankaFormatedWithAdress>
  <DomainObject.Predmet.ProtustrankaFormatedWithAdressOIB>
    <izvorni_sadrzaj> SALON LJEPOTE KATJOL j.d.o.o., OIB 80852964312, Božidara Magovca 30, 10000 Zagreb zastupanog po punomoćniku Marina Pauković</izvorni_sadrzaj>
    <derivirana_varijabla naziv="DomainObject.Predmet.ProtustrankaFormatedWithAdressOIB_1"> SALON LJEPOTE KATJOL j.d.o.o., OIB 80852964312, Božidara Magovca 30, 10000 Zagreb zastupanog po punomoćniku Marina Pauković</derivirana_varijabla>
  </DomainObject.Predmet.ProtustrankaFormatedWithAdressOIB>
  <DomainObject.Predmet.ProtustrankaWithAdress>
    <izvorni_sadrzaj>SALON LJEPOTE KATJOL j.d.o.o. Božidara Magovca 30, 10000 Zagreb</izvorni_sadrzaj>
    <derivirana_varijabla naziv="DomainObject.Predmet.ProtustrankaWithAdress_1">SALON LJEPOTE KATJOL j.d.o.o. Božidara Magovca 30, 10000 Zagreb</derivirana_varijabla>
  </DomainObject.Predmet.ProtustrankaWithAdress>
  <DomainObject.Predmet.ProtustrankaWithAdressOIB>
    <izvorni_sadrzaj>SALON LJEPOTE KATJOL j.d.o.o., OIB 80852964312, Božidara Magovca 30, 10000 Zagreb</izvorni_sadrzaj>
    <derivirana_varijabla naziv="DomainObject.Predmet.ProtustrankaWithAdressOIB_1">SALON LJEPOTE KATJOL j.d.o.o., OIB 80852964312, Božidara Magovca 30, 10000 Zagreb</derivirana_varijabla>
  </DomainObject.Predmet.ProtustrankaWithAdressOIB>
  <DomainObject.Predmet.ProtustrankaNazivFormated>
    <izvorni_sadrzaj>SALON LJEPOTE KATJOL j.d.o.o.</izvorni_sadrzaj>
    <derivirana_varijabla naziv="DomainObject.Predmet.ProtustrankaNazivFormated_1">SALON LJEPOTE KATJOL j.d.o.o.</derivirana_varijabla>
  </DomainObject.Predmet.ProtustrankaNazivFormated>
  <DomainObject.Predmet.ProtustrankaNazivFormatedOIB>
    <izvorni_sadrzaj>SALON LJEPOTE KATJOL j.d.o.o., OIB 80852964312</izvorni_sadrzaj>
    <derivirana_varijabla naziv="DomainObject.Predmet.ProtustrankaNazivFormatedOIB_1">SALON LJEPOTE KATJOL j.d.o.o., OIB 80852964312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LJEPOTE KATJOL j.d.o.o. zastupanog po punomoćniku Marina Pauković</item>
    </izvorni_sadrzaj>
    <derivirana_varijabla naziv="DomainObject.Predmet.ProtuStrankaListFormated_1">
      <item>SALON LJEPOTE KATJOL j.d.o.o. zastupanog po punomoćniku Marina Pauković</item>
    </derivirana_varijabla>
  </DomainObject.Predmet.ProtuStrankaListFormated>
  <DomainObject.Predmet.ProtuStrankaListFormatedOIB>
    <izvorni_sadrzaj>
      <item>SALON LJEPOTE KATJOL j.d.o.o., OIB 80852964312 zastupanog po punomoćniku Marina Pauković</item>
    </izvorni_sadrzaj>
    <derivirana_varijabla naziv="DomainObject.Predmet.ProtuStrankaListFormatedOIB_1">
      <item>SALON LJEPOTE KATJOL j.d.o.o., OIB 80852964312 zastupanog po punomoćniku Marina Pauković</item>
    </derivirana_varijabla>
  </DomainObject.Predmet.ProtuStrankaListFormatedOIB>
  <DomainObject.Predmet.ProtuStrankaListFormatedWithAdress>
    <izvorni_sadrzaj>
      <item>SALON LJEPOTE KATJOL j.d.o.o., Božidara Magovca 30, 10000 Zagreb zastupanog po punomoćniku Marina Pauković</item>
    </izvorni_sadrzaj>
    <derivirana_varijabla naziv="DomainObject.Predmet.ProtuStrankaListFormatedWithAdress_1">
      <item>SALON LJEPOTE KATJOL j.d.o.o., Božidara Magovca 30, 10000 Zagreb zastupanog po punomoćniku Marina Pauković</item>
    </derivirana_varijabla>
  </DomainObject.Predmet.ProtuStrankaListFormatedWithAdress>
  <DomainObject.Predmet.ProtuStrankaListFormatedWithAdressOIB>
    <izvorni_sadrzaj>
      <item>SALON LJEPOTE KATJOL j.d.o.o., OIB 80852964312, Božidara Magovca 30, 10000 Zagreb zastupanog po punomoćniku Marina Pauković</item>
    </izvorni_sadrzaj>
    <derivirana_varijabla naziv="DomainObject.Predmet.ProtuStrankaListFormatedWithAdressOIB_1">
      <item>SALON LJEPOTE KATJOL j.d.o.o., OIB 80852964312, Božidara Magovca 30, 10000 Zagreb zastupanog po punomoćniku Marina Pauković</item>
    </derivirana_varijabla>
  </DomainObject.Predmet.ProtuStrankaListFormatedWithAdressOIB>
  <DomainObject.Predmet.ProtuStrankaListNazivFormated>
    <izvorni_sadrzaj>
      <item>SALON LJEPOTE KATJOL j.d.o.o.</item>
    </izvorni_sadrzaj>
    <derivirana_varijabla naziv="DomainObject.Predmet.ProtuStrankaListNazivFormated_1">
      <item>SALON LJEPOTE KATJOL j.d.o.o.</item>
    </derivirana_varijabla>
  </DomainObject.Predmet.ProtuStrankaListNazivFormated>
  <DomainObject.Predmet.ProtuStrankaListNazivFormatedOIB>
    <izvorni_sadrzaj>
      <item>SALON LJEPOTE KATJOL j.d.o.o., OIB 80852964312</item>
    </izvorni_sadrzaj>
    <derivirana_varijabla naziv="DomainObject.Predmet.ProtuStrankaListNazivFormatedOIB_1">
      <item>SALON LJEPOTE KATJOL j.d.o.o., OIB 80852964312</item>
    </derivirana_varijabla>
  </DomainObject.Predmet.ProtuStrankaListNazivFormatedOIB>
  <DomainObject.Predmet.OstaliListFormated>
    <izvorni_sadrzaj>
      <item>Marina Pauković punomoćnik sudionika u postupku SALON LJEPOTE KATJOL j.d.o.o.</item>
    </izvorni_sadrzaj>
    <derivirana_varijabla naziv="DomainObject.Predmet.OstaliListFormated_1">
      <item>Marina Pauković punomoćnik sudionika u postupku SALON LJEPOTE KATJOL j.d.o.o.</item>
    </derivirana_varijabla>
  </DomainObject.Predmet.OstaliListFormated>
  <DomainObject.Predmet.OstaliListFormatedOIB>
    <izvorni_sadrzaj>
      <item>Marina Pauković, OIB 38935227696 punomoćnik sudionika u postupku SALON LJEPOTE KATJOL j.d.o.o.</item>
    </izvorni_sadrzaj>
    <derivirana_varijabla naziv="DomainObject.Predmet.OstaliListFormatedOIB_1">
      <item>Marina Pauković, OIB 38935227696 punomoćnik sudionika u postupku SALON LJEPOTE KATJOL j.d.o.o.</item>
    </derivirana_varijabla>
  </DomainObject.Predmet.OstaliListFormatedOIB>
  <DomainObject.Predmet.OstaliListFormatedWithAdress>
    <izvorni_sadrzaj>
      <item>Marina Pauković, Trnjanski Nasip 56, 10000 Zagreb punomoćnik sudionika u postupku SALON LJEPOTE KATJOL j.d.o.o.</item>
    </izvorni_sadrzaj>
    <derivirana_varijabla naziv="DomainObject.Predmet.OstaliListFormatedWithAdress_1">
      <item>Marina Pauković, Trnjanski Nasip 56, 10000 Zagreb punomoćnik sudionika u postupku SALON LJEPOTE KATJOL j.d.o.o.</item>
    </derivirana_varijabla>
  </DomainObject.Predmet.OstaliListFormatedWithAdress>
  <DomainObject.Predmet.OstaliListFormatedWithAdressOIB>
    <izvorni_sadrzaj>
      <item>Marina Pauković, OIB 38935227696, Trnjanski Nasip 56, 10000 Zagreb punomoćnik sudionika u postupku SALON LJEPOTE KATJOL j.d.o.o.</item>
    </izvorni_sadrzaj>
    <derivirana_varijabla naziv="DomainObject.Predmet.OstaliListFormatedWithAdressOIB_1">
      <item>Marina Pauković, OIB 38935227696, Trnjanski Nasip 56, 10000 Zagreb punomoćnik sudionika u postupku SALON LJEPOTE KATJOL j.d.o.o.</item>
    </derivirana_varijabla>
  </DomainObject.Predmet.OstaliListFormatedWithAdressOIB>
  <DomainObject.Predmet.OstaliListNazivFormated>
    <izvorni_sadrzaj>
      <item>Marina Pauković</item>
    </izvorni_sadrzaj>
    <derivirana_varijabla naziv="DomainObject.Predmet.OstaliListNazivFormated_1">
      <item>Marina Pauković</item>
    </derivirana_varijabla>
  </DomainObject.Predmet.OstaliListNazivFormated>
  <DomainObject.Predmet.OstaliListNazivFormatedOIB>
    <izvorni_sadrzaj>
      <item>Marina Pauković, OIB 38935227696</item>
    </izvorni_sadrzaj>
    <derivirana_varijabla naziv="DomainObject.Predmet.OstaliListNazivFormatedOIB_1">
      <item>Marina Pauković, OIB 38935227696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St-1802/2017-3</izvorni_sadrzaj>
    <derivirana_varijabla naziv="DomainObject.PoslovniBrojDokumenta_1">St-1802/2017-3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LJEPOTE KATJOL j.d.o.o.</izvorni_sadrzaj>
    <derivirana_varijabla naziv="DomainObject.Predmet.ProtustrankaIDrugi_1">SALON LJEPOTE KATJOL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LJEPOTE KATJOL j.d.o.o., OIB 80852964312, Božidara Magovca 30, 10000 Zagreb</izvorni_sadrzaj>
    <derivirana_varijabla naziv="DomainObject.Predmet.ProtustrankaIDrugiAdressOIB_1">SALON LJEPOTE KATJOL j.d.o.o., OIB 80852964312, Božidara Magovca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LJEPOTE KATJOL j.d.o.o.</item>
      <item>FINA Regionalni centar Zagreb</item>
      <item>Marina Pauković</item>
    </izvorni_sadrzaj>
    <derivirana_varijabla naziv="DomainObject.Predmet.SudioniciListNaziv_1">
      <item>SALON LJEPOTE KATJOL j.d.o.o.</item>
      <item>FINA Regionalni centar Zagreb</item>
      <item>Marina Pauković</item>
    </derivirana_varijabla>
  </DomainObject.Predmet.SudioniciListNaziv>
  <DomainObject.Predmet.SudioniciListAdressOIB>
    <izvorni_sadrzaj>
      <item>SALON LJEPOTE KATJOL j.d.o.o., OIB 80852964312, Božidara Magovca 30,10000 Zagreb</item>
      <item>FINA Regionalni centar Zagreb, OIB 85821130368, Trg svibanjskih žrtava 1995. 1,10000 Zagreb</item>
      <item>Marina Pauković, OIB 38935227696, Trnjanski Nasip 56,10000 Zagreb</item>
    </izvorni_sadrzaj>
    <derivirana_varijabla naziv="DomainObject.Predmet.SudioniciListAdressOIB_1">
      <item>SALON LJEPOTE KATJOL j.d.o.o., OIB 80852964312, Božidara Magovca 30,10000 Zagreb</item>
      <item>FINA Regionalni centar Zagreb, OIB 85821130368, Trg svibanjskih žrtava 1995. 1,10000 Zagreb</item>
      <item>Marina Pauković, OIB 38935227696, Trnjanski Nasip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80852964312</item>
      <item>, OIB 85821130368</item>
      <item>, OIB 38935227696</item>
    </izvorni_sadrzaj>
    <derivirana_varijabla naziv="DomainObject.Predmet.SudioniciListNazivOIB_1">
      <item>, OIB 80852964312</item>
      <item>, OIB 85821130368</item>
      <item>, OIB 38935227696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A3196B-B994-4E15-91A4-56A9959C9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5044</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2018-03-09T08:22:00Z</dcterms:created>
  <dc:creator>gboljkovac</dc:creator>
  <cp:lastModifiedBy>Marina Markić</cp:lastModifiedBy>
  <cp:lastPrinted>2018-03-09T08:28:00Z</cp:lastPrinted>
  <dcterms:modified xmlns:xsi="http://www.w3.org/2001/XMLSchema-instance" xsi:type="dcterms:W3CDTF">2018-03-09T08:28:00Z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St-1802/2017-3 / Odluka - Rješenje - pokretanje prethodnog postupka radi utvrđivanja uvjeta za otvaranje stečajnog postupka (St-1802-17)</vt:lpwstr>
  </prop:property>
  <prop:property name="CC_coloring" pid="4" fmtid="{D5CDD505-2E9C-101B-9397-08002B2CF9AE}">
    <vt:bool>false</vt:bool>
  </prop:property>
  <prop:property name="BrojStranica" pid="5" fmtid="{D5CDD505-2E9C-101B-9397-08002B2CF9AE}">
    <vt:i4>3</vt:i4>
  </prop:property>
</prop:Properties>
</file>