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e30b" w14:paraId="514e30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E44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St-8409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6E4464" w:rsidRPr="006E4464">
        <w:t>KALI d.o.o.</w:t>
      </w:r>
      <w:r w:rsidR="006E4464">
        <w:t xml:space="preserve"> OIB: </w:t>
      </w:r>
      <w:r w:rsidR="006E4464" w:rsidRPr="006E4464">
        <w:t>75512383301</w:t>
      </w:r>
      <w:r w:rsidR="006E4464">
        <w:t xml:space="preserve"> MBS: </w:t>
      </w:r>
      <w:r w:rsidR="006E4464" w:rsidRPr="006E4464">
        <w:t>080123357</w:t>
      </w:r>
      <w:r w:rsidR="006E4464">
        <w:t xml:space="preserve"> iz Zagreba, Branjugova 2 </w:t>
      </w:r>
      <w:r w:rsidR="007C052C">
        <w:t xml:space="preserve">dana </w:t>
      </w:r>
      <w:r w:rsidR="009C1F6F">
        <w:t>04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6E4464" w:rsidRPr="006E4464">
        <w:t xml:space="preserve">KALI d.o.o. OIB: 75512383301 MBS: 080123357 iz Zagreba, Branjugova 2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62520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E4464" w:rsidRPr="006E4464">
        <w:t xml:space="preserve"> KALI d.o.o. OIB: 75512383301 MBS: 080123357 iz Zagreba, Branjugova 2 </w:t>
      </w:r>
      <w:r w:rsidR="006E4464">
        <w:t xml:space="preserve"> </w:t>
      </w:r>
      <w:r w:rsidR="0062520A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298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E4464">
          <w:t>70.St-8409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E2988"/>
    <w:rsid w:val="002F4E4F"/>
    <w:rsid w:val="003054CA"/>
    <w:rsid w:val="00345C9C"/>
    <w:rsid w:val="003A1FB9"/>
    <w:rsid w:val="0045323B"/>
    <w:rsid w:val="00561B14"/>
    <w:rsid w:val="0062520A"/>
    <w:rsid w:val="006E1039"/>
    <w:rsid w:val="006E4464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E2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E2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8409</izvorni_sadrzaj>
    <derivirana_varijabla naziv="DomainObject.Predmet.Broj_1">8409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St-8409/2015</izvorni_sadrzaj>
    <derivirana_varijabla naziv="DomainObject.Predmet.OznakaBroj_1">St-8409/2015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 d.o.o. zastupanog po punomoćniku ILE KOVAČEVIĆ</izvorni_sadrzaj>
    <derivirana_varijabla naziv="DomainObject.Predmet.ProtustrankaFormated_1">  KALI d.o.o. zastupanog po punomoćniku ILE KOVAČEVIĆ</derivirana_varijabla>
  </DomainObject.Predmet.ProtustrankaFormated>
  <DomainObject.Predmet.ProtustrankaFormatedOIB>
    <izvorni_sadrzaj>  KALI d.o.o., OIB 75512383301 zastupanog po punomoćniku ILE KOVAČEVIĆ</izvorni_sadrzaj>
    <derivirana_varijabla naziv="DomainObject.Predmet.ProtustrankaFormatedOIB_1">  KALI d.o.o., OIB 75512383301 zastupanog po punomoćniku ILE KOVAČEVIĆ</derivirana_varijabla>
  </DomainObject.Predmet.ProtustrankaFormatedOIB>
  <DomainObject.Predmet.ProtustrankaFormatedWithAdress>
    <izvorni_sadrzaj> KALI d.o.o., Branjugova 2, 10000 Zagreb zastupanog po punomoćniku ILE KOVAČEVIĆ</izvorni_sadrzaj>
    <derivirana_varijabla naziv="DomainObject.Predmet.ProtustrankaFormatedWithAdress_1"> KALI d.o.o., Branjugova 2, 10000 Zagreb zastupanog po punomoćniku ILE KOVAČEVIĆ</derivirana_varijabla>
  </DomainObject.Predmet.ProtustrankaFormatedWithAdress>
  <DomainObject.Predmet.ProtustrankaFormatedWithAdressOIB>
    <izvorni_sadrzaj> KALI d.o.o., OIB 75512383301, Branjugova 2, 10000 Zagreb zastupanog po punomoćniku ILE KOVAČEVIĆ</izvorni_sadrzaj>
    <derivirana_varijabla naziv="DomainObject.Predmet.ProtustrankaFormatedWithAdressOIB_1"> KALI d.o.o., OIB 75512383301, Branjugova 2, 10000 Zagreb zastupanog po punomoćniku ILE KOVAČEVIĆ</derivirana_varijabla>
  </DomainObject.Predmet.ProtustrankaFormatedWithAdressOIB>
  <DomainObject.Predmet.ProtustrankaWithAdress>
    <izvorni_sadrzaj>KALI d.o.o. Branjugova 2, 10000 Zagreb</izvorni_sadrzaj>
    <derivirana_varijabla naziv="DomainObject.Predmet.ProtustrankaWithAdress_1">KALI d.o.o. Branjugova 2, 10000 Zagreb</derivirana_varijabla>
  </DomainObject.Predmet.ProtustrankaWithAdress>
  <DomainObject.Predmet.ProtustrankaWithAdressOIB>
    <izvorni_sadrzaj>KALI d.o.o., OIB 75512383301, Branjugova 2, 10000 Zagreb</izvorni_sadrzaj>
    <derivirana_varijabla naziv="DomainObject.Predmet.ProtustrankaWithAdressOIB_1">KALI d.o.o., OIB 75512383301, Branjugova 2, 10000 Zagreb</derivirana_varijabla>
  </DomainObject.Predmet.ProtustrankaWithAdressOIB>
  <DomainObject.Predmet.ProtustrankaNazivFormated>
    <izvorni_sadrzaj>KALI d.o.o.</izvorni_sadrzaj>
    <derivirana_varijabla naziv="DomainObject.Predmet.ProtustrankaNazivFormated_1">KALI d.o.o.</derivirana_varijabla>
  </DomainObject.Predmet.ProtustrankaNazivFormated>
  <DomainObject.Predmet.ProtustrankaNazivFormatedOIB>
    <izvorni_sadrzaj>KALI d.o.o., OIB 75512383301</izvorni_sadrzaj>
    <derivirana_varijabla naziv="DomainObject.Predmet.ProtustrankaNazivFormatedOIB_1">KALI d.o.o., OIB 75512383301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 d.o.o. zastupanog po punomoćniku ILE KOVAČEVIĆ</item>
    </izvorni_sadrzaj>
    <derivirana_varijabla naziv="DomainObject.Predmet.ProtuStrankaListFormated_1">
      <item>KALI d.o.o. zastupanog po punomoćniku ILE KOVAČEVIĆ</item>
    </derivirana_varijabla>
  </DomainObject.Predmet.ProtuStrankaListFormated>
  <DomainObject.Predmet.ProtuStrankaListFormatedOIB>
    <izvorni_sadrzaj>
      <item>KALI d.o.o., OIB 75512383301 zastupanog po punomoćniku ILE KOVAČEVIĆ</item>
    </izvorni_sadrzaj>
    <derivirana_varijabla naziv="DomainObject.Predmet.ProtuStrankaListFormatedOIB_1">
      <item>KALI d.o.o., OIB 75512383301 zastupanog po punomoćniku ILE KOVAČEVIĆ</item>
    </derivirana_varijabla>
  </DomainObject.Predmet.ProtuStrankaListFormatedOIB>
  <DomainObject.Predmet.ProtuStrankaListFormatedWithAdress>
    <izvorni_sadrzaj>
      <item>KALI d.o.o., Branjugova 2, 10000 Zagreb zastupanog po punomoćniku ILE KOVAČEVIĆ</item>
    </izvorni_sadrzaj>
    <derivirana_varijabla naziv="DomainObject.Predmet.ProtuStrankaListFormatedWithAdress_1">
      <item>KALI d.o.o., Branjugova 2, 10000 Zagreb zastupanog po punomoćniku ILE KOVAČEVIĆ</item>
    </derivirana_varijabla>
  </DomainObject.Predmet.ProtuStrankaListFormatedWithAdress>
  <DomainObject.Predmet.ProtuStrankaListFormatedWithAdressOIB>
    <izvorni_sadrzaj>
      <item>KALI d.o.o., OIB 75512383301, Branjugova 2, 10000 Zagreb zastupanog po punomoćniku ILE KOVAČEVIĆ</item>
    </izvorni_sadrzaj>
    <derivirana_varijabla naziv="DomainObject.Predmet.ProtuStrankaListFormatedWithAdressOIB_1">
      <item>KALI d.o.o., OIB 75512383301, Branjugova 2, 10000 Zagreb zastupanog po punomoćniku ILE KOVAČEVIĆ</item>
    </derivirana_varijabla>
  </DomainObject.Predmet.ProtuStrankaListFormatedWithAdressOIB>
  <DomainObject.Predmet.ProtuStrankaListNazivFormated>
    <izvorni_sadrzaj>
      <item>KALI d.o.o.</item>
    </izvorni_sadrzaj>
    <derivirana_varijabla naziv="DomainObject.Predmet.ProtuStrankaListNazivFormated_1">
      <item>KALI d.o.o.</item>
    </derivirana_varijabla>
  </DomainObject.Predmet.ProtuStrankaListNazivFormated>
  <DomainObject.Predmet.ProtuStrankaListNazivFormatedOIB>
    <izvorni_sadrzaj>
      <item>KALI d.o.o., OIB 75512383301</item>
    </izvorni_sadrzaj>
    <derivirana_varijabla naziv="DomainObject.Predmet.ProtuStrankaListNazivFormatedOIB_1">
      <item>KALI d.o.o., OIB 75512383301</item>
    </derivirana_varijabla>
  </DomainObject.Predmet.ProtuStrankaListNazivFormatedOIB>
  <DomainObject.Predmet.OstaliListFormated>
    <izvorni_sadrzaj>
      <item>ILE KOVAČEVIĆ punomoćnik sudionika u postupku KALI d.o.o.</item>
    </izvorni_sadrzaj>
    <derivirana_varijabla naziv="DomainObject.Predmet.OstaliListFormated_1">
      <item>ILE KOVAČEVIĆ punomoćnik sudionika u postupku KALI d.o.o.</item>
    </derivirana_varijabla>
  </DomainObject.Predmet.OstaliListFormated>
  <DomainObject.Predmet.OstaliListFormatedOIB>
    <izvorni_sadrzaj>
      <item>ILE KOVAČEVIĆ, OIB 50299803104 punomoćnik sudionika u postupku KALI d.o.o.</item>
    </izvorni_sadrzaj>
    <derivirana_varijabla naziv="DomainObject.Predmet.OstaliListFormatedOIB_1">
      <item>ILE KOVAČEVIĆ, OIB 50299803104 punomoćnik sudionika u postupku KALI d.o.o.</item>
    </derivirana_varijabla>
  </DomainObject.Predmet.OstaliListFormatedOIB>
  <DomainObject.Predmet.OstaliListFormatedWithAdress>
    <izvorni_sadrzaj>
      <item>ILE KOVAČEVIĆ, ILICA 382, 10000 Zagreb punomoćnik sudionika u postupku KALI d.o.o.</item>
    </izvorni_sadrzaj>
    <derivirana_varijabla naziv="DomainObject.Predmet.OstaliListFormatedWithAdress_1">
      <item>ILE KOVAČEVIĆ, ILICA 382, 10000 Zagreb punomoćnik sudionika u postupku KALI d.o.o.</item>
    </derivirana_varijabla>
  </DomainObject.Predmet.OstaliListFormatedWithAdress>
  <DomainObject.Predmet.OstaliListFormatedWithAdressOIB>
    <izvorni_sadrzaj>
      <item>ILE KOVAČEVIĆ, OIB 50299803104, ILICA 382, 10000 Zagreb punomoćnik sudionika u postupku KALI d.o.o.</item>
    </izvorni_sadrzaj>
    <derivirana_varijabla naziv="DomainObject.Predmet.OstaliListFormatedWithAdressOIB_1">
      <item>ILE KOVAČEVIĆ, OIB 50299803104, ILICA 382, 10000 Zagreb punomoćnik sudionika u postupku KALI d.o.o.</item>
    </derivirana_varijabla>
  </DomainObject.Predmet.OstaliListFormatedWithAdressOIB>
  <DomainObject.Predmet.OstaliListNazivFormated>
    <izvorni_sadrzaj>
      <item>ILE KOVAČEVIĆ</item>
    </izvorni_sadrzaj>
    <derivirana_varijabla naziv="DomainObject.Predmet.OstaliListNazivFormated_1">
      <item>ILE KOVAČEVIĆ</item>
    </derivirana_varijabla>
  </DomainObject.Predmet.OstaliListNazivFormated>
  <DomainObject.Predmet.OstaliListNazivFormatedOIB>
    <izvorni_sadrzaj>
      <item>ILE KOVAČEVIĆ, OIB 50299803104</item>
    </izvorni_sadrzaj>
    <derivirana_varijabla naziv="DomainObject.Predmet.OstaliListNazivFormatedOIB_1">
      <item>ILE KOVAČEVIĆ, OIB 50299803104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 d.o.o.</izvorni_sadrzaj>
    <derivirana_varijabla naziv="DomainObject.Predmet.ProtustrankaIDrugi_1">KALI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 d.o.o., OIB 75512383301, Branjugova 2, 10000 Zagreb</izvorni_sadrzaj>
    <derivirana_varijabla naziv="DomainObject.Predmet.ProtustrankaIDrugiAdressOIB_1">KALI d.o.o., OIB 75512383301, Branjugova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 d.o.o.</item>
      <item>ILE KOVAČEVIĆ</item>
    </izvorni_sadrzaj>
    <derivirana_varijabla naziv="DomainObject.Predmet.SudioniciListNaziv_1">
      <item>FINA Regionalni centar Zagreb</item>
      <item>KALI d.o.o.</item>
      <item>ILE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KALI d.o.o., OIB 75512383301, Branjugova 2,10000 Zagreb</item>
      <item>ILE KOVAČEVIĆ, OIB 50299803104, ILICA 382,10000 Zagreb</item>
    </izvorni_sadrzaj>
    <derivirana_varijabla naziv="DomainObject.Predmet.SudioniciListAdressOIB_1">
      <item>FINA Regionalni centar Zagreb, OIB 85821130368, Trg svibanjskih žrtava 1995. 1,10000 Zagreb</item>
      <item>KALI d.o.o., OIB 75512383301, Branjugova 2,10000 Zagreb</item>
      <item>ILE KOVAČEVIĆ, OIB 50299803104, ILICA 382,10000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75512383301</item>
      <item>, OIB 50299803104</item>
    </izvorni_sadrzaj>
    <derivirana_varijabla naziv="DomainObject.Predmet.SudioniciListNazivOIB_1">
      <item>, OIB 85821130368</item>
      <item>, OIB 75512383301</item>
      <item>, OIB 50299803104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1703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2016-01-04T09:39:00Z</dcterms:created>
  <dc:creator>Maja Jurovicki</dc:creator>
  <cp:lastModifiedBy>Višnja Svečak</cp:lastModifiedBy>
  <cp:lastPrinted>2016-01-04T09:38:00Z</cp:lastPrinted>
  <dcterms:modified xmlns:xsi="http://www.w3.org/2001/XMLSchema-instance" xsi:type="dcterms:W3CDTF">2016-01-22T07:46:00Z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