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dc17" w14:paraId="44edc1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70B52" w:rsidR="00370B52" w:rsidRPr="00370B52">
      <w:pPr>
        <w:pStyle w:val="SudNaziv"/>
        <w:rPr>
          <w:rFonts w:cs="Times New Roman" w:eastAsia="Times New Roman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0B52" w:rsidRPr="00370B52">
        <w:rPr>
          <w:rFonts w:cs="Times New Roman" w:eastAsia="Times New Roman"/>
          <w:bCs/>
          <w:lang w:eastAsia="hr-HR"/>
        </w:rPr>
        <w:t xml:space="preserve">   REPUBLIKA HRVATSKA</w:t>
      </w:r>
    </w:p>
    <w:p w:rsidRDefault="00370B52" w:rsidP="00370B52" w:rsidR="00370B52" w:rsidRPr="00370B52">
      <w:pPr>
        <w:spacing w:after="0"/>
        <w:jc w:val="both"/>
        <w:rPr>
          <w:rFonts w:cs="Times New Roman" w:eastAsia="Times New Roman"/>
          <w:lang w:eastAsia="hr-HR"/>
        </w:rPr>
      </w:pPr>
      <w:r w:rsidRPr="00370B52">
        <w:rPr>
          <w:rFonts w:cs="Times New Roman" w:eastAsia="Times New Roman"/>
          <w:b/>
          <w:bCs/>
          <w:lang w:eastAsia="hr-HR"/>
        </w:rPr>
        <w:t>TRGOVAČKI SUD U SPLITU</w:t>
      </w:r>
      <w:r w:rsidRPr="00370B52">
        <w:rPr>
          <w:rFonts w:cs="Times New Roman" w:eastAsia="Times New Roman"/>
          <w:lang w:eastAsia="hr-HR"/>
        </w:rPr>
        <w:t xml:space="preserve">                                             </w:t>
      </w:r>
      <w:r w:rsidRPr="00370B52">
        <w:rPr>
          <w:rFonts w:cs="Times New Roman" w:eastAsia="Times New Roman"/>
          <w:b/>
          <w:lang w:eastAsia="hr-HR"/>
        </w:rPr>
        <w:t xml:space="preserve">Broj: </w:t>
      </w:r>
      <w:r w:rsidRPr="00370B52">
        <w:rPr>
          <w:rFonts w:cs="Times New Roman" w:eastAsia="Times New Roman"/>
          <w:lang w:eastAsia="hr-HR"/>
        </w:rPr>
        <w:t xml:space="preserve"> </w:t>
      </w:r>
      <w:r w:rsidRPr="00370B52">
        <w:rPr>
          <w:rFonts w:cs="Times New Roman" w:eastAsia="Times New Roman"/>
          <w:b/>
          <w:lang w:eastAsia="hr-HR"/>
        </w:rPr>
        <w:t>14. St-34/2007</w:t>
      </w:r>
      <w:r w:rsidRPr="00370B52">
        <w:rPr>
          <w:rFonts w:cs="Times New Roman" w:eastAsia="Times New Roman"/>
          <w:lang w:eastAsia="hr-HR"/>
        </w:rPr>
        <w:t>.</w:t>
      </w:r>
    </w:p>
    <w:p w:rsidRDefault="00370B52" w:rsidP="00370B52" w:rsidR="00370B52" w:rsidRPr="00370B5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70B5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70B52">
        <w:rPr>
          <w:rFonts w:cs="Times New Roman" w:eastAsia="Times New Roman"/>
          <w:b/>
          <w:lang w:eastAsia="hr-HR"/>
        </w:rPr>
        <w:t>Sukoišanska</w:t>
      </w:r>
      <w:proofErr w:type="spellEnd"/>
      <w:r w:rsidRPr="00370B52">
        <w:rPr>
          <w:rFonts w:cs="Times New Roman" w:eastAsia="Times New Roman"/>
          <w:b/>
          <w:lang w:eastAsia="hr-HR"/>
        </w:rPr>
        <w:t xml:space="preserve"> 6. – 21 000 SPLIT</w:t>
      </w:r>
    </w:p>
    <w:p w:rsidRDefault="00370B52" w:rsidP="00370B52" w:rsidR="00370B52" w:rsidRPr="00370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0B52" w:rsidP="00370B52" w:rsidR="00370B52" w:rsidRPr="00370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0B52" w:rsidP="00370B52" w:rsidR="00370B52" w:rsidRPr="00370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0B52" w:rsidP="00370B52" w:rsidR="00370B52" w:rsidRPr="00370B52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370B52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370B52" w:rsidP="00370B52" w:rsidR="00370B52" w:rsidRPr="00370B52">
      <w:pPr>
        <w:keepNext/>
        <w:spacing w:after="60" w:before="240"/>
        <w:jc w:val="center"/>
        <w:outlineLvl w:val="1"/>
        <w:rPr>
          <w:rFonts w:cs="Times New Roman" w:eastAsia="Times New Roman"/>
          <w:b/>
          <w:iCs/>
          <w:lang w:val="en-US"/>
        </w:rPr>
      </w:pPr>
      <w:r w:rsidRPr="00370B52">
        <w:rPr>
          <w:rFonts w:cs="Times New Roman" w:eastAsia="Times New Roman"/>
          <w:b/>
          <w:iCs/>
          <w:lang w:val="en-US"/>
        </w:rPr>
        <w:t>Z A K L J U Č A K</w:t>
      </w:r>
    </w:p>
    <w:p w:rsidRDefault="00370B52" w:rsidP="00370B52" w:rsidR="00370B52" w:rsidRPr="00370B52">
      <w:pPr>
        <w:spacing w:after="0"/>
        <w:rPr>
          <w:rFonts w:cs="Times New Roman" w:eastAsia="Times New Roman"/>
          <w:lang w:eastAsia="hr-HR"/>
        </w:rPr>
      </w:pPr>
    </w:p>
    <w:p w:rsidRDefault="00370B52" w:rsidP="00370B52" w:rsidR="00370B52" w:rsidRPr="00370B52">
      <w:pPr>
        <w:spacing w:after="0"/>
        <w:rPr>
          <w:rFonts w:cs="Times New Roman" w:eastAsia="Times New Roman"/>
          <w:lang w:eastAsia="hr-HR"/>
        </w:rPr>
      </w:pPr>
    </w:p>
    <w:p w:rsidRDefault="00370B52" w:rsidP="00370B52" w:rsidR="00370B52" w:rsidRPr="00370B5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70B52">
        <w:rPr>
          <w:rFonts w:cs="Times New Roman" w:eastAsia="Times New Roman"/>
          <w:lang w:eastAsia="hr-HR"/>
        </w:rPr>
        <w:t xml:space="preserve">TRGOVAČKI SUD U SPLITU, po stečajnom sudcu Jozi Ćaleti, u stečajnom postupku nad stečajnim Dužnikom: FORTIS, društvo s ograničenom odgovornošću za građevinske, uslužne, industrijske, trgovinske i vanjskotrgovinske djelatnosti, u stečaju, Imotski, Medvidovića Draga </w:t>
      </w:r>
      <w:proofErr w:type="spellStart"/>
      <w:r w:rsidRPr="00370B52">
        <w:rPr>
          <w:rFonts w:cs="Times New Roman" w:eastAsia="Times New Roman"/>
          <w:lang w:eastAsia="hr-HR"/>
        </w:rPr>
        <w:t>bb</w:t>
      </w:r>
      <w:proofErr w:type="spellEnd"/>
      <w:r w:rsidRPr="00370B52">
        <w:rPr>
          <w:rFonts w:cs="Times New Roman" w:eastAsia="Times New Roman"/>
          <w:lang w:eastAsia="hr-HR"/>
        </w:rPr>
        <w:t>., koga zastupa stečajna upraviteljica Dunja Krstulović, iz Splita, Vinkovačka 41, dana 10. studenog  2016. godine, donio je ovaj</w:t>
      </w:r>
    </w:p>
    <w:p w:rsidRDefault="00370B52" w:rsidP="00370B52" w:rsidR="00370B52" w:rsidRPr="00370B52">
      <w:pPr>
        <w:spacing w:after="0"/>
        <w:rPr>
          <w:rFonts w:cs="Times New Roman" w:eastAsia="Times New Roman"/>
          <w:lang w:eastAsia="hr-HR"/>
        </w:rPr>
      </w:pPr>
    </w:p>
    <w:p w:rsidRDefault="00370B52" w:rsidP="00370B52" w:rsidR="00370B52" w:rsidRPr="00370B52">
      <w:pPr>
        <w:spacing w:after="0"/>
        <w:rPr>
          <w:rFonts w:cs="Times New Roman" w:eastAsia="Times New Roman"/>
          <w:lang w:eastAsia="hr-HR"/>
        </w:rPr>
      </w:pPr>
    </w:p>
    <w:p w:rsidRDefault="00370B52" w:rsidP="00370B52" w:rsidR="00370B52" w:rsidRPr="00370B52">
      <w:pPr>
        <w:spacing w:after="0"/>
        <w:jc w:val="center"/>
        <w:rPr>
          <w:rFonts w:cs="Times New Roman" w:eastAsia="Times New Roman"/>
          <w:lang w:eastAsia="hr-HR"/>
        </w:rPr>
      </w:pPr>
      <w:r w:rsidRPr="00370B52">
        <w:rPr>
          <w:rFonts w:cs="Times New Roman" w:eastAsia="Times New Roman"/>
          <w:lang w:eastAsia="hr-HR"/>
        </w:rPr>
        <w:t xml:space="preserve">z a k l j u č a k                                               </w:t>
      </w:r>
    </w:p>
    <w:p w:rsidRDefault="00370B52" w:rsidP="00370B52" w:rsidR="00370B52" w:rsidRPr="00370B5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370B52" w:rsidP="00370B52" w:rsidR="00370B52" w:rsidRPr="00370B52">
      <w:pPr>
        <w:spacing w:after="0"/>
        <w:jc w:val="both"/>
        <w:rPr>
          <w:rFonts w:cs="Times New Roman" w:eastAsia="Times New Roman"/>
          <w:lang w:eastAsia="hr-HR"/>
        </w:rPr>
      </w:pPr>
      <w:r w:rsidRPr="00370B52">
        <w:rPr>
          <w:rFonts w:cs="Times New Roman" w:eastAsia="Times New Roman"/>
          <w:lang w:eastAsia="hr-HR"/>
        </w:rPr>
        <w:tab/>
        <w:t>Upućuje se Stečajna upraviteljica u roku od 8. dana, dostaviti ovom Sudu pismeno izvješće o tijeku stečajnog postupka, stanju stečajne mase, stanju u parnicama i drugim postupcima te o drugim pitanjima vezanim za tijek ovoga stečajnog postupka te predložiti poduzimanje radnja u cilju zaključenja ovoga stečajnog postupka i potom nastavka postupka u ime i za račun stečajne mase.</w:t>
      </w:r>
    </w:p>
    <w:p w:rsidRDefault="00370B52" w:rsidP="00370B52" w:rsidR="00370B52" w:rsidRPr="00370B52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370B52" w:rsidP="00370B52" w:rsidR="00370B52" w:rsidRPr="00370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0B52" w:rsidP="00370B52" w:rsidR="00370B52" w:rsidRPr="00370B52">
      <w:pPr>
        <w:spacing w:after="0"/>
        <w:jc w:val="center"/>
        <w:rPr>
          <w:rFonts w:cs="Times New Roman" w:eastAsia="Times New Roman"/>
          <w:lang w:eastAsia="hr-HR"/>
        </w:rPr>
      </w:pPr>
      <w:r w:rsidRPr="00370B52">
        <w:rPr>
          <w:rFonts w:cs="Times New Roman" w:eastAsia="Times New Roman"/>
          <w:lang w:eastAsia="hr-HR"/>
        </w:rPr>
        <w:t>Split, dne 10. studenog 2016. godine.</w:t>
      </w:r>
    </w:p>
    <w:p w:rsidRDefault="00370B52" w:rsidP="00370B52" w:rsidR="00370B52" w:rsidRPr="00370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0B52" w:rsidP="00370B52" w:rsidR="00370B52" w:rsidRPr="00370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0B52" w:rsidP="00370B52" w:rsidR="00370B52" w:rsidRPr="00370B52">
      <w:pPr>
        <w:spacing w:after="0"/>
        <w:jc w:val="both"/>
        <w:rPr>
          <w:rFonts w:cs="Times New Roman" w:eastAsia="Times New Roman"/>
          <w:lang w:eastAsia="hr-HR"/>
        </w:rPr>
      </w:pPr>
      <w:r w:rsidRPr="00370B5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370B52" w:rsidP="00370B52" w:rsidR="00370B52" w:rsidRPr="00370B52">
      <w:pPr>
        <w:spacing w:after="0"/>
        <w:jc w:val="both"/>
        <w:rPr>
          <w:rFonts w:cs="Times New Roman" w:eastAsia="Times New Roman"/>
          <w:lang w:eastAsia="hr-HR"/>
        </w:rPr>
      </w:pPr>
      <w:r w:rsidRPr="00370B5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370B52" w:rsidP="00370B52" w:rsidR="00370B52" w:rsidRPr="00370B5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70B52" w:rsidP="00370B52" w:rsidR="00370B52" w:rsidRPr="00370B5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70B52" w:rsidP="00370B52" w:rsidR="00370B52" w:rsidRPr="00370B5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70B52" w:rsidP="00370B52" w:rsidR="00370B52" w:rsidRPr="00370B52">
      <w:pPr>
        <w:spacing w:after="0"/>
        <w:jc w:val="both"/>
        <w:rPr>
          <w:rFonts w:cs="Times New Roman" w:eastAsia="Times New Roman"/>
          <w:lang w:eastAsia="hr-HR"/>
        </w:rPr>
      </w:pPr>
      <w:r w:rsidRPr="00370B52">
        <w:rPr>
          <w:rFonts w:cs="Times New Roman" w:eastAsia="Times New Roman"/>
          <w:u w:val="single"/>
          <w:lang w:eastAsia="hr-HR"/>
        </w:rPr>
        <w:t>POUKA O PRAVNOM LIJEKU</w:t>
      </w:r>
      <w:r w:rsidRPr="00370B52">
        <w:rPr>
          <w:rFonts w:cs="Times New Roman" w:eastAsia="Times New Roman"/>
          <w:lang w:eastAsia="hr-HR"/>
        </w:rPr>
        <w:t>: Protiv ovog zaključka nije dopušten pravni lijek.</w:t>
      </w:r>
    </w:p>
    <w:p w:rsidRDefault="00370B52" w:rsidP="00370B52" w:rsidR="00370B52" w:rsidRPr="00370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0B52" w:rsidP="00370B52" w:rsidR="00370B52" w:rsidRPr="00370B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0B52" w:rsidP="00370B52" w:rsidR="00370B52" w:rsidRPr="00370B52">
      <w:pPr>
        <w:spacing w:after="0"/>
        <w:rPr>
          <w:rFonts w:cs="Times New Roman" w:eastAsia="Times New Roman"/>
          <w:lang w:eastAsia="hr-HR"/>
        </w:rPr>
      </w:pPr>
      <w:r w:rsidRPr="00370B52">
        <w:rPr>
          <w:rFonts w:cs="Times New Roman" w:eastAsia="Times New Roman"/>
          <w:u w:val="single"/>
          <w:lang w:eastAsia="hr-HR"/>
        </w:rPr>
        <w:t>DNA:</w:t>
      </w:r>
      <w:r w:rsidRPr="00370B52">
        <w:rPr>
          <w:rFonts w:cs="Times New Roman" w:eastAsia="Times New Roman"/>
          <w:lang w:eastAsia="hr-HR"/>
        </w:rPr>
        <w:t xml:space="preserve">  1) Stečajna upraviteljica Dunja Krstulović, iz Splita, Vinkovačka 41,</w:t>
      </w:r>
    </w:p>
    <w:p w:rsidRDefault="00370B52" w:rsidP="00370B52" w:rsidR="00370B52" w:rsidRPr="00370B52">
      <w:pPr>
        <w:spacing w:after="0"/>
        <w:rPr>
          <w:rFonts w:cs="Times New Roman" w:eastAsia="Times New Roman"/>
          <w:lang w:eastAsia="hr-HR"/>
        </w:rPr>
      </w:pPr>
      <w:r w:rsidRPr="00370B52">
        <w:rPr>
          <w:rFonts w:cs="Times New Roman" w:eastAsia="Times New Roman"/>
          <w:lang w:eastAsia="hr-HR"/>
        </w:rPr>
        <w:t xml:space="preserve">            2) e-Oglasna ploča Suda – rok: 20. dana,</w:t>
      </w:r>
    </w:p>
    <w:p w:rsidRDefault="00370B52" w:rsidP="00370B52" w:rsidR="00370B52" w:rsidRPr="00370B52">
      <w:pPr>
        <w:spacing w:after="0"/>
        <w:rPr>
          <w:rFonts w:cs="Times New Roman" w:eastAsia="Times New Roman"/>
          <w:lang w:eastAsia="hr-HR"/>
        </w:rPr>
      </w:pPr>
      <w:r w:rsidRPr="00370B52">
        <w:rPr>
          <w:rFonts w:cs="Times New Roman" w:eastAsia="Times New Roman"/>
          <w:lang w:eastAsia="hr-HR"/>
        </w:rPr>
        <w:t xml:space="preserve">            3) Spis.</w:t>
      </w:r>
    </w:p>
    <w:p w:rsidRDefault="00370B52" w:rsidP="00370B52" w:rsidR="00370B52" w:rsidRPr="00370B52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0B52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83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St-34/2007-136</izvorni_sadrzaj>
    <derivirana_varijabla naziv="DomainObject.Oznaka_1">St-34/2007-136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2007.</izvorni_sadrzaj>
    <derivirana_varijabla naziv="DomainObject.Predmet.DatumOsnivanja_1">25. srpnja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nad stečajnim dužnikom FORTIS d.o.o. Imotski</izvorni_sadrzaj>
    <derivirana_varijabla naziv="DomainObject.Predmet.Opis_1">prijedlog za otvaranje stečajnog postupka nad stečajnim dužnikom FORTIS d.o.o. Imotski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St-34/2007</izvorni_sadrzaj>
    <derivirana_varijabla naziv="DomainObject.Predmet.OznakaBroj_1">St-34/2007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d.o.o.</izvorni_sadrzaj>
    <derivirana_varijabla naziv="DomainObject.Predmet.ProtustrankaFormated_1">  FORTIS d.o.o.</derivirana_varijabla>
  </DomainObject.Predmet.ProtustrankaFormated>
  <DomainObject.Predmet.ProtustrankaFormatedOIB>
    <izvorni_sadrzaj>  FORTIS d.o.o., OIB 02297431666</izvorni_sadrzaj>
    <derivirana_varijabla naziv="DomainObject.Predmet.ProtustrankaFormatedOIB_1">  FORTIS d.o.o., OIB 02297431666</derivirana_varijabla>
  </DomainObject.Predmet.ProtustrankaFormatedOIB>
  <DomainObject.Predmet.ProtustrankaFormatedWithAdress>
    <izvorni_sadrzaj> FORTIS d.o.o., Medvidovića Draga bb, 21260 Imotski</izvorni_sadrzaj>
    <derivirana_varijabla naziv="DomainObject.Predmet.ProtustrankaFormatedWithAdress_1"> FORTIS d.o.o., Medvidovića Draga bb, 21260 Imotski</derivirana_varijabla>
  </DomainObject.Predmet.ProtustrankaFormatedWithAdress>
  <DomainObject.Predmet.ProtustrankaFormatedWithAdressOIB>
    <izvorni_sadrzaj> FORTIS d.o.o., OIB 02297431666, Medvidovića Draga bb, 21260 Imotski</izvorni_sadrzaj>
    <derivirana_varijabla naziv="DomainObject.Predmet.ProtustrankaFormatedWithAdressOIB_1"> FORTIS d.o.o., OIB 02297431666, Medvidovića Draga bb, 21260 Imotski</derivirana_varijabla>
  </DomainObject.Predmet.ProtustrankaFormatedWithAdressOIB>
  <DomainObject.Predmet.ProtustrankaWithAdress>
    <izvorni_sadrzaj>FORTIS d.o.o. Medvidovića Draga bb, 21260 Imotski</izvorni_sadrzaj>
    <derivirana_varijabla naziv="DomainObject.Predmet.ProtustrankaWithAdress_1">FORTIS d.o.o. Medvidovića Draga bb, 21260 Imotski</derivirana_varijabla>
  </DomainObject.Predmet.ProtustrankaWithAdress>
  <DomainObject.Predmet.ProtustrankaWithAdressOIB>
    <izvorni_sadrzaj>FORTIS d.o.o., OIB 02297431666, Medvidovića Draga bb, 21260 Imotski</izvorni_sadrzaj>
    <derivirana_varijabla naziv="DomainObject.Predmet.ProtustrankaWithAdressOIB_1">FORTIS d.o.o., OIB 02297431666, Medvidovića Draga bb, 21260 Imotski</derivirana_varijabla>
  </DomainObject.Predmet.ProtustrankaWithAdressOIB>
  <DomainObject.Predmet.ProtustrankaNazivFormated>
    <izvorni_sadrzaj>FORTIS d.o.o.</izvorni_sadrzaj>
    <derivirana_varijabla naziv="DomainObject.Predmet.ProtustrankaNazivFormated_1">FORTIS d.o.o.</derivirana_varijabla>
  </DomainObject.Predmet.ProtustrankaNazivFormated>
  <DomainObject.Predmet.ProtustrankaNazivFormatedOIB>
    <izvorni_sadrzaj>FORTIS d.o.o., OIB 02297431666</izvorni_sadrzaj>
    <derivirana_varijabla naziv="DomainObject.Predmet.ProtustrankaNazivFormatedOIB_1">FORTIS d.o.o., OIB 02297431666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SPLITU zastupanog po punomoćniku Jurica Jurač; STAV d.o.o.; Računovodstvo</izvorni_sadrzaj>
    <derivirana_varijabla naziv="DomainObject.Predmet.StrankaFormated_1">  ŽUPANIJSKO DRŽAVNO ODVJETNIŠTVO U SPLITU zastupanog po punomoćniku Jurica Jurač; STAV d.o.o.; Računovodstvo</derivirana_varijabla>
  </DomainObject.Predmet.StrankaFormated>
  <DomainObject.Predmet.StrankaFormatedOIB>
    <izvorni_sadrzaj>  ŽUPANIJSKO DRŽAVNO ODVJETNIŠTVO U SPLITU, OIB 70793241859 zastupanog po punomoćniku Jurica Jurač; STAV d.o.o., OIB 28655891614; Računovodstvo</izvorni_sadrzaj>
    <derivirana_varijabla naziv="DomainObject.Predmet.StrankaFormatedOIB_1">  ŽUPANIJSKO DRŽAVNO ODVJETNIŠTVO U SPLITU, OIB 70793241859 zastupanog po punomoćniku Jurica Jurač; STAV d.o.o., OIB 28655891614; Računovodstvo</derivirana_varijabla>
  </DomainObject.Predmet.StrankaFormatedOIB>
  <DomainObject.Predmet.StrankaFormatedWithAdress>
    <izvorni_sadrzaj> ŽUPANIJSKO DRŽAVNO ODVJETNIŠTVO U SPLITU, Gundulićeva 29, 21000 Split zastupanog po punomoćniku Jurica Jurač; STAV d.o.o., Jukićeva 8a, 10000 Zagreb; Računovodstvo</izvorni_sadrzaj>
    <derivirana_varijabla naziv="DomainObject.Predmet.StrankaFormatedWithAdress_1"> ŽUPANIJSKO DRŽAVNO ODVJETNIŠTVO U SPLITU, Gundulićeva 29, 21000 Split zastupanog po punomoćniku Jurica Jurač; STAV d.o.o., Jukićeva 8a, 10000 Zagreb; Računovodstvo</derivirana_varijabla>
  </DomainObject.Predmet.StrankaFormatedWithAdress>
  <DomainObject.Predmet.StrankaFormatedWithAdressOIB>
    <izvorni_sadrzaj> ŽUPANIJSKO DRŽAVNO ODVJETNIŠTVO U SPLITU, OIB 70793241859, Gundulićeva 29, 21000 Split zastupanog po punomoćniku Jurica Jurač; STAV d.o.o., OIB 28655891614, Jukićeva 8a, 10000 Zagreb; Računovodstvo</izvorni_sadrzaj>
    <derivirana_varijabla naziv="DomainObject.Predmet.StrankaFormatedWithAdressOIB_1"> ŽUPANIJSKO DRŽAVNO ODVJETNIŠTVO U SPLITU, OIB 70793241859, Gundulićeva 29, 21000 Split zastupanog po punomoćniku Jurica Jurač; STAV d.o.o., OIB 28655891614, Jukićeva 8a, 10000 Zagreb; Računovodstvo</derivirana_varijabla>
  </DomainObject.Predmet.StrankaFormatedWithAdressOIB>
  <DomainObject.Predmet.StrankaWithAdress>
    <izvorni_sadrzaj>ŽUPANIJSKO DRŽAVNO ODVJETNIŠTVO U SPLITU Gundulićeva 29,21000 Split,STAV d.o.o. Jukićeva 8a,10000 Zagreb,Računovodstvo </izvorni_sadrzaj>
    <derivirana_varijabla naziv="DomainObject.Predmet.StrankaWithAdress_1">ŽUPANIJSKO DRŽAVNO ODVJETNIŠTVO U SPLITU Gundulićeva 29,21000 Split,STAV d.o.o. Jukićeva 8a,10000 Zagreb,Računovodstvo </derivirana_varijabla>
  </DomainObject.Predmet.StrankaWithAdress>
  <DomainObject.Predmet.StrankaWithAdressOIB>
    <izvorni_sadrzaj>ŽUPANIJSKO DRŽAVNO ODVJETNIŠTVO U SPLITU, OIB 70793241859, Gundulićeva 29,21000 Split,STAV d.o.o., OIB 28655891614, Jukićeva 8a,10000 Zagreb,Računovodstvo</izvorni_sadrzaj>
    <derivirana_varijabla naziv="DomainObject.Predmet.StrankaWithAdressOIB_1">ŽUPANIJSKO DRŽAVNO ODVJETNIŠTVO U SPLITU, OIB 70793241859, Gundulićeva 29,21000 Split,STAV d.o.o., OIB 28655891614, Jukićeva 8a,10000 Zagreb,Računovodstvo</derivirana_varijabla>
  </DomainObject.Predmet.StrankaWithAdressOIB>
  <DomainObject.Predmet.StrankaNazivFormated>
    <izvorni_sadrzaj>ŽUPANIJSKO DRŽAVNO ODVJETNIŠTVO U SPLITU,STAV d.o.o.,Računovodstvo</izvorni_sadrzaj>
    <derivirana_varijabla naziv="DomainObject.Predmet.StrankaNazivFormated_1">ŽUPANIJSKO DRŽAVNO ODVJETNIŠTVO U SPLITU,STAV d.o.o.,Računovodstvo</derivirana_varijabla>
  </DomainObject.Predmet.StrankaNazivFormated>
  <DomainObject.Predmet.StrankaNazivFormatedOIB>
    <izvorni_sadrzaj>ŽUPANIJSKO DRŽAVNO ODVJETNIŠTVO U SPLITU, OIB 70793241859,STAV d.o.o., OIB 28655891614,Računovodstvo</izvorni_sadrzaj>
    <derivirana_varijabla naziv="DomainObject.Predmet.StrankaNazivFormatedOIB_1">ŽUPANIJSKO DRŽAVNO ODVJETNIŠTVO U SPLITU, OIB 70793241859,STAV d.o.o., OIB 28655891614,Računovodstvo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 U SPLITU zastupanog po punomoćniku Jurica Jurač</item>
      <item>STAV d.o.o.</item>
      <item>Računovodstvo</item>
    </izvorni_sadrzaj>
    <derivirana_varijabla naziv="DomainObject.Predmet.StrankaListFormated_1">
      <item>ŽUPANIJSKO DRŽAVNO ODVJETNIŠTVO U SPLITU zastupanog po punomoćniku Jurica Jurač</item>
      <item>STAV d.o.o.</item>
      <item>Računovodstvo</item>
    </derivirana_varijabla>
  </DomainObject.Predmet.StrankaListFormated>
  <DomainObject.Predmet.StrankaListFormatedOIB>
    <izvorni_sadrzaj>
      <item>ŽUPANIJSKO DRŽAVNO ODVJETNIŠTVO U SPLITU, OIB 70793241859 zastupanog po punomoćniku Jurica Jurač</item>
      <item>STAV d.o.o., OIB 28655891614</item>
      <item>Računovodstvo</item>
    </izvorni_sadrzaj>
    <derivirana_varijabla naziv="DomainObject.Predmet.StrankaListFormatedOIB_1">
      <item>ŽUPANIJSKO DRŽAVNO ODVJETNIŠTVO U SPLITU, OIB 70793241859 zastupanog po punomoćniku Jurica Jurač</item>
      <item>STAV d.o.o., OIB 28655891614</item>
      <item>Računovodstvo</item>
    </derivirana_varijabla>
  </DomainObject.Predmet.StrankaListFormatedOIB>
  <DomainObject.Predmet.StrankaListFormatedWithAdress>
    <izvorni_sadrzaj>
      <item>ŽUPANIJSKO DRŽAVNO ODVJETNIŠTVO U SPLITU, Gundulićeva 29, 21000 Split zastupanog po punomoćniku Jurica Jurač</item>
      <item>STAV d.o.o., Jukićeva 8a, 10000 Zagreb</item>
      <item>Računovodstvo</item>
    </izvorni_sadrzaj>
    <derivirana_varijabla naziv="DomainObject.Predmet.StrankaListFormatedWithAdress_1">
      <item>ŽUPANIJSKO DRŽAVNO ODVJETNIŠTVO U SPLITU, Gundulićeva 29, 21000 Split zastupanog po punomoćniku Jurica Jurač</item>
      <item>STAV d.o.o., Jukićeva 8a, 10000 Zagreb</item>
      <item>Računovodstvo</item>
    </derivirana_varijabla>
  </DomainObject.Predmet.StrankaListFormatedWithAdress>
  <DomainObject.Predmet.StrankaListFormatedWithAdressOIB>
    <izvorni_sadrzaj>
      <item>ŽUPANIJSKO DRŽAVNO ODVJETNIŠTVO U SPLITU, OIB 70793241859, Gundulićeva 29, 21000 Split zastupanog po punomoćniku Jurica Jurač</item>
      <item>STAV d.o.o., OIB 28655891614, Jukićeva 8a, 10000 Zagreb</item>
      <item>Računovodstvo</item>
    </izvorni_sadrzaj>
    <derivirana_varijabla naziv="DomainObject.Predmet.StrankaListFormatedWithAdressOIB_1">
      <item>ŽUPANIJSKO DRŽAVNO ODVJETNIŠTVO U SPLITU, OIB 70793241859, Gundulićeva 29, 21000 Split zastupanog po punomoćniku Jurica Jurač</item>
      <item>STAV d.o.o., OIB 28655891614, Jukićeva 8a, 10000 Zagreb</item>
      <item>Računovodstvo</item>
    </derivirana_varijabla>
  </DomainObject.Predmet.StrankaListFormatedWithAdressOIB>
  <DomainObject.Predmet.StrankaListNazivFormated>
    <izvorni_sadrzaj>
      <item>ŽUPANIJSKO DRŽAVNO ODVJETNIŠTVO U SPLITU</item>
      <item>STAV d.o.o.</item>
      <item>Računovodstvo</item>
    </izvorni_sadrzaj>
    <derivirana_varijabla naziv="DomainObject.Predmet.StrankaListNazivFormated_1">
      <item>ŽUPANIJSKO DRŽAVNO ODVJETNIŠTVO U SPLITU</item>
      <item>STAV d.o.o.</item>
      <item>Računovodstvo</item>
    </derivirana_varijabla>
  </DomainObject.Predmet.StrankaListNazivFormated>
  <DomainObject.Predmet.StrankaListNazivFormatedOIB>
    <izvorni_sadrzaj>
      <item>ŽUPANIJSKO DRŽAVNO ODVJETNIŠTVO U SPLITU, OIB 70793241859</item>
      <item>STAV d.o.o., OIB 28655891614</item>
      <item>Računovodstvo</item>
    </izvorni_sadrzaj>
    <derivirana_varijabla naziv="DomainObject.Predmet.StrankaListNazivFormatedOIB_1">
      <item>ŽUPANIJSKO DRŽAVNO ODVJETNIŠTVO U SPLITU, OIB 70793241859</item>
      <item>STAV d.o.o., OIB 28655891614</item>
      <item>Računovodstvo</item>
    </derivirana_varijabla>
  </DomainObject.Predmet.StrankaListNazivFormatedOIB>
  <DomainObject.Predmet.ProtuStrankaListFormated>
    <izvorni_sadrzaj>
      <item>FORTIS d.o.o.</item>
    </izvorni_sadrzaj>
    <derivirana_varijabla naziv="DomainObject.Predmet.ProtuStrankaListFormated_1">
      <item>FORTIS d.o.o.</item>
    </derivirana_varijabla>
  </DomainObject.Predmet.ProtuStrankaListFormated>
  <DomainObject.Predmet.ProtuStrankaListFormatedOIB>
    <izvorni_sadrzaj>
      <item>FORTIS d.o.o., OIB 02297431666</item>
    </izvorni_sadrzaj>
    <derivirana_varijabla naziv="DomainObject.Predmet.ProtuStrankaListFormatedOIB_1">
      <item>FORTIS d.o.o., OIB 02297431666</item>
    </derivirana_varijabla>
  </DomainObject.Predmet.ProtuStrankaListFormatedOIB>
  <DomainObject.Predmet.ProtuStrankaListFormatedWithAdress>
    <izvorni_sadrzaj>
      <item>FORTIS d.o.o., Medvidovića Draga bb, 21260 Imotski</item>
    </izvorni_sadrzaj>
    <derivirana_varijabla naziv="DomainObject.Predmet.ProtuStrankaListFormatedWithAdress_1">
      <item>FORTIS d.o.o., Medvidovića Draga bb, 21260 Imotski</item>
    </derivirana_varijabla>
  </DomainObject.Predmet.ProtuStrankaListFormatedWithAdress>
  <DomainObject.Predmet.ProtuStrankaListFormatedWithAdressOIB>
    <izvorni_sadrzaj>
      <item>FORTIS d.o.o., OIB 02297431666, Medvidovića Draga bb, 21260 Imotski</item>
    </izvorni_sadrzaj>
    <derivirana_varijabla naziv="DomainObject.Predmet.ProtuStrankaListFormatedWithAdressOIB_1">
      <item>FORTIS d.o.o., OIB 02297431666, Medvidovića Draga bb, 21260 Imotski</item>
    </derivirana_varijabla>
  </DomainObject.Predmet.ProtuStrankaListFormatedWithAdressOIB>
  <DomainObject.Predmet.ProtuStrankaListNazivFormated>
    <izvorni_sadrzaj>
      <item>FORTIS d.o.o.</item>
    </izvorni_sadrzaj>
    <derivirana_varijabla naziv="DomainObject.Predmet.ProtuStrankaListNazivFormated_1">
      <item>FORTIS d.o.o.</item>
    </derivirana_varijabla>
  </DomainObject.Predmet.ProtuStrankaListNazivFormated>
  <DomainObject.Predmet.ProtuStrankaListNazivFormatedOIB>
    <izvorni_sadrzaj>
      <item>FORTIS d.o.o., OIB 02297431666</item>
    </izvorni_sadrzaj>
    <derivirana_varijabla naziv="DomainObject.Predmet.ProtuStrankaListNazivFormatedOIB_1">
      <item>FORTIS d.o.o., OIB 02297431666</item>
    </derivirana_varijabla>
  </DomainObject.Predmet.ProtuStrankaListNazivFormatedOIB>
  <DomainObject.Predmet.OstaliListFormated>
    <izvorni_sadrzaj>
      <item>Jurica Jurač punomoćnik sudionika u postupku ŽUPANIJSKO DRŽAVNO ODVJETNIŠTVO U SPLITU</item>
      <item>Dunja Krstulović</item>
    </izvorni_sadrzaj>
    <derivirana_varijabla naziv="DomainObject.Predmet.OstaliListFormated_1">
      <item>Jurica Jurač punomoćnik sudionika u postupku ŽUPANIJSKO DRŽAVNO ODVJETNIŠTVO U SPLITU</item>
      <item>Dunja Krstulović</item>
    </derivirana_varijabla>
  </DomainObject.Predmet.OstaliListFormated>
  <DomainObject.Predmet.OstaliListFormatedOIB>
    <izvorni_sadrzaj>
      <item>Jurica Jurač punomoćnik sudionika u postupku ŽUPANIJSKO DRŽAVNO ODVJETNIŠTVO U SPLITU</item>
      <item>Dunja Krstulović, OIB 22987478487</item>
    </izvorni_sadrzaj>
    <derivirana_varijabla naziv="DomainObject.Predmet.OstaliListFormatedOIB_1">
      <item>Jurica Jurač punomoćnik sudionika u postupku ŽUPANIJSKO DRŽAVNO ODVJETNIŠTVO U SPLITU</item>
      <item>Dunja Krstulović, OIB 22987478487</item>
    </derivirana_varijabla>
  </DomainObject.Predmet.OstaliListFormatedOIB>
  <DomainObject.Predmet.OstaliListFormatedWithAdress>
    <izvorni_sadrzaj>
      <item>Jurica Jurač, 21000 Split punomoćnik sudionika u postupku ŽUPANIJSKO DRŽAVNO ODVJETNIŠTVO U SPLITU</item>
      <item>Dunja Krstulović, Vinkovačka 41, 21000 Split</item>
    </izvorni_sadrzaj>
    <derivirana_varijabla naziv="DomainObject.Predmet.OstaliListFormatedWithAdress_1">
      <item>Jurica Jurač, 21000 Split punomoćnik sudionika u postupku ŽUPANIJSKO DRŽAVNO ODVJETNIŠTVO U SPLITU</item>
      <item>Dunja Krstulović, Vinkovačka 41, 21000 Split</item>
    </derivirana_varijabla>
  </DomainObject.Predmet.OstaliListFormatedWithAdress>
  <DomainObject.Predmet.OstaliListFormatedWithAdressOIB>
    <izvorni_sadrzaj>
      <item>Jurica Jurač, 21000 Split punomoćnik sudionika u postupku ŽUPANIJSKO DRŽAVNO ODVJETNIŠTVO U SPLITU</item>
      <item>Dunja Krstulović, OIB 22987478487, Vinkovačka 41, 21000 Split</item>
    </izvorni_sadrzaj>
    <derivirana_varijabla naziv="DomainObject.Predmet.OstaliListFormatedWithAdressOIB_1">
      <item>Jurica Jurač, 21000 Split punomoćnik sudionika u postupku ŽUPANIJSKO DRŽAVNO ODVJETNIŠTVO U SPLITU</item>
      <item>Dunja Krstulović, OIB 22987478487, Vinkovačka 41, 21000 Split</item>
    </derivirana_varijabla>
  </DomainObject.Predmet.OstaliListFormatedWithAdressOIB>
  <DomainObject.Predmet.OstaliListNazivFormated>
    <izvorni_sadrzaj>
      <item>Jurica Jurač</item>
      <item>Dunja Krstulović</item>
    </izvorni_sadrzaj>
    <derivirana_varijabla naziv="DomainObject.Predmet.OstaliListNazivFormated_1">
      <item>Jurica Jurač</item>
      <item>Dunja Krstulović</item>
    </derivirana_varijabla>
  </DomainObject.Predmet.OstaliListNazivFormated>
  <DomainObject.Predmet.OstaliListNazivFormatedOIB>
    <izvorni_sadrzaj>
      <item>Jurica Jurač</item>
      <item>Dunja Krstulović, OIB 22987478487</item>
    </izvorni_sadrzaj>
    <derivirana_varijabla naziv="DomainObject.Predmet.OstaliListNazivFormatedOIB_1">
      <item>Jurica Jurač</item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St-34/2007-136</izvorni_sadrzaj>
    <derivirana_varijabla naziv="DomainObject.PoslovniBrojDokumenta_1">St-34/2007-136</derivirana_varijabla>
  </DomainObject.PoslovniBrojDokumenta>
  <DomainObject.Predmet.StrankaIDrugi>
    <izvorni_sadrzaj>STAV d.o.o. i dr.</izvorni_sadrzaj>
    <derivirana_varijabla naziv="DomainObject.Predmet.StrankaIDrugi_1">STAV d.o.o. i dr.</derivirana_varijabla>
  </DomainObject.Predmet.StrankaIDrugi>
  <DomainObject.Predmet.ProtustrankaIDrugi>
    <izvorni_sadrzaj>FORTIS d.o.o.</izvorni_sadrzaj>
    <derivirana_varijabla naziv="DomainObject.Predmet.ProtustrankaIDrugi_1">FORTIS d.o.o.</derivirana_varijabla>
  </DomainObject.Predmet.ProtustrankaIDrugi>
  <DomainObject.Predmet.StrankaIDrugiAdressOIB>
    <izvorni_sadrzaj>STAV d.o.o., OIB 28655891614, Jukićeva 8a, 10000 Zagreb i dr.</izvorni_sadrzaj>
    <derivirana_varijabla naziv="DomainObject.Predmet.StrankaIDrugiAdressOIB_1">STAV d.o.o., OIB 28655891614, Jukićeva 8a, 10000 Zagreb i dr.</derivirana_varijabla>
  </DomainObject.Predmet.StrankaIDrugiAdressOIB>
  <DomainObject.Predmet.ProtustrankaIDrugiAdressOIB>
    <izvorni_sadrzaj>FORTIS d.o.o., OIB 02297431666, Medvidovića Draga bb, 21260 Imotski</izvorni_sadrzaj>
    <derivirana_varijabla naziv="DomainObject.Predmet.ProtustrankaIDrugiAdressOIB_1">FORTIS d.o.o., OIB 02297431666, Medvidovića Draga 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SPLITU</item>
      <item>FORTIS d.o.o.</item>
      <item>Jurica Jurač</item>
      <item>STAV d.o.o.</item>
      <item>Računovodstvo</item>
      <item>Dunja Krstulović</item>
    </izvorni_sadrzaj>
    <derivirana_varijabla naziv="DomainObject.Predmet.SudioniciListNaziv_1">
      <item>ŽUPANIJSKO DRŽAVNO ODVJETNIŠTVO U SPLITU</item>
      <item>FORTIS d.o.o.</item>
      <item>Jurica Jurač</item>
      <item>STAV d.o.o.</item>
      <item>Računovodstvo</item>
      <item>Dunja Krstulović</item>
    </derivirana_varijabla>
  </DomainObject.Predmet.SudioniciListNaziv>
  <DomainObject.Predmet.SudioniciListAdressOIB>
    <izvorni_sadrzaj>
      <item>ŽUPANIJSKO DRŽAVNO ODVJETNIŠTVO U SPLITU, OIB 70793241859, Gundulićeva 29,21000 Split</item>
      <item>FORTIS d.o.o., OIB 02297431666, Medvidovića Draga bb,21260 Imotski</item>
      <item>Jurica Jurač, 21000 Split</item>
      <item>STAV d.o.o., OIB 28655891614, Jukićeva 8a,10000 Zagreb</item>
      <item>Računovodstvo</item>
      <item>Dunja Krstulović, OIB 22987478487, Vinkovačka 41,21000 Split</item>
    </izvorni_sadrzaj>
    <derivirana_varijabla naziv="DomainObject.Predmet.SudioniciListAdressOIB_1">
      <item>ŽUPANIJSKO DRŽAVNO ODVJETNIŠTVO U SPLITU, OIB 70793241859, Gundulićeva 29,21000 Split</item>
      <item>FORTIS d.o.o., OIB 02297431666, Medvidovića Draga bb,21260 Imotski</item>
      <item>Jurica Jurač, 21000 Split</item>
      <item>STAV d.o.o., OIB 28655891614, Jukićeva 8a,10000 Zagreb</item>
      <item>Računovodstvo</item>
      <item>Dunja Krstulović,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03E8D-792D-407F-91F0-ABDF964C96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199</properties:Words>
  <properties:Characters>1005</properties:Characters>
  <properties:Lines>45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2016-11-10T07:31:00Z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St-34/2007-136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