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eaf5" w14:paraId="9beeaf5" w:rsidRDefault="00AE649C" w:rsidP="004D01A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87D6A" w:rsidP="004D01A2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D01A2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D01A2">
        <w:t>Poslovni broj: 4 St-258/16-3</w:t>
      </w:r>
      <w:r w:rsidR="00EA1C6D">
        <w:tab/>
      </w:r>
    </w:p>
    <w:p w:rsidRDefault="004D01A2" w:rsidP="004D01A2" w:rsidR="004D01A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D01A2" w:rsidP="004D01A2" w:rsidR="004D01A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D01A2" w:rsidP="004D01A2" w:rsidR="004D01A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D01A2" w:rsidP="004D01A2" w:rsidR="004D01A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D01A2" w:rsidP="004D01A2" w:rsidR="004D01A2">
      <w:pPr>
        <w:spacing w:after="0"/>
        <w:jc w:val="right"/>
        <w:rPr>
          <w:lang w:eastAsia="hr-HR"/>
        </w:rPr>
      </w:pPr>
    </w:p>
    <w:p w:rsidRDefault="004D01A2" w:rsidP="004D01A2" w:rsidR="004D01A2">
      <w:pPr>
        <w:spacing w:after="0"/>
        <w:jc w:val="right"/>
      </w:pPr>
    </w:p>
    <w:p w:rsidRDefault="004D01A2" w:rsidP="004D01A2" w:rsidR="004D01A2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NEGOTIATOR d.o.o., Ivanec, Akademika Ladislava Šabana 28, OIB: 12934187226,  11. ožujka 2016. temeljem čl. 430. Stečajnog zakona („NN“ 71/15, u daljnjem tekstu SZ) objavljuje sljedeći</w:t>
      </w:r>
    </w:p>
    <w:p w:rsidRDefault="004D01A2" w:rsidP="004D01A2" w:rsidR="004D01A2">
      <w:pPr>
        <w:spacing w:after="0"/>
        <w:jc w:val="center"/>
      </w:pPr>
    </w:p>
    <w:p w:rsidRDefault="004D01A2" w:rsidP="004D01A2" w:rsidR="004D01A2">
      <w:pPr>
        <w:spacing w:after="0"/>
        <w:jc w:val="center"/>
      </w:pPr>
      <w:r>
        <w:t>OGLAS</w:t>
      </w:r>
    </w:p>
    <w:p w:rsidRDefault="004D01A2" w:rsidP="004D01A2" w:rsidR="004D01A2">
      <w:pPr>
        <w:spacing w:after="0"/>
      </w:pPr>
    </w:p>
    <w:p w:rsidRDefault="004D01A2" w:rsidP="004D01A2" w:rsidR="004D01A2">
      <w:pPr>
        <w:spacing w:after="0"/>
        <w:jc w:val="both"/>
      </w:pPr>
      <w:r>
        <w:t>1/</w:t>
      </w:r>
      <w:r>
        <w:tab/>
        <w:t>Utvrđuje se da ukupni iznos evidentiranog duga dužnika NEGOTIATOR d.o.o., Ivanec, Akademika Ladislava Šabana 28, OIB: 12934187226 iznosi 15.599,50 kn.</w:t>
      </w:r>
    </w:p>
    <w:p w:rsidRDefault="004D01A2" w:rsidP="004D01A2" w:rsidR="004D01A2">
      <w:pPr>
        <w:spacing w:after="0"/>
        <w:jc w:val="both"/>
      </w:pPr>
    </w:p>
    <w:p w:rsidRDefault="004D01A2" w:rsidP="004D01A2" w:rsidR="004D01A2">
      <w:pPr>
        <w:spacing w:after="0"/>
        <w:jc w:val="both"/>
      </w:pPr>
      <w:r>
        <w:t>2/</w:t>
      </w:r>
      <w:r>
        <w:tab/>
        <w:t xml:space="preserve"> Poziva se direktor dužnika Josip Galinec iz zagreba, Zelinska 3, OIB: 58302139318 da u roku od 15 dana od dana objave ovog oglasa na e-oglasnoj ploči suda podnese ovome sudu, pozivom na gornji broj spisa, javnobilježnički ovjerovljeni prokazni popis imovine i obveza dužnika na propisanom obrascu.</w:t>
      </w:r>
    </w:p>
    <w:p w:rsidRDefault="004D01A2" w:rsidP="004D01A2" w:rsidR="004D01A2">
      <w:pPr>
        <w:spacing w:after="0"/>
        <w:jc w:val="both"/>
      </w:pPr>
    </w:p>
    <w:p w:rsidRDefault="004D01A2" w:rsidP="004D01A2" w:rsidR="004D01A2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4D01A2" w:rsidP="004D01A2" w:rsidR="004D01A2">
      <w:pPr>
        <w:spacing w:after="0"/>
      </w:pPr>
    </w:p>
    <w:p w:rsidRDefault="004D01A2" w:rsidP="004D01A2" w:rsidR="004D01A2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4D01A2" w:rsidP="004D01A2" w:rsidR="004D01A2">
      <w:pPr>
        <w:spacing w:after="0"/>
        <w:jc w:val="both"/>
        <w:rPr>
          <w:color w:val="000000"/>
        </w:rPr>
      </w:pPr>
      <w:r>
        <w:tab/>
      </w:r>
    </w:p>
    <w:p w:rsidRDefault="004D01A2" w:rsidP="004D01A2" w:rsidR="004D01A2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 w:rsidR="00487D6A">
        <w:t>258</w:t>
      </w:r>
      <w:r>
        <w:t xml:space="preserve">716 otvoren kod Hrvatske poštanske banke. </w:t>
      </w:r>
    </w:p>
    <w:p w:rsidRDefault="004D01A2" w:rsidP="004D01A2" w:rsidR="004D01A2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4D01A2" w:rsidP="004D01A2" w:rsidR="004D01A2">
      <w:pPr>
        <w:spacing w:after="0"/>
        <w:jc w:val="both"/>
      </w:pPr>
    </w:p>
    <w:p w:rsidRDefault="004D01A2" w:rsidP="004D01A2" w:rsidR="004D01A2">
      <w:pPr>
        <w:spacing w:after="0"/>
        <w:jc w:val="center"/>
      </w:pPr>
      <w:r>
        <w:t>U Varaždinu, 11. ožujka 2016.</w:t>
      </w:r>
    </w:p>
    <w:p w:rsidRDefault="004D01A2" w:rsidP="004D01A2" w:rsidR="004D01A2">
      <w:pPr>
        <w:spacing w:after="0"/>
        <w:jc w:val="both"/>
      </w:pPr>
    </w:p>
    <w:p w:rsidRDefault="004D01A2" w:rsidP="004D01A2" w:rsidR="004D01A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D01A2" w:rsidP="004D01A2" w:rsidR="004D01A2">
      <w:pPr>
        <w:spacing w:after="0"/>
      </w:pPr>
    </w:p>
    <w:p w:rsidRDefault="004D01A2" w:rsidP="004D01A2" w:rsidR="004D01A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4D01A2" w:rsidR="00CB0EA4">
      <w:pPr>
        <w:pStyle w:val="Naslovdokumenta"/>
        <w:spacing w:after="0"/>
      </w:pPr>
    </w:p>
    <w:p w:rsidRDefault="0071688E" w:rsidP="004D01A2" w:rsidR="0071688E">
      <w:pPr>
        <w:pStyle w:val="Poetniodjeljak"/>
        <w:spacing w:after="0"/>
      </w:pPr>
    </w:p>
    <w:p w:rsidRDefault="00A21F0D" w:rsidP="004D01A2" w:rsidR="00A21F0D">
      <w:pPr>
        <w:pStyle w:val="NormaleSPIS"/>
        <w:spacing w:after="0"/>
        <w:rPr>
          <w:noProof/>
        </w:rPr>
      </w:pPr>
    </w:p>
    <w:p w:rsidRDefault="00DA0242" w:rsidP="004D01A2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D6A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A2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5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St-258/2016-3</izvorni_sadrzaj>
    <derivirana_varijabla naziv="DomainObject.Oznaka_1">St-258/2016-3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NEGOTIATOR, društvo s ograničenom odgovornošću za savjetovanje u vezi poslovanja i upravljanja zastupanog po punomoćniku Josip Galinec</izvorni_sadrzaj>
    <derivirana_varijabla naziv="DomainObject.Predmet.ProtustrankaFormated_1">  NEGOTIATOR, društvo s ograničenom odgovornošću za savjetovanje u vezi poslovanja i upravljanja zastupanog po punomoćniku Josip Galinec</derivirana_varijabla>
  </DomainObject.Predmet.ProtustrankaFormated>
  <DomainObject.Predmet.ProtustrankaFormatedOIB>
    <izvorni_sadrzaj>  NEGOTIATOR, društvo s ograničenom odgovornošću za savjetovanje u vezi poslovanja i upravljanja, OIB 12934187226 zastupanog po punomoćniku Josip Galinec</izvorni_sadrzaj>
    <derivirana_varijabla naziv="DomainObject.Predmet.ProtustrankaFormatedOIB_1">  NEGOTIATOR, društvo s ograničenom odgovornošću za savjetovanje u vezi poslovanja i upravljanja, OIB 12934187226 zastupanog po punomoćniku Josip Galinec</derivirana_varijabla>
  </DomainObject.Predmet.ProtustrankaFormatedOIB>
  <DomainObject.Predmet.ProtustrankaFormatedWithAdress>
    <izvorni_sadrzaj> NEGOTIATOR, društvo s ograničenom odgovornošću za savjetovanje u vezi poslovanja i upravljanja, Akademika Ladislava Šabana 28, 42240 Ivanec zastupanog po punomoćniku Josip Galinec</izvorni_sadrzaj>
    <derivirana_varijabla naziv="DomainObject.Predmet.ProtustrankaFormatedWithAdress_1"> NEGOTIATOR, društvo s ograničenom odgovornošću za savjetovanje u vezi poslovanja i upravljanja, Akademika Ladislava Šabana 28, 42240 Ivanec zastupanog po punomoćniku Josip Galinec</derivirana_varijabla>
  </DomainObject.Predmet.ProtustrankaFormatedWithAdress>
  <DomainObject.Predmet.ProtustrankaFormatedWithAdressOIB>
    <izvorni_sadrzaj> NEGOTIATOR, društvo s ograničenom odgovornošću za savjetovanje u vezi poslovanja i upravljanja, OIB 12934187226, Akademika Ladislava Šabana 28, 42240 Ivanec zastupanog po punomoćniku Josip Galinec</izvorni_sadrzaj>
    <derivirana_varijabla naziv="DomainObject.Predmet.ProtustrankaFormatedWithAdressOIB_1"> NEGOTIATOR, društvo s ograničenom odgovornošću za savjetovanje u vezi poslovanja i upravljanja, OIB 12934187226, Akademika Ladislava Šabana 28, 42240 Ivanec zastupanog po punomoćniku Josip Galinec</derivirana_varijabla>
  </DomainObject.Predmet.ProtustrankaFormatedWithAdressOIB>
  <DomainObject.Predmet.ProtustrankaWithAdress>
    <izvorni_sadrzaj>NEGOTIATOR, društvo s ograničenom odgovornošću za savjetovanje u vezi poslovanja i upravljanja Akademika Ladislava Šabana 28, 42240 Ivanec</izvorni_sadrzaj>
    <derivirana_varijabla naziv="DomainObject.Predmet.ProtustrankaWithAdress_1">NEGOTIATOR, društvo s ograničenom odgovornošću za savjetovanje u vezi poslovanja i upravljanja Akademika Ladislava Šabana 28, 42240 Ivanec</derivirana_varijabla>
  </DomainObject.Predmet.ProtustrankaWithAdress>
  <DomainObject.Predmet.ProtustrankaWithAdressOIB>
    <izvorni_sadrzaj>NEGOTIATOR, društvo s ograničenom odgovornošću za savjetovanje u vezi poslovanja i upravljanja, OIB 12934187226, Akademika Ladislava Šabana 28, 42240 Ivanec</izvorni_sadrzaj>
    <derivirana_varijabla naziv="DomainObject.Predmet.ProtustrankaWithAdressOIB_1">NEGOTIATOR, društvo s ograničenom odgovornošću za savjetovanje u vezi poslovanja i upravljanja, OIB 12934187226, Akademika Ladislava Šabana 28, 42240 Ivanec</derivirana_varijabla>
  </DomainObject.Predmet.ProtustrankaWithAdressOIB>
  <DomainObject.Predmet.ProtustrankaNazivFormated>
    <izvorni_sadrzaj>NEGOTIATOR, društvo s ograničenom odgovornošću za savjetovanje u vezi poslovanja i upravljanja</izvorni_sadrzaj>
    <derivirana_varijabla naziv="DomainObject.Predmet.ProtustrankaNazivFormated_1">NEGOTIATOR, društvo s ograničenom odgovornošću za savjetovanje u vezi poslovanja i upravljanja</derivirana_varijabla>
  </DomainObject.Predmet.ProtustrankaNazivFormated>
  <DomainObject.Predmet.ProtustrankaNazivFormatedOIB>
    <izvorni_sadrzaj>NEGOTIATOR, društvo s ograničenom odgovornošću za savjetovanje u vezi poslovanja i upravljanja, OIB 12934187226</izvorni_sadrzaj>
    <derivirana_varijabla naziv="DomainObject.Predmet.ProtustrankaNazivFormatedOIB_1">NEGOTIATOR, društvo s ograničenom odgovornošću za savjetovanje u vezi poslovanja i upravljanja, OIB 12934187226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15599.50</izvorni_sadrzaj>
    <derivirana_varijabla naziv="DomainObject.Predmet.TrenutnaVrijednost_1">15599.50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NEGOTIATOR, društvo s ograničenom odgovornošću za savjetovanje u vezi poslovanja i upravljanja zastupanog po punomoćniku Josip Galinec</item>
    </izvorni_sadrzaj>
    <derivirana_varijabla naziv="DomainObject.Predmet.ProtuStrankaListFormated_1">
      <item>NEGOTIATOR, društvo s ograničenom odgovornošću za savjetovanje u vezi poslovanja i upravljanja zastupanog po punomoćniku Josip Galinec</item>
    </derivirana_varijabla>
  </DomainObject.Predmet.ProtuStrankaListFormated>
  <DomainObject.Predmet.ProtuStrankaListFormatedOIB>
    <izvorni_sadrzaj>
      <item>NEGOTIATOR, društvo s ograničenom odgovornošću za savjetovanje u vezi poslovanja i upravljanja, OIB 12934187226 zastupanog po punomoćniku Josip Galinec</item>
    </izvorni_sadrzaj>
    <derivirana_varijabla naziv="DomainObject.Predmet.ProtuStrankaListFormatedOIB_1">
      <item>NEGOTIATOR, društvo s ograničenom odgovornošću za savjetovanje u vezi poslovanja i upravljanja, OIB 12934187226 zastupanog po punomoćniku Josip Galinec</item>
    </derivirana_varijabla>
  </DomainObject.Predmet.ProtuStrankaListFormatedOIB>
  <DomainObject.Predmet.ProtuStrankaListFormatedWithAdress>
    <izvorni_sadrzaj>
      <item>NEGOTIATOR, društvo s ograničenom odgovornošću za savjetovanje u vezi poslovanja i upravljanja, Akademika Ladislava Šabana 28, 42240 Ivanec zastupanog po punomoćniku Josip Galinec</item>
    </izvorni_sadrzaj>
    <derivirana_varijabla naziv="DomainObject.Predmet.ProtuStrankaListFormatedWithAdress_1">
      <item>NEGOTIATOR, društvo s ograničenom odgovornošću za savjetovanje u vezi poslovanja i upravljanja, Akademika Ladislava Šabana 28, 42240 Ivanec zastupanog po punomoćniku Josip Galinec</item>
    </derivirana_varijabla>
  </DomainObject.Predmet.ProtuStrankaListFormatedWithAdress>
  <DomainObject.Predmet.ProtuStrankaListFormatedWithAdressOIB>
    <izvorni_sadrzaj>
      <item>NEGOTIATOR, društvo s ograničenom odgovornošću za savjetovanje u vezi poslovanja i upravljanja, OIB 12934187226, Akademika Ladislava Šabana 28, 42240 Ivanec zastupanog po punomoćniku Josip Galinec</item>
    </izvorni_sadrzaj>
    <derivirana_varijabla naziv="DomainObject.Predmet.ProtuStrankaListFormatedWithAdressOIB_1">
      <item>NEGOTIATOR, društvo s ograničenom odgovornošću za savjetovanje u vezi poslovanja i upravljanja, OIB 12934187226, Akademika Ladislava Šabana 28, 42240 Ivanec zastupanog po punomoćniku Josip Galinec</item>
    </derivirana_varijabla>
  </DomainObject.Predmet.ProtuStrankaListFormatedWithAdressOIB>
  <DomainObject.Predmet.ProtuStrankaListNazivFormated>
    <izvorni_sadrzaj>
      <item>NEGOTIATOR, društvo s ograničenom odgovornošću za savjetovanje u vezi poslovanja i upravljanja</item>
    </izvorni_sadrzaj>
    <derivirana_varijabla naziv="DomainObject.Predmet.ProtuStrankaListNazivFormated_1">
      <item>NEGOTIATOR, društvo s ograničenom odgovornošću za savjetovanje u vezi poslovanja i upravljanja</item>
    </derivirana_varijabla>
  </DomainObject.Predmet.ProtuStrankaListNazivFormated>
  <DomainObject.Predmet.ProtuStrankaListNazivFormatedOIB>
    <izvorni_sadrzaj>
      <item>NEGOTIATOR, društvo s ograničenom odgovornošću za savjetovanje u vezi poslovanja i upravljanja, OIB 12934187226</item>
    </izvorni_sadrzaj>
    <derivirana_varijabla naziv="DomainObject.Predmet.ProtuStrankaListNazivFormatedOIB_1">
      <item>NEGOTIATOR, društvo s ograničenom odgovornošću za savjetovanje u vezi poslovanja i upravljanja, OIB 12934187226</item>
    </derivirana_varijabla>
  </DomainObject.Predmet.ProtuStrankaListNazivFormatedOIB>
  <DomainObject.Predmet.OstaliListFormated>
    <izvorni_sadrzaj>
      <item>Sudski registar</item>
      <item>Josip Galinec punomoćnik sudionika u postupku NEGOTIATOR, društvo s ograničenom odgovornošću za savjetovanje u vezi poslovanja i upravljanja</item>
    </izvorni_sadrzaj>
    <derivirana_varijabla naziv="DomainObject.Predmet.OstaliListFormated_1">
      <item>Sudski registar</item>
      <item>Josip Galinec punomoćnik sudionika u postupku NEGOTIATOR, društvo s ograničenom odgovornošću za savjetovanje u vezi poslovanja i upravljanja</item>
    </derivirana_varijabla>
  </DomainObject.Predmet.OstaliListFormated>
  <DomainObject.Predmet.OstaliListFormatedOIB>
    <izvorni_sadrzaj>
      <item>Sudski registar</item>
      <item>Josip Galinec, OIB 58302139318 punomoćnik sudionika u postupku NEGOTIATOR, društvo s ograničenom odgovornošću za savjetovanje u vezi poslovanja i upravljanja</item>
    </izvorni_sadrzaj>
    <derivirana_varijabla naziv="DomainObject.Predmet.OstaliListFormatedOIB_1">
      <item>Sudski registar</item>
      <item>Josip Galinec, OIB 58302139318 punomoćnik sudionika u postupku NEGOTIATOR, društvo s ograničenom odgovornošću za savjetovanje u vezi poslovanja i upravljanja</item>
    </derivirana_varijabla>
  </DomainObject.Predmet.OstaliListFormatedOIB>
  <DomainObject.Predmet.OstaliListFormatedWithAdress>
    <izvorni_sadrzaj>
      <item>Sudski registar</item>
      <item>Josip Galinec, Zelinska 3, 10000 Zagreb punomoćnik sudionika u postupku NEGOTIATOR, društvo s ograničenom odgovornošću za savjetovanje u vezi poslovanja i upravljanja</item>
    </izvorni_sadrzaj>
    <derivirana_varijabla naziv="DomainObject.Predmet.OstaliListFormatedWithAdress_1">
      <item>Sudski registar</item>
      <item>Josip Galinec, Zelinska 3, 10000 Zagreb punomoćnik sudionika u postupku NEGOTIATOR, društvo s ograničenom odgovornošću za savjetovanje u vezi poslovanja i upravljanja</item>
    </derivirana_varijabla>
  </DomainObject.Predmet.OstaliListFormatedWithAdress>
  <DomainObject.Predmet.OstaliListFormatedWithAdressOIB>
    <izvorni_sadrzaj>
      <item>Sudski registar</item>
      <item>Josip Galinec, OIB 58302139318, Zelinska 3, 10000 Zagreb punomoćnik sudionika u postupku NEGOTIATOR, društvo s ograničenom odgovornošću za savjetovanje u vezi poslovanja i upravljanja</item>
    </izvorni_sadrzaj>
    <derivirana_varijabla naziv="DomainObject.Predmet.OstaliListFormatedWithAdressOIB_1">
      <item>Sudski registar</item>
      <item>Josip Galinec, OIB 58302139318, Zelinska 3, 10000 Zagreb punomoćnik sudionika u postupku NEGOTIATOR, društvo s ograničenom odgovornošću za savjetovanje u vezi poslovanja i upravljanja</item>
    </derivirana_varijabla>
  </DomainObject.Predmet.OstaliListFormatedWithAdressOIB>
  <DomainObject.Predmet.OstaliListNazivFormated>
    <izvorni_sadrzaj>
      <item>Sudski registar</item>
      <item>Josip Galinec</item>
    </izvorni_sadrzaj>
    <derivirana_varijabla naziv="DomainObject.Predmet.OstaliListNazivFormated_1">
      <item>Sudski registar</item>
      <item>Josip Galinec</item>
    </derivirana_varijabla>
  </DomainObject.Predmet.OstaliListNazivFormated>
  <DomainObject.Predmet.OstaliListNazivFormatedOIB>
    <izvorni_sadrzaj>
      <item>Sudski registar</item>
      <item>Josip Galinec, OIB 58302139318</item>
    </izvorni_sadrzaj>
    <derivirana_varijabla naziv="DomainObject.Predmet.OstaliListNazivFormatedOIB_1">
      <item>Sudski registar</item>
      <item>Josip Galinec, OIB 58302139318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St-258/2016-3</izvorni_sadrzaj>
    <derivirana_varijabla naziv="DomainObject.PoslovniBrojDokumenta_1">St-258/2016-3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NEGOTIATOR, društvo s ograničenom odgovornošću za savjetovanje u vezi poslovanja i upravljanja</izvorni_sadrzaj>
    <derivirana_varijabla naziv="DomainObject.Predmet.ProtustrankaIDrugi_1">NEGOTIATOR, društvo s ograničenom odgovornošću za savjetovanje u vezi poslovanja i upravljanja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NEGOTIATOR, društvo s ograničenom odgovornošću za savjetovanje u vezi poslovanja i upravljanja, OIB 12934187226, Akademika Ladislava Šabana 28, 42240 Ivanec</izvorni_sadrzaj>
    <derivirana_varijabla naziv="DomainObject.Predmet.ProtustrankaIDrugiAdressOIB_1">NEGOTIATOR, društvo s ograničenom odgovornošću za savjetovanje u vezi poslovanja i upravljanja, OIB 12934187226, Akademika Ladislava Šabana 28,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NEGOTIATOR, društvo s ograničenom odgovornošću za savjetovanje u vezi poslovanja i upravljanja</item>
      <item>Sudski registar</item>
      <item>Josip Galinec</item>
    </izvorni_sadrzaj>
    <derivirana_varijabla naziv="DomainObject.Predmet.SudioniciListNaziv_1">
      <item>Financijska agencija</item>
      <item>NEGOTIATOR, društvo s ograničenom odgovornošću za savjetovanje u vezi poslovanja i upravljanja</item>
      <item>Sudski registar</item>
      <item>Josip Galinec</item>
    </derivirana_varijabla>
  </DomainObject.Predmet.SudioniciListNaziv>
  <DomainObject.Predmet.SudioniciListAdressOIB>
    <izvorni_sadrzaj>
      <item>Financijska agencija, OIB 85821130368, A. Cesarca 2,42000 Varaždin</item>
      <item>NEGOTIATOR, društvo s ograničenom odgovornošću za savjetovanje u vezi poslovanja i upravljanja, OIB 12934187226, Akademika Ladislava Šabana 28,42240 Ivanec</item>
      <item>Sudski registar</item>
      <item>Josip Galinec, OIB 58302139318, Zelinska 3,10000 Zagreb</item>
    </izvorni_sadrzaj>
    <derivirana_varijabla naziv="DomainObject.Predmet.SudioniciListAdressOIB_1">
      <item>Financijska agencija, OIB 85821130368, A. Cesarca 2,42000 Varaždin</item>
      <item>NEGOTIATOR, društvo s ograničenom odgovornošću za savjetovanje u vezi poslovanja i upravljanja, OIB 12934187226, Akademika Ladislava Šabana 28,42240 Ivanec</item>
      <item>Sudski registar</item>
      <item>Josip Galinec, OIB 58302139318, Zelinska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BB28C-A8C7-441D-B3AF-38FBE5EA99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2013</properties:Characters>
  <properties:Lines>54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2016-03-11T10:54:00Z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St-258/2016-3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