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99d8" w14:paraId="bcb99d8" w:rsidRDefault="00F018C4" w:rsidP="00F018C4" w:rsidR="00F018C4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018C4" w:rsidP="00F018C4" w:rsidR="00F018C4" w:rsidRPr="00F018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018C4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F018C4" w:rsidP="00F018C4" w:rsidR="00F018C4" w:rsidRPr="00F018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018C4">
        <w:rPr>
          <w:rFonts w:cs="Times New Roman" w:hAnsi="Times New Roman" w:ascii="Times New Roman"/>
          <w:b/>
          <w:sz w:val="24"/>
          <w:szCs w:val="24"/>
        </w:rPr>
        <w:t xml:space="preserve">TRGOVAČKI SUD U ŠIBENIKU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Pr="00F018C4">
        <w:rPr>
          <w:rFonts w:cs="Times New Roman" w:hAnsi="Times New Roman" w:ascii="Times New Roman"/>
          <w:b/>
          <w:sz w:val="24"/>
          <w:szCs w:val="24"/>
        </w:rPr>
        <w:t>7 St-</w:t>
      </w:r>
      <w:r>
        <w:rPr>
          <w:rFonts w:cs="Times New Roman" w:hAnsi="Times New Roman" w:ascii="Times New Roman"/>
          <w:b/>
          <w:sz w:val="24"/>
          <w:szCs w:val="24"/>
        </w:rPr>
        <w:t>66/13-41</w:t>
      </w:r>
    </w:p>
    <w:p w:rsidRDefault="00F018C4" w:rsidP="00F018C4" w:rsidR="00F018C4" w:rsidRPr="00F018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018C4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018C4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F018C4" w:rsidP="00F018C4" w:rsidR="00F018C4" w:rsidRPr="00F018C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F018C4" w:rsidP="00F018C4" w:rsidR="00F018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 w:rsidRPr="00F018C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018C4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F018C4" w:rsidP="00F018C4" w:rsidR="00F018C4" w:rsidRPr="00F018C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018C4" w:rsidP="00F018C4" w:rsidR="00F018C4" w:rsidRPr="00F018C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018C4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 stečajnom postupku nad stečajnim dužnikom HIDROMONTAŽA d.o.o. Šibenik, Bože </w:t>
      </w:r>
      <w:proofErr w:type="spellStart"/>
      <w:r>
        <w:rPr>
          <w:rFonts w:cs="Times New Roman" w:hAnsi="Times New Roman" w:ascii="Times New Roman"/>
          <w:sz w:val="24"/>
          <w:szCs w:val="24"/>
        </w:rPr>
        <w:t>Peričića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26, MBS: 100003488, OIB: 50671969630, zastupanog po stečajnoj upraviteljici Radojki </w:t>
      </w:r>
      <w:proofErr w:type="spellStart"/>
      <w:r>
        <w:rPr>
          <w:rFonts w:cs="Times New Roman" w:hAnsi="Times New Roman" w:ascii="Times New Roman"/>
          <w:sz w:val="24"/>
          <w:szCs w:val="24"/>
        </w:rPr>
        <w:t>Danek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dipl.oecc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Petra Preradovića 6, dana 10. rujna 2015. godine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Određuje se završno ročište vjerovnika u stečajnom postupku nad stečajnim dužnikom  HIDROMONTAŽA d.o.o. Šibenik, Bože </w:t>
      </w:r>
      <w:proofErr w:type="spellStart"/>
      <w:r>
        <w:rPr>
          <w:rFonts w:cs="Times New Roman" w:hAnsi="Times New Roman" w:ascii="Times New Roman"/>
          <w:sz w:val="24"/>
          <w:szCs w:val="24"/>
        </w:rPr>
        <w:t>Peričića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26, MBS: 100003488, OIB:</w:t>
      </w:r>
      <w:r w:rsidRPr="00F018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50671969630, zastupanog po stečajnoj upraviteljici Radojki </w:t>
      </w:r>
      <w:proofErr w:type="spellStart"/>
      <w:r>
        <w:rPr>
          <w:rFonts w:cs="Times New Roman" w:hAnsi="Times New Roman" w:ascii="Times New Roman"/>
          <w:sz w:val="24"/>
          <w:szCs w:val="24"/>
        </w:rPr>
        <w:t>Danek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dipl.oecc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Petra Preradovića 6, za dan  23. listopada 2015. godine u 12,30 sati, u raspravnoj dvorani broj 212 Stalne službe u Šibeniku sa slijedećim: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Dnevnim redom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Raspravljanje o završnom računu stečajnog upravitelja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Podnošenje prigovora na završni popis stečajnog upravitelja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 završno ročište vjerovnika pozivaju se svi vjerovnici stečajnog dužnika.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Ovo rješenje bit će objavljeno na e-oglasnoj ploči Stalne službe u Šibeniku i u "Narodnim novinama".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Upućuje se stečajni upravitelj da javno objavi zbroj tražbina i raspoloživi iznos iz stečajne mase koji će se raspodijeliti vjerovnicima.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stečajnom postupku nad stečajnim dužnikom , stečajni upravitelj je podneskom od dana 07. rujna 2015. podnio prijedlog  za zakazivanje završnog ročišta, te zaključenje stečajnog postupka.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Kako iz izvješća stečajnog upravitelja dostavljenog uz isti prijedlog proizlazi da je u dosadašnjem tijeku stečajnog postupka unovčena cjelokupna stečajna masa stečajnog dužnika, to je temeljem odredbe čl. 193. Stečajnog zakona ( "Narodne novine" broj 44/96-133/12,) trebalo riješiti kao u izreci.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10. rujna 2015. godine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nije dopuštena žalba 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A2592" w:rsidP="00F018C4" w:rsidR="004A2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-stečajnoj upraviteljici Radojki </w:t>
      </w:r>
      <w:proofErr w:type="spellStart"/>
      <w:r>
        <w:rPr>
          <w:rFonts w:cs="Times New Roman" w:hAnsi="Times New Roman" w:ascii="Times New Roman"/>
          <w:sz w:val="24"/>
          <w:szCs w:val="24"/>
        </w:rPr>
        <w:t>Danek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dipl.oecc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Petra Preradovića 6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-posebna stečajna e-oglasna ploča Stalne službe u Šibeniku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-pisarnici suda radi stavljanja na uvid uz primjerak završnog računa stečajnog upravitelja i završnog diobenog popisa od dana </w:t>
      </w:r>
      <w:r w:rsidR="004A2592">
        <w:rPr>
          <w:rFonts w:cs="Times New Roman" w:hAnsi="Times New Roman" w:ascii="Times New Roman"/>
          <w:sz w:val="24"/>
          <w:szCs w:val="24"/>
        </w:rPr>
        <w:t>07. rujna</w:t>
      </w:r>
      <w:r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-Narodne novine (u oglasu)</w:t>
      </w: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8C4" w:rsidP="00F018C4" w:rsid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47B68" w:rsidP="00F018C4" w:rsidR="00647B68" w:rsidRPr="00F018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647B68" w:rsidRPr="00F018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18C4"/>
    <w:rsid w:val="000B7032"/>
    <w:rsid w:val="004A2592"/>
    <w:rsid w:val="00647B68"/>
    <w:rsid w:val="00F0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18C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B7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0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03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0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0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18C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B7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0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03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0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0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75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St-66/2013</izvorni_sadrzaj>
    <derivirana_varijabla naziv="DomainObject.Predmet.OznakaBroj_1">St-66/2013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HIDROMONTAŽA d.o.o. iz Šibenika</izvorni_sadrzaj>
    <derivirana_varijabla naziv="DomainObject.Predmet.ProtustrankaFormated_1">  HIDROMONTAŽA d.o.o. iz Šibenika</derivirana_varijabla>
  </DomainObject.Predmet.ProtustrankaFormated>
  <DomainObject.Predmet.ProtustrankaFormatedOIB>
    <izvorni_sadrzaj>  HIDROMONTAŽA d.o.o. iz Šibenika, OIB 50671969630</izvorni_sadrzaj>
    <derivirana_varijabla naziv="DomainObject.Predmet.ProtustrankaFormatedOIB_1">  HIDROMONTAŽA d.o.o. iz Šibenika, OIB 50671969630</derivirana_varijabla>
  </DomainObject.Predmet.ProtustrankaFormatedOIB>
  <DomainObject.Predmet.ProtustrankaFormatedWithAdress>
    <izvorni_sadrzaj> HIDROMONTAŽA d.o.o. iz Šibenika, B.Peričića 26., 22000 Šibenik</izvorni_sadrzaj>
    <derivirana_varijabla naziv="DomainObject.Predmet.ProtustrankaFormatedWithAdress_1"> HIDROMONTAŽA d.o.o. iz Šibenika, B.Peričića 26., 22000 Šibenik</derivirana_varijabla>
  </DomainObject.Predmet.ProtustrankaFormatedWithAdress>
  <DomainObject.Predmet.ProtustrankaFormatedWithAdressOIB>
    <izvorni_sadrzaj> HIDROMONTAŽA d.o.o. iz Šibenika, OIB 50671969630, B.Peričića 26., 22000 Šibenik</izvorni_sadrzaj>
    <derivirana_varijabla naziv="DomainObject.Predmet.ProtustrankaFormatedWithAdressOIB_1"> HIDROMONTAŽA d.o.o. iz Šibenika, OIB 50671969630, B.Peričića 26., 22000 Šibenik</derivirana_varijabla>
  </DomainObject.Predmet.ProtustrankaFormatedWithAdressOIB>
  <DomainObject.Predmet.ProtustrankaWithAdress>
    <izvorni_sadrzaj>HIDROMONTAŽA d.o.o. iz Šibenika B.Peričića 26., 22000 Šibenik</izvorni_sadrzaj>
    <derivirana_varijabla naziv="DomainObject.Predmet.ProtustrankaWithAdress_1">HIDROMONTAŽA d.o.o. iz Šibenika B.Peričića 26., 22000 Šibenik</derivirana_varijabla>
  </DomainObject.Predmet.ProtustrankaWithAdress>
  <DomainObject.Predmet.ProtustrankaWithAdressOIB>
    <izvorni_sadrzaj>HIDROMONTAŽA d.o.o. iz Šibenika, OIB 50671969630, B.Peričića 26., 22000 Šibenik</izvorni_sadrzaj>
    <derivirana_varijabla naziv="DomainObject.Predmet.ProtustrankaWithAdressOIB_1">HIDROMONTAŽA d.o.o. iz Šibenika, OIB 50671969630, B.Peričića 26., 22000 Šibenik</derivirana_varijabla>
  </DomainObject.Predmet.ProtustrankaWithAdressOIB>
  <DomainObject.Predmet.ProtustrankaNazivFormated>
    <izvorni_sadrzaj>HIDROMONTAŽA d.o.o. iz Šibenika</izvorni_sadrzaj>
    <derivirana_varijabla naziv="DomainObject.Predmet.ProtustrankaNazivFormated_1">HIDROMONTAŽA d.o.o. iz Šibenika</derivirana_varijabla>
  </DomainObject.Predmet.ProtustrankaNazivFormated>
  <DomainObject.Predmet.ProtustrankaNazivFormatedOIB>
    <izvorni_sadrzaj>HIDROMONTAŽA d.o.o. iz Šibenika, OIB 50671969630</izvorni_sadrzaj>
    <derivirana_varijabla naziv="DomainObject.Predmet.ProtustrankaNazivFormatedOIB_1">HIDROMONTAŽA d.o.o. iz Šibenika, OIB 50671969630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FINA-Regionalani centar Split</izvorni_sadrzaj>
    <derivirana_varijabla naziv="DomainObject.Predmet.StrankaFormated_1">  FINA-Regionalani centar Split</derivirana_varijabla>
  </DomainObject.Predmet.StrankaFormated>
  <DomainObject.Predmet.StrankaFormatedOIB>
    <izvorni_sadrzaj>  FINA-Regionalani centar Split, OIB 85821130368</izvorni_sadrzaj>
    <derivirana_varijabla naziv="DomainObject.Predmet.StrankaFormatedOIB_1">  FINA-Regionalani centar Split, OIB 85821130368</derivirana_varijabla>
  </DomainObject.Predmet.StrankaFormatedOIB>
  <DomainObject.Predmet.StrankaFormatedWithAdress>
    <izvorni_sadrzaj> FINA-Regionalani centar Split</izvorni_sadrzaj>
    <derivirana_varijabla naziv="DomainObject.Predmet.StrankaFormatedWithAdress_1"> FINA-Regionalani centar Split</derivirana_varijabla>
  </DomainObject.Predmet.StrankaFormatedWithAdress>
  <DomainObject.Predmet.StrankaFormatedWithAdressOIB>
    <izvorni_sadrzaj> FINA-Regionalani centar Split, OIB 85821130368</izvorni_sadrzaj>
    <derivirana_varijabla naziv="DomainObject.Predmet.StrankaFormatedWithAdressOIB_1"> FINA-Regionalani centar Split, OIB 85821130368</derivirana_varijabla>
  </DomainObject.Predmet.StrankaFormatedWithAdressOIB>
  <DomainObject.Predmet.StrankaWithAdress>
    <izvorni_sadrzaj>FINA-Regionalani centar Split </izvorni_sadrzaj>
    <derivirana_varijabla naziv="DomainObject.Predmet.StrankaWithAdress_1">FINA-Regionalani centar Split </derivirana_varijabla>
  </DomainObject.Predmet.StrankaWithAdress>
  <DomainObject.Predmet.StrankaWithAdressOIB>
    <izvorni_sadrzaj>FINA-Regionalani centar Split, OIB 85821130368</izvorni_sadrzaj>
    <derivirana_varijabla naziv="DomainObject.Predmet.StrankaWithAdressOIB_1">FINA-Regionalani centar Split, OIB 85821130368</derivirana_varijabla>
  </DomainObject.Predmet.StrankaWithAdressOIB>
  <DomainObject.Predmet.StrankaNazivFormated>
    <izvorni_sadrzaj>FINA-Regionalani centar Split</izvorni_sadrzaj>
    <derivirana_varijabla naziv="DomainObject.Predmet.StrankaNazivFormated_1">FINA-Regionalani centar Split</derivirana_varijabla>
  </DomainObject.Predmet.StrankaNazivFormated>
  <DomainObject.Predmet.StrankaNazivFormatedOIB>
    <izvorni_sadrzaj>FINA-Regionalani centar Split, OIB 85821130368</izvorni_sadrzaj>
    <derivirana_varijabla naziv="DomainObject.Predmet.StrankaNazivFormatedOIB_1">FINA-Regionalani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FINA-Regionalani centar Split</item>
    </izvorni_sadrzaj>
    <derivirana_varijabla naziv="DomainObject.Predmet.StrankaListFormated_1">
      <item>FINA-Regionalani centar Split</item>
    </derivirana_varijabla>
  </DomainObject.Predmet.StrankaListFormated>
  <DomainObject.Predmet.StrankaListFormatedOIB>
    <izvorni_sadrzaj>
      <item>FINA-Regionalani centar Split, OIB 85821130368</item>
    </izvorni_sadrzaj>
    <derivirana_varijabla naziv="DomainObject.Predmet.StrankaListFormatedOIB_1">
      <item>FINA-Regionalani centar Split, OIB 85821130368</item>
    </derivirana_varijabla>
  </DomainObject.Predmet.StrankaListFormatedOIB>
  <DomainObject.Predmet.StrankaListFormatedWithAdress>
    <izvorni_sadrzaj>
      <item>FINA-Regionalani centar Split</item>
    </izvorni_sadrzaj>
    <derivirana_varijabla naziv="DomainObject.Predmet.StrankaListFormatedWithAdress_1">
      <item>FINA-Regionalani centar Split</item>
    </derivirana_varijabla>
  </DomainObject.Predmet.StrankaListFormatedWithAdress>
  <DomainObject.Predmet.StrankaListFormatedWithAdressOIB>
    <izvorni_sadrzaj>
      <item>FINA-Regionalani centar Split, OIB 85821130368</item>
    </izvorni_sadrzaj>
    <derivirana_varijabla naziv="DomainObject.Predmet.StrankaListFormatedWithAdressOIB_1">
      <item>FINA-Regionalani centar Split, OIB 85821130368</item>
    </derivirana_varijabla>
  </DomainObject.Predmet.StrankaListFormatedWithAdressOIB>
  <DomainObject.Predmet.StrankaListNazivFormated>
    <izvorni_sadrzaj>
      <item>FINA-Regionalani centar Split</item>
    </izvorni_sadrzaj>
    <derivirana_varijabla naziv="DomainObject.Predmet.StrankaListNazivFormated_1">
      <item>FINA-Regionalani centar Split</item>
    </derivirana_varijabla>
  </DomainObject.Predmet.StrankaListNazivFormated>
  <DomainObject.Predmet.StrankaListNazivFormatedOIB>
    <izvorni_sadrzaj>
      <item>FINA-Regionalani centar Split, OIB 85821130368</item>
    </izvorni_sadrzaj>
    <derivirana_varijabla naziv="DomainObject.Predmet.StrankaListNazivFormatedOIB_1">
      <item>FINA-Regionalani centar Split, OIB 85821130368</item>
    </derivirana_varijabla>
  </DomainObject.Predmet.StrankaListNazivFormatedOIB>
  <DomainObject.Predmet.ProtuStrankaListFormated>
    <izvorni_sadrzaj>
      <item>HIDROMONTAŽA d.o.o. iz Šibenika</item>
    </izvorni_sadrzaj>
    <derivirana_varijabla naziv="DomainObject.Predmet.ProtuStrankaListFormated_1">
      <item>HIDROMONTAŽA d.o.o. iz Šibenika</item>
    </derivirana_varijabla>
  </DomainObject.Predmet.ProtuStrankaListFormated>
  <DomainObject.Predmet.ProtuStrankaListFormatedOIB>
    <izvorni_sadrzaj>
      <item>HIDROMONTAŽA d.o.o. iz Šibenika, OIB 50671969630</item>
    </izvorni_sadrzaj>
    <derivirana_varijabla naziv="DomainObject.Predmet.ProtuStrankaListFormatedOIB_1">
      <item>HIDROMONTAŽA d.o.o. iz Šibenika, OIB 50671969630</item>
    </derivirana_varijabla>
  </DomainObject.Predmet.ProtuStrankaListFormatedOIB>
  <DomainObject.Predmet.ProtuStrankaListFormatedWithAdress>
    <izvorni_sadrzaj>
      <item>HIDROMONTAŽA d.o.o. iz Šibenika, B.Peričića 26., 22000 Šibenik</item>
    </izvorni_sadrzaj>
    <derivirana_varijabla naziv="DomainObject.Predmet.ProtuStrankaListFormatedWithAdress_1">
      <item>HIDROMONTAŽA d.o.o. iz Šibenika, B.Peričića 26., 22000 Šibenik</item>
    </derivirana_varijabla>
  </DomainObject.Predmet.ProtuStrankaListFormatedWithAdress>
  <DomainObject.Predmet.ProtuStrankaListFormatedWithAdressOIB>
    <izvorni_sadrzaj>
      <item>HIDROMONTAŽA d.o.o. iz Šibenika, OIB 50671969630, B.Peričića 26., 22000 Šibenik</item>
    </izvorni_sadrzaj>
    <derivirana_varijabla naziv="DomainObject.Predmet.ProtuStrankaListFormatedWithAdressOIB_1">
      <item>HIDROMONTAŽA d.o.o. iz Šibenika, OIB 50671969630, B.Peričića 26., 22000 Šibenik</item>
    </derivirana_varijabla>
  </DomainObject.Predmet.ProtuStrankaListFormatedWithAdressOIB>
  <DomainObject.Predmet.ProtuStrankaListNazivFormated>
    <izvorni_sadrzaj>
      <item>HIDROMONTAŽA d.o.o. iz Šibenika</item>
    </izvorni_sadrzaj>
    <derivirana_varijabla naziv="DomainObject.Predmet.ProtuStrankaListNazivFormated_1">
      <item>HIDROMONTAŽA d.o.o. iz Šibenika</item>
    </derivirana_varijabla>
  </DomainObject.Predmet.ProtuStrankaListNazivFormated>
  <DomainObject.Predmet.ProtuStrankaListNazivFormatedOIB>
    <izvorni_sadrzaj>
      <item>HIDROMONTAŽA d.o.o. iz Šibenika, OIB 50671969630</item>
    </izvorni_sadrzaj>
    <derivirana_varijabla naziv="DomainObject.Predmet.ProtuStrankaListNazivFormatedOIB_1">
      <item>HIDROMONTAŽA d.o.o. iz Šibenika, OIB 50671969630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Danek, P. Preradovića 6, 22000 Šibenik</item>
    </izvorni_sadrzaj>
    <derivirana_varijabla naziv="DomainObject.Predmet.OstaliListFormatedWithAdress_1">
      <item>Radojka Danek, P. Preradovića 6, 22000 Šibenik</item>
    </derivirana_varijabla>
  </DomainObject.Predmet.OstaliListFormatedWithAdress>
  <DomainObject.Predmet.OstaliListFormatedWithAdressOIB>
    <izvorni_sadrzaj>
      <item>Radojka Danek, OIB 78988701424, P. Preradovića 6, 22000 Šibenik</item>
    </izvorni_sadrzaj>
    <derivirana_varijabla naziv="DomainObject.Predmet.OstaliListFormatedWithAdressOIB_1">
      <item>Radojka Danek, OIB 78988701424, P. Preradovića 6, 22000 Šibenik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FINA-Regionalani centar Split</izvorni_sadrzaj>
    <derivirana_varijabla naziv="DomainObject.Predmet.StrankaIDrugi_1">FINA-Regionalani centar Split</derivirana_varijabla>
  </DomainObject.Predmet.StrankaIDrugi>
  <DomainObject.Predmet.ProtustrankaIDrugi>
    <izvorni_sadrzaj>HIDROMONTAŽA d.o.o. iz Šibenika</izvorni_sadrzaj>
    <derivirana_varijabla naziv="DomainObject.Predmet.ProtustrankaIDrugi_1">HIDROMONTAŽA d.o.o. iz Šibenika</derivirana_varijabla>
  </DomainObject.Predmet.ProtustrankaIDrugi>
  <DomainObject.Predmet.StrankaIDrugiAdressOIB>
    <izvorni_sadrzaj>FINA-Regionalani centar Split, OIB 85821130368</izvorni_sadrzaj>
    <derivirana_varijabla naziv="DomainObject.Predmet.StrankaIDrugiAdressOIB_1">FINA-Regionalani centar Split, OIB 85821130368</derivirana_varijabla>
  </DomainObject.Predmet.StrankaIDrugiAdressOIB>
  <DomainObject.Predmet.ProtustrankaIDrugiAdressOIB>
    <izvorni_sadrzaj>HIDROMONTAŽA d.o.o. iz Šibenika, OIB 50671969630, B.Peričića 26., 22000 Šibenik</izvorni_sadrzaj>
    <derivirana_varijabla naziv="DomainObject.Predmet.ProtustrankaIDrugiAdressOIB_1">HIDROMONTAŽA d.o.o. iz Šibenika, OIB 50671969630, B.Peričića 26.,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FINA-Regionalani centar Split</item>
      <item>HIDROMONTAŽA d.o.o. iz Šibenika</item>
      <item>Radojka Danek</item>
    </izvorni_sadrzaj>
    <derivirana_varijabla naziv="DomainObject.Predmet.SudioniciListNaziv_1">
      <item>FINA-Regionalani centar Split</item>
      <item>HIDROMONTAŽA d.o.o. iz Šibenika</item>
      <item>Radojka Danek</item>
    </derivirana_varijabla>
  </DomainObject.Predmet.SudioniciListNaziv>
  <DomainObject.Predmet.SudioniciListAdressOIB>
    <izvorni_sadrzaj>
      <item>FINA-Regionalani centar Split, OIB 85821130368</item>
      <item>HIDROMONTAŽA d.o.o. iz Šibenika, OIB 50671969630, B.Peričića 26.,22000 Šibenik</item>
      <item>Radojka Danek, OIB 78988701424, P. Preradovića 6,22000 Šibenik</item>
    </izvorni_sadrzaj>
    <derivirana_varijabla naziv="DomainObject.Predmet.SudioniciListAdressOIB_1">
      <item>FINA-Regionalani centar Split, OIB 85821130368</item>
      <item>HIDROMONTAŽA d.o.o. iz Šibenika, OIB 50671969630, B.Peričića 26.,22000 Šibenik</item>
      <item>Radojka Danek, OIB 78988701424, P.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50671969630</item>
      <item>, OIB 78988701424</item>
    </izvorni_sadrzaj>
    <derivirana_varijabla naziv="DomainObject.Predmet.SudioniciListNazivOIB_1">
      <item>, OIB 85821130368</item>
      <item>, OIB 50671969630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1968</properties:Characters>
  <properties:Lines>73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2015-09-10T08:32:00Z</dcterms:created>
  <dc:creator>Joško Livaković</dc:creator>
  <cp:lastModifiedBy>Joško Livaković</cp:lastModifiedBy>
  <cp:lastPrinted>2015-09-10T08:43:00Z</cp:lastPrinted>
  <dcterms:modified xmlns:xsi="http://www.w3.org/2001/XMLSchema-instance" xsi:type="dcterms:W3CDTF">2015-09-10T08:45:00Z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