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90db" w14:paraId="bf690db"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573F35" w:rsidR="00573F35">
      <w:pPr>
        <w:jc w:val="both"/>
      </w:pPr>
      <w:r w:rsidRPr="002B0335">
        <w:t xml:space="preserve">Trgovački sud u Zagrebu, po sucu Nikoli Ribariću, u stečajnom predmetu u povodu zahtjeva FINANCIJSKE AGENCIJE, za provedbu stečajnog postupka nad dužnikom </w:t>
      </w:r>
      <w:r>
        <w:t xml:space="preserve"> </w:t>
      </w:r>
    </w:p>
    <w:p w:rsidRDefault="00F00C8D" w:rsidP="00573F35" w:rsidR="003D246D">
      <w:pPr>
        <w:jc w:val="both"/>
      </w:pPr>
      <w:r w:rsidRPr="00F00C8D">
        <w:t>ELLS GROUP d.o.o.</w:t>
      </w:r>
      <w:r>
        <w:t xml:space="preserve">, Zagreb (Grad Zagreb), </w:t>
      </w:r>
      <w:proofErr w:type="spellStart"/>
      <w:r>
        <w:t>Veselišće</w:t>
      </w:r>
      <w:proofErr w:type="spellEnd"/>
      <w:r>
        <w:t xml:space="preserve"> 10, OIB: </w:t>
      </w:r>
      <w:r w:rsidRPr="00F00C8D">
        <w:t>29160415244</w:t>
      </w:r>
      <w:r w:rsidR="003D246D">
        <w:t xml:space="preserve">, dana </w:t>
      </w:r>
      <w:r w:rsidR="00573F35">
        <w:t>20</w:t>
      </w:r>
      <w:r w:rsidR="003D246D">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F00C8D" w:rsidRPr="00F00C8D">
        <w:t>ELLS GROUP d.o.o.</w:t>
      </w:r>
      <w:r w:rsidR="00F00C8D">
        <w:t xml:space="preserve">, Zagreb (Grad Zagreb), </w:t>
      </w:r>
      <w:proofErr w:type="spellStart"/>
      <w:r w:rsidR="00F00C8D">
        <w:t>Veselišće</w:t>
      </w:r>
      <w:proofErr w:type="spellEnd"/>
      <w:r w:rsidR="00F00C8D">
        <w:t xml:space="preserve"> 10, OIB: </w:t>
      </w:r>
      <w:r w:rsidR="00F00C8D" w:rsidRPr="00F00C8D">
        <w:t>29160415244</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F00C8D" w:rsidP="00F00C8D" w:rsidR="00F00C8D">
      <w:pPr>
        <w:pStyle w:val="Odlomakpopisa"/>
        <w:ind w:left="540"/>
        <w:jc w:val="both"/>
      </w:pPr>
      <w:proofErr w:type="spellStart"/>
      <w:r>
        <w:t>Luca</w:t>
      </w:r>
      <w:proofErr w:type="spellEnd"/>
      <w:r>
        <w:t xml:space="preserve"> </w:t>
      </w:r>
      <w:proofErr w:type="spellStart"/>
      <w:r>
        <w:t>Serra</w:t>
      </w:r>
      <w:proofErr w:type="spellEnd"/>
      <w:r>
        <w:t xml:space="preserve">, OIB: 54979262554 </w:t>
      </w:r>
    </w:p>
    <w:p w:rsidRDefault="00F00C8D" w:rsidP="00F00C8D" w:rsidR="00F00C8D">
      <w:pPr>
        <w:pStyle w:val="Odlomakpopisa"/>
        <w:ind w:left="540"/>
        <w:jc w:val="both"/>
      </w:pPr>
      <w:r>
        <w:t xml:space="preserve">Italija, </w:t>
      </w:r>
      <w:proofErr w:type="spellStart"/>
      <w:r>
        <w:t>Luino</w:t>
      </w:r>
      <w:proofErr w:type="spellEnd"/>
      <w:r>
        <w:t xml:space="preserve">, </w:t>
      </w:r>
      <w:proofErr w:type="spellStart"/>
      <w:r>
        <w:t>Via</w:t>
      </w:r>
      <w:proofErr w:type="spellEnd"/>
      <w:r>
        <w:t xml:space="preserve"> Bel Tempo 14 </w:t>
      </w:r>
    </w:p>
    <w:p w:rsidRDefault="00F00C8D" w:rsidP="00F00C8D" w:rsidR="00F00C8D">
      <w:pPr>
        <w:pStyle w:val="Odlomakpopisa"/>
        <w:ind w:left="540"/>
        <w:jc w:val="both"/>
      </w:pPr>
    </w:p>
    <w:p w:rsidRDefault="00F00C8D" w:rsidP="00F00C8D" w:rsidR="00F00C8D">
      <w:pPr>
        <w:pStyle w:val="Odlomakpopisa"/>
        <w:ind w:left="540"/>
        <w:jc w:val="both"/>
      </w:pPr>
      <w:r>
        <w:t>i</w:t>
      </w:r>
    </w:p>
    <w:p w:rsidRDefault="00F00C8D" w:rsidP="00F00C8D" w:rsidR="00F00C8D">
      <w:pPr>
        <w:pStyle w:val="Odlomakpopisa"/>
        <w:ind w:left="540"/>
        <w:jc w:val="both"/>
      </w:pPr>
      <w:r>
        <w:t xml:space="preserve"> </w:t>
      </w:r>
    </w:p>
    <w:p w:rsidRDefault="00F00C8D" w:rsidP="00F00C8D" w:rsidR="00F00C8D">
      <w:pPr>
        <w:pStyle w:val="Odlomakpopisa"/>
        <w:ind w:left="540"/>
        <w:jc w:val="both"/>
      </w:pPr>
      <w:r>
        <w:t xml:space="preserve">Mirjana </w:t>
      </w:r>
      <w:proofErr w:type="spellStart"/>
      <w:r>
        <w:t>Krtinić</w:t>
      </w:r>
      <w:proofErr w:type="spellEnd"/>
      <w:r>
        <w:t xml:space="preserve">, OIB: 17862221655 </w:t>
      </w:r>
    </w:p>
    <w:p w:rsidRDefault="00F00C8D" w:rsidP="00F00C8D" w:rsidR="00F00C8D">
      <w:pPr>
        <w:pStyle w:val="Odlomakpopisa"/>
        <w:ind w:left="540"/>
        <w:jc w:val="both"/>
      </w:pPr>
      <w:r>
        <w:t xml:space="preserve">Zagreb, Grižanska 5  </w:t>
      </w:r>
    </w:p>
    <w:p w:rsidRDefault="00F00C8D" w:rsidP="00F00C8D" w:rsidR="00F00C8D">
      <w:pPr>
        <w:pStyle w:val="Odlomakpopisa"/>
        <w:ind w:left="540"/>
        <w:jc w:val="both"/>
      </w:pPr>
    </w:p>
    <w:p w:rsidRDefault="00F00C8D" w:rsidP="00F00C8D" w:rsidR="00F00C8D">
      <w:pPr>
        <w:pStyle w:val="Odlomakpopisa"/>
        <w:ind w:left="540"/>
        <w:jc w:val="both"/>
      </w:pPr>
    </w:p>
    <w:p w:rsidRDefault="004501DB" w:rsidP="00F00C8D" w:rsidR="004501DB" w:rsidRPr="00E974B3">
      <w:pPr>
        <w:pStyle w:val="Odlomakpopisa"/>
        <w:ind w:left="540"/>
        <w:jc w:val="both"/>
      </w:pPr>
      <w:r w:rsidRPr="00E974B3">
        <w:t xml:space="preserve">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w:t>
      </w:r>
      <w:r w:rsidRPr="00E974B3">
        <w:lastRenderedPageBreak/>
        <w:t>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1333DB">
        <w:rPr>
          <w:b/>
        </w:rPr>
        <w:t>1</w:t>
      </w:r>
      <w:r w:rsidR="00440F91">
        <w:rPr>
          <w:b/>
        </w:rPr>
        <w:t>1,</w:t>
      </w:r>
      <w:r w:rsidR="00F00C8D">
        <w:rPr>
          <w:b/>
        </w:rPr>
        <w:t>20</w:t>
      </w:r>
      <w:r w:rsidR="00C720BC">
        <w:rPr>
          <w:b/>
        </w:rPr>
        <w:t xml:space="preserve"> </w:t>
      </w:r>
      <w:r w:rsidR="00015B4B">
        <w:rPr>
          <w:b/>
        </w:rPr>
        <w:t>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F00C8D" w:rsidP="00F00C8D" w:rsidR="00F00C8D">
      <w:pPr>
        <w:pStyle w:val="Odlomakpopisa"/>
        <w:numPr>
          <w:ilvl w:val="0"/>
          <w:numId w:val="4"/>
        </w:numPr>
        <w:jc w:val="both"/>
      </w:pPr>
      <w:proofErr w:type="spellStart"/>
      <w:r>
        <w:t>Luca</w:t>
      </w:r>
      <w:proofErr w:type="spellEnd"/>
      <w:r>
        <w:t xml:space="preserve"> </w:t>
      </w:r>
      <w:proofErr w:type="spellStart"/>
      <w:r>
        <w:t>Serra</w:t>
      </w:r>
      <w:proofErr w:type="spellEnd"/>
      <w:r>
        <w:t xml:space="preserve">, OIB: 54979262554 </w:t>
      </w:r>
    </w:p>
    <w:p w:rsidRDefault="00F00C8D" w:rsidP="00F00C8D" w:rsidR="00F00C8D">
      <w:pPr>
        <w:pStyle w:val="Odlomakpopisa"/>
        <w:numPr>
          <w:ilvl w:val="0"/>
          <w:numId w:val="4"/>
        </w:numPr>
        <w:jc w:val="both"/>
      </w:pPr>
      <w:r>
        <w:t xml:space="preserve">Italija, </w:t>
      </w:r>
      <w:proofErr w:type="spellStart"/>
      <w:r>
        <w:t>Luino</w:t>
      </w:r>
      <w:proofErr w:type="spellEnd"/>
      <w:r>
        <w:t xml:space="preserve">, </w:t>
      </w:r>
      <w:proofErr w:type="spellStart"/>
      <w:r>
        <w:t>Via</w:t>
      </w:r>
      <w:proofErr w:type="spellEnd"/>
      <w:r>
        <w:t xml:space="preserve"> Bel Tempo 14 </w:t>
      </w:r>
    </w:p>
    <w:p w:rsidRDefault="00F00C8D" w:rsidP="00F00C8D" w:rsidR="00F00C8D">
      <w:pPr>
        <w:pStyle w:val="Odlomakpopisa"/>
        <w:numPr>
          <w:ilvl w:val="0"/>
          <w:numId w:val="4"/>
        </w:numPr>
        <w:jc w:val="both"/>
      </w:pPr>
    </w:p>
    <w:p w:rsidRDefault="00F00C8D" w:rsidP="00F00C8D" w:rsidR="00F00C8D">
      <w:pPr>
        <w:pStyle w:val="Odlomakpopisa"/>
        <w:numPr>
          <w:ilvl w:val="0"/>
          <w:numId w:val="4"/>
        </w:numPr>
        <w:jc w:val="both"/>
      </w:pPr>
      <w:r>
        <w:t>i</w:t>
      </w:r>
    </w:p>
    <w:p w:rsidRDefault="00F00C8D" w:rsidP="00F00C8D" w:rsidR="00F00C8D">
      <w:pPr>
        <w:pStyle w:val="Odlomakpopisa"/>
        <w:numPr>
          <w:ilvl w:val="0"/>
          <w:numId w:val="4"/>
        </w:numPr>
        <w:jc w:val="both"/>
      </w:pPr>
      <w:r>
        <w:t xml:space="preserve"> </w:t>
      </w:r>
    </w:p>
    <w:p w:rsidRDefault="00F00C8D" w:rsidP="00F00C8D" w:rsidR="00F00C8D">
      <w:pPr>
        <w:pStyle w:val="Odlomakpopisa"/>
        <w:numPr>
          <w:ilvl w:val="0"/>
          <w:numId w:val="4"/>
        </w:numPr>
        <w:jc w:val="both"/>
      </w:pPr>
      <w:r>
        <w:t xml:space="preserve">Mirjana </w:t>
      </w:r>
      <w:proofErr w:type="spellStart"/>
      <w:r>
        <w:t>Krtinić</w:t>
      </w:r>
      <w:proofErr w:type="spellEnd"/>
      <w:r>
        <w:t xml:space="preserve">, OIB: 17862221655 </w:t>
      </w:r>
    </w:p>
    <w:p w:rsidRDefault="00F00C8D" w:rsidP="00F00C8D" w:rsidR="00F00C8D">
      <w:pPr>
        <w:pStyle w:val="Odlomakpopisa"/>
        <w:numPr>
          <w:ilvl w:val="0"/>
          <w:numId w:val="4"/>
        </w:numPr>
        <w:jc w:val="both"/>
      </w:pPr>
      <w:r>
        <w:t xml:space="preserve">Zagreb, Grižanska 5  </w:t>
      </w:r>
    </w:p>
    <w:p w:rsidRDefault="00FB5FF2" w:rsidP="00F45424" w:rsidR="00815321">
      <w:pPr>
        <w:numPr>
          <w:ilvl w:val="0"/>
          <w:numId w:val="4"/>
        </w:numPr>
        <w:tabs>
          <w:tab w:pos="1440" w:val="num"/>
        </w:tabs>
        <w:jc w:val="both"/>
      </w:pPr>
      <w:r w:rsidRPr="00B77765">
        <w:t>Financijska agencija</w:t>
      </w:r>
    </w:p>
    <w:p w:rsidRDefault="006743A1" w:rsidP="001D5357" w:rsidR="001D5357">
      <w:pPr>
        <w:numPr>
          <w:ilvl w:val="0"/>
          <w:numId w:val="4"/>
        </w:numPr>
        <w:tabs>
          <w:tab w:pos="928" w:val="clear"/>
          <w:tab w:pos="720" w:val="num"/>
        </w:tabs>
        <w:ind w:left="720"/>
        <w:jc w:val="both"/>
      </w:pPr>
      <w:r w:rsidRPr="00B77765">
        <w:t>pravna osoba koja za dužnika obavlja poslove platnog prometa:</w:t>
      </w:r>
      <w:r w:rsidR="009F46F0">
        <w:t xml:space="preserve"> </w:t>
      </w:r>
      <w:proofErr w:type="spellStart"/>
      <w:r w:rsidR="00F00C8D">
        <w:t>Raiffeisenbank</w:t>
      </w:r>
      <w:proofErr w:type="spellEnd"/>
      <w:r w:rsidR="00F00C8D">
        <w:t xml:space="preserve"> </w:t>
      </w:r>
      <w:proofErr w:type="spellStart"/>
      <w:r w:rsidR="00F00C8D">
        <w:t>Austria</w:t>
      </w:r>
      <w:proofErr w:type="spellEnd"/>
      <w:r w:rsidR="00F00C8D">
        <w:t xml:space="preserve"> d.d.</w:t>
      </w:r>
    </w:p>
    <w:p w:rsidRDefault="00440F91" w:rsidP="00440F91" w:rsidR="00440F91">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lastRenderedPageBreak/>
        <w:t xml:space="preserve">Financijska agencija, kao predlagatelj, navela je u prijedlogu za otvaranje stečajnog postupka kako dužnik na dan </w:t>
      </w:r>
      <w:r w:rsidR="003D246D">
        <w:t>1.</w:t>
      </w:r>
      <w:r w:rsidR="00EA067D">
        <w:t xml:space="preserve"> 9. </w:t>
      </w:r>
      <w:r>
        <w:t>2016</w:t>
      </w:r>
      <w:r w:rsidRPr="00E974B3">
        <w:t>. u Očevidniku redoslijeda osnova za plaćanje ima evidentirane neizvršene osnove za plaćanje u neprekinutom razdoblju od 120 dana, u ukupnom iznosu od</w:t>
      </w:r>
      <w:r w:rsidR="00A87BFC">
        <w:t xml:space="preserve"> </w:t>
      </w:r>
      <w:r w:rsidR="00F00C8D">
        <w:t>85.686,28</w:t>
      </w:r>
      <w:r w:rsidR="00791D00">
        <w:t xml:space="preserve"> kuna</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48039E" w:rsidP="00E91121" w:rsidR="0048039E">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8039E" w:rsidP="00E91121" w:rsidR="0048039E">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8039E" w:rsidP="00E91121" w:rsidR="0048039E">
      <w:pPr>
        <w:pStyle w:val="Podnaslov"/>
        <w:ind w:firstLine="720" w:left="4320"/>
        <w:rPr>
          <w:rFonts w:hAnsi="Times New Roman" w:ascii="Times New Roman"/>
          <w:b w:val="false"/>
          <w:color w:val="auto"/>
          <w:szCs w:val="24"/>
        </w:rPr>
      </w:pPr>
    </w:p>
    <w:p w:rsidRDefault="0048039E" w:rsidP="00E91121" w:rsidR="0048039E">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48039E" w:rsidP="00E91121" w:rsidR="0048039E"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48039E" w:rsidP="00FF15FF" w:rsidR="0048039E"/>
    <w:p w:rsidRDefault="00B639DE" w:rsidP="000E2D4A" w:rsidR="00B639DE" w:rsidRPr="00B77765">
      <w:pPr>
        <w:jc w:val="both"/>
      </w:pPr>
      <w:bookmarkStart w:name="_GoBack" w:id="0"/>
      <w:bookmarkEnd w:id="0"/>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48039E">
          <w:rPr>
            <w:noProof/>
          </w:rPr>
          <w:t>5</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F00C8D">
          <w:rPr>
            <w:szCs w:val="20"/>
            <w:lang w:eastAsia="hr-HR" w:val="en-GB"/>
          </w:rPr>
          <w:t>2409</w:t>
        </w:r>
        <w:r w:rsidR="00C720BC">
          <w:rPr>
            <w:szCs w:val="20"/>
            <w:lang w:eastAsia="hr-HR" w:val="en-GB"/>
          </w:rPr>
          <w:t>/</w:t>
        </w:r>
        <w:r w:rsidR="00B90663">
          <w:rPr>
            <w:szCs w:val="20"/>
            <w:lang w:eastAsia="hr-HR" w:val="en-GB"/>
          </w:rPr>
          <w:t>2016</w:t>
        </w:r>
        <w:r w:rsidR="0048039E">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B4B"/>
    <w:rsid w:val="00015FE6"/>
    <w:rsid w:val="000439C2"/>
    <w:rsid w:val="000569F5"/>
    <w:rsid w:val="000631BD"/>
    <w:rsid w:val="0006337E"/>
    <w:rsid w:val="00076780"/>
    <w:rsid w:val="000778D8"/>
    <w:rsid w:val="00080264"/>
    <w:rsid w:val="000A0BD3"/>
    <w:rsid w:val="000D12EB"/>
    <w:rsid w:val="000D4FCC"/>
    <w:rsid w:val="000E2D4A"/>
    <w:rsid w:val="000E6055"/>
    <w:rsid w:val="001333DB"/>
    <w:rsid w:val="00141014"/>
    <w:rsid w:val="00145EE1"/>
    <w:rsid w:val="00185EF1"/>
    <w:rsid w:val="00195502"/>
    <w:rsid w:val="0019680F"/>
    <w:rsid w:val="001D32A9"/>
    <w:rsid w:val="001D5357"/>
    <w:rsid w:val="00203005"/>
    <w:rsid w:val="00215AE5"/>
    <w:rsid w:val="00243248"/>
    <w:rsid w:val="0024656B"/>
    <w:rsid w:val="00254DC6"/>
    <w:rsid w:val="00294AD4"/>
    <w:rsid w:val="002968C5"/>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53C"/>
    <w:rsid w:val="00436767"/>
    <w:rsid w:val="00440F91"/>
    <w:rsid w:val="00444407"/>
    <w:rsid w:val="00445446"/>
    <w:rsid w:val="004501DB"/>
    <w:rsid w:val="0048039E"/>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0206A"/>
    <w:rsid w:val="007051C6"/>
    <w:rsid w:val="00724315"/>
    <w:rsid w:val="00734AAF"/>
    <w:rsid w:val="00751731"/>
    <w:rsid w:val="0075537F"/>
    <w:rsid w:val="00762460"/>
    <w:rsid w:val="00772F5D"/>
    <w:rsid w:val="00774C28"/>
    <w:rsid w:val="00791D00"/>
    <w:rsid w:val="00794334"/>
    <w:rsid w:val="007A6843"/>
    <w:rsid w:val="007A7FD9"/>
    <w:rsid w:val="007B3F07"/>
    <w:rsid w:val="007B4CB5"/>
    <w:rsid w:val="007D3441"/>
    <w:rsid w:val="007D3C7E"/>
    <w:rsid w:val="007E1191"/>
    <w:rsid w:val="00800444"/>
    <w:rsid w:val="00804A72"/>
    <w:rsid w:val="00815321"/>
    <w:rsid w:val="008333CF"/>
    <w:rsid w:val="00850DA6"/>
    <w:rsid w:val="00851A3F"/>
    <w:rsid w:val="00855110"/>
    <w:rsid w:val="008731B1"/>
    <w:rsid w:val="0088212D"/>
    <w:rsid w:val="008A1581"/>
    <w:rsid w:val="008A482B"/>
    <w:rsid w:val="008C4D21"/>
    <w:rsid w:val="008D27A7"/>
    <w:rsid w:val="008D71B3"/>
    <w:rsid w:val="00900561"/>
    <w:rsid w:val="0090639F"/>
    <w:rsid w:val="009214EB"/>
    <w:rsid w:val="0092456F"/>
    <w:rsid w:val="009653B2"/>
    <w:rsid w:val="00967701"/>
    <w:rsid w:val="009B00D4"/>
    <w:rsid w:val="009C383A"/>
    <w:rsid w:val="009F46F0"/>
    <w:rsid w:val="00A21586"/>
    <w:rsid w:val="00A360A5"/>
    <w:rsid w:val="00A669DB"/>
    <w:rsid w:val="00A87BFC"/>
    <w:rsid w:val="00A94094"/>
    <w:rsid w:val="00AA3B71"/>
    <w:rsid w:val="00AA6FF2"/>
    <w:rsid w:val="00AC37E3"/>
    <w:rsid w:val="00AD1D41"/>
    <w:rsid w:val="00B255D3"/>
    <w:rsid w:val="00B639DE"/>
    <w:rsid w:val="00B77765"/>
    <w:rsid w:val="00B80BE7"/>
    <w:rsid w:val="00B90663"/>
    <w:rsid w:val="00BE39EF"/>
    <w:rsid w:val="00C20A71"/>
    <w:rsid w:val="00C720BC"/>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97BDB"/>
    <w:rsid w:val="00EA067D"/>
    <w:rsid w:val="00EA2143"/>
    <w:rsid w:val="00EF14EE"/>
    <w:rsid w:val="00F00C8D"/>
    <w:rsid w:val="00F12417"/>
    <w:rsid w:val="00F31E99"/>
    <w:rsid w:val="00F45424"/>
    <w:rsid w:val="00F56FDA"/>
    <w:rsid w:val="00F71F58"/>
    <w:rsid w:val="00F7663E"/>
    <w:rsid w:val="00F77D02"/>
    <w:rsid w:val="00F8296B"/>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8039E"/>
    <w:rPr>
      <w:color w:val="808080"/>
      <w:bdr w:space="0" w:sz="0" w:color="auto" w:val="none"/>
      <w:shd w:fill="CCFFFF" w:color="auto" w:val="clear"/>
    </w:rPr>
  </w:style>
  <w:style w:customStyle="true" w:styleId="eSPISCCParagraphDefaultFont" w:type="character">
    <w:name w:val="eSPIS_CC_Paragraph Default Font"/>
    <w:basedOn w:val="Zadanifontodlomka"/>
    <w:rsid w:val="0048039E"/>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48039E"/>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48039E"/>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48039E"/>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48039E"/>
    <w:rPr>
      <w:color w:val="808080"/>
      <w:bdr w:color="auto" w:space="0" w:sz="0" w:val="none"/>
      <w:shd w:color="auto" w:fill="CCFFFF" w:val="clear"/>
    </w:rPr>
  </w:style>
  <w:style w:customStyle="1" w:styleId="eSPISCCParagraphDefaultFont" w:type="character">
    <w:name w:val="eSPIS_CC_Paragraph Default Font"/>
    <w:basedOn w:val="Zadanifontodlomka"/>
    <w:rsid w:val="0048039E"/>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48039E"/>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48039E"/>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48039E"/>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9809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66603583">
          <w:marLeft w:val="0"/>
          <w:marRight w:val="0"/>
          <w:marTop w:val="60"/>
          <w:marBottom w:val="0"/>
          <w:divBdr>
            <w:top w:space="0" w:sz="0" w:color="auto" w:val="none"/>
            <w:left w:space="0" w:sz="0" w:color="auto" w:val="none"/>
            <w:bottom w:space="0" w:sz="0" w:color="auto" w:val="none"/>
            <w:right w:space="0" w:sz="0" w:color="auto" w:val="none"/>
          </w:divBdr>
          <w:divsChild>
            <w:div w:id="86848360">
              <w:marLeft w:val="0"/>
              <w:marRight w:val="0"/>
              <w:marTop w:val="0"/>
              <w:marBottom w:val="0"/>
              <w:divBdr>
                <w:top w:space="0" w:sz="0" w:color="auto" w:val="none"/>
                <w:left w:space="0" w:sz="0" w:color="auto" w:val="none"/>
                <w:bottom w:space="0" w:sz="0" w:color="auto" w:val="none"/>
                <w:right w:space="0" w:sz="0" w:color="auto" w:val="none"/>
              </w:divBdr>
              <w:divsChild>
                <w:div w:id="480538235">
                  <w:marLeft w:val="3750"/>
                  <w:marRight w:val="0"/>
                  <w:marTop w:val="0"/>
                  <w:marBottom w:val="300"/>
                  <w:divBdr>
                    <w:top w:space="0" w:sz="0" w:color="auto" w:val="none"/>
                    <w:left w:space="0" w:sz="0" w:color="auto" w:val="none"/>
                    <w:bottom w:space="0" w:sz="0" w:color="auto" w:val="none"/>
                    <w:right w:space="0" w:sz="0" w:color="auto" w:val="none"/>
                  </w:divBdr>
                  <w:divsChild>
                    <w:div w:id="1375155595">
                      <w:marLeft w:val="0"/>
                      <w:marRight w:val="0"/>
                      <w:marTop w:val="0"/>
                      <w:marBottom w:val="0"/>
                      <w:divBdr>
                        <w:top w:space="0" w:sz="0" w:color="auto" w:val="none"/>
                        <w:left w:space="0" w:sz="0" w:color="auto" w:val="none"/>
                        <w:bottom w:space="0" w:sz="0" w:color="auto" w:val="none"/>
                        <w:right w:space="0" w:sz="0" w:color="auto" w:val="none"/>
                      </w:divBdr>
                      <w:divsChild>
                        <w:div w:id="410007007">
                          <w:marLeft w:val="0"/>
                          <w:marRight w:val="0"/>
                          <w:marTop w:val="0"/>
                          <w:marBottom w:val="0"/>
                          <w:divBdr>
                            <w:top w:space="0" w:sz="0" w:color="auto" w:val="none"/>
                            <w:left w:space="0" w:sz="0" w:color="auto" w:val="none"/>
                            <w:bottom w:space="0" w:sz="0" w:color="auto" w:val="none"/>
                            <w:right w:space="0" w:sz="0" w:color="auto" w:val="none"/>
                          </w:divBdr>
                          <w:divsChild>
                            <w:div w:id="1157189211">
                              <w:marLeft w:val="0"/>
                              <w:marRight w:val="0"/>
                              <w:marTop w:val="0"/>
                              <w:marBottom w:val="0"/>
                              <w:divBdr>
                                <w:top w:space="0" w:sz="0" w:color="auto" w:val="none"/>
                                <w:left w:space="0" w:sz="0" w:color="auto" w:val="none"/>
                                <w:bottom w:space="0" w:sz="0" w:color="auto" w:val="none"/>
                                <w:right w:space="0" w:sz="0" w:color="auto" w:val="none"/>
                              </w:divBdr>
                              <w:divsChild>
                                <w:div w:id="1871995285">
                                  <w:marLeft w:val="0"/>
                                  <w:marRight w:val="0"/>
                                  <w:marTop w:val="0"/>
                                  <w:marBottom w:val="0"/>
                                  <w:divBdr>
                                    <w:top w:space="0" w:sz="0" w:color="auto" w:val="none"/>
                                    <w:left w:space="0" w:sz="0" w:color="auto" w:val="none"/>
                                    <w:bottom w:space="0" w:sz="0" w:color="auto" w:val="none"/>
                                    <w:right w:space="0" w:sz="0" w:color="auto" w:val="none"/>
                                  </w:divBdr>
                                  <w:divsChild>
                                    <w:div w:id="1737823466">
                                      <w:marLeft w:val="0"/>
                                      <w:marRight w:val="0"/>
                                      <w:marTop w:val="0"/>
                                      <w:marBottom w:val="0"/>
                                      <w:divBdr>
                                        <w:top w:space="0" w:sz="0" w:color="auto" w:val="none"/>
                                        <w:left w:space="0" w:sz="0" w:color="auto" w:val="none"/>
                                        <w:bottom w:space="0" w:sz="0" w:color="auto" w:val="none"/>
                                        <w:right w:space="0" w:sz="0" w:color="auto" w:val="none"/>
                                      </w:divBdr>
                                      <w:divsChild>
                                        <w:div w:id="6435872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2409</izvorni_sadrzaj>
    <derivirana_varijabla naziv="DomainObject.Predmet.Broj_1">2409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St-2409/2016</izvorni_sadrzaj>
    <derivirana_varijabla naziv="DomainObject.Predmet.OznakaBroj_1">St-2409/2016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ELLS GROUP d.o.o.</izvorni_sadrzaj>
    <derivirana_varijabla naziv="DomainObject.Predmet.ProtustrankaFormated_1">  ELLS GROUP d.o.o.</derivirana_varijabla>
  </DomainObject.Predmet.ProtustrankaFormated>
  <DomainObject.Predmet.ProtustrankaFormatedOIB>
    <izvorni_sadrzaj>  ELLS GROUP d.o.o., OIB 29160415244</izvorni_sadrzaj>
    <derivirana_varijabla naziv="DomainObject.Predmet.ProtustrankaFormatedOIB_1">  ELLS GROUP d.o.o., OIB 29160415244</derivirana_varijabla>
  </DomainObject.Predmet.ProtustrankaFormatedOIB>
  <DomainObject.Predmet.ProtustrankaFormatedWithAdress>
    <izvorni_sadrzaj> ELLS GROUP d.o.o., Veselišće 10, 10000 Zagreb</izvorni_sadrzaj>
    <derivirana_varijabla naziv="DomainObject.Predmet.ProtustrankaFormatedWithAdress_1"> ELLS GROUP d.o.o., Veselišće 10, 10000 Zagreb</derivirana_varijabla>
  </DomainObject.Predmet.ProtustrankaFormatedWithAdress>
  <DomainObject.Predmet.ProtustrankaFormatedWithAdressOIB>
    <izvorni_sadrzaj> ELLS GROUP d.o.o., OIB 29160415244, Veselišće 10, 10000 Zagreb</izvorni_sadrzaj>
    <derivirana_varijabla naziv="DomainObject.Predmet.ProtustrankaFormatedWithAdressOIB_1"> ELLS GROUP d.o.o., OIB 29160415244, Veselišće 10, 10000 Zagreb</derivirana_varijabla>
  </DomainObject.Predmet.ProtustrankaFormatedWithAdressOIB>
  <DomainObject.Predmet.ProtustrankaWithAdress>
    <izvorni_sadrzaj>ELLS GROUP d.o.o. Veselišće 10, 10000 Zagreb</izvorni_sadrzaj>
    <derivirana_varijabla naziv="DomainObject.Predmet.ProtustrankaWithAdress_1">ELLS GROUP d.o.o. Veselišće 10, 10000 Zagreb</derivirana_varijabla>
  </DomainObject.Predmet.ProtustrankaWithAdress>
  <DomainObject.Predmet.ProtustrankaWithAdressOIB>
    <izvorni_sadrzaj>ELLS GROUP d.o.o., OIB 29160415244, Veselišće 10, 10000 Zagreb</izvorni_sadrzaj>
    <derivirana_varijabla naziv="DomainObject.Predmet.ProtustrankaWithAdressOIB_1">ELLS GROUP d.o.o., OIB 29160415244, Veselišće 10, 10000 Zagreb</derivirana_varijabla>
  </DomainObject.Predmet.ProtustrankaWithAdressOIB>
  <DomainObject.Predmet.ProtustrankaNazivFormated>
    <izvorni_sadrzaj>ELLS GROUP d.o.o.</izvorni_sadrzaj>
    <derivirana_varijabla naziv="DomainObject.Predmet.ProtustrankaNazivFormated_1">ELLS GROUP d.o.o.</derivirana_varijabla>
  </DomainObject.Predmet.ProtustrankaNazivFormated>
  <DomainObject.Predmet.ProtustrankaNazivFormatedOIB>
    <izvorni_sadrzaj>ELLS GROUP d.o.o., OIB 29160415244</izvorni_sadrzaj>
    <derivirana_varijabla naziv="DomainObject.Predmet.ProtustrankaNazivFormatedOIB_1">ELLS GROUP d.o.o., OIB 29160415244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ELLS GROUP d.o.o.</item>
    </izvorni_sadrzaj>
    <derivirana_varijabla naziv="DomainObject.Predmet.ProtuStrankaListFormated_1">
      <item>ELLS GROUP d.o.o.</item>
    </derivirana_varijabla>
  </DomainObject.Predmet.ProtuStrankaListFormated>
  <DomainObject.Predmet.ProtuStrankaListFormatedOIB>
    <izvorni_sadrzaj>
      <item>ELLS GROUP d.o.o., OIB 29160415244</item>
    </izvorni_sadrzaj>
    <derivirana_varijabla naziv="DomainObject.Predmet.ProtuStrankaListFormatedOIB_1">
      <item>ELLS GROUP d.o.o., OIB 29160415244</item>
    </derivirana_varijabla>
  </DomainObject.Predmet.ProtuStrankaListFormatedOIB>
  <DomainObject.Predmet.ProtuStrankaListFormatedWithAdress>
    <izvorni_sadrzaj>
      <item>ELLS GROUP d.o.o., Veselišće 10, 10000 Zagreb</item>
    </izvorni_sadrzaj>
    <derivirana_varijabla naziv="DomainObject.Predmet.ProtuStrankaListFormatedWithAdress_1">
      <item>ELLS GROUP d.o.o., Veselišće 10, 10000 Zagreb</item>
    </derivirana_varijabla>
  </DomainObject.Predmet.ProtuStrankaListFormatedWithAdress>
  <DomainObject.Predmet.ProtuStrankaListFormatedWithAdressOIB>
    <izvorni_sadrzaj>
      <item>ELLS GROUP d.o.o., OIB 29160415244, Veselišće 10, 10000 Zagreb</item>
    </izvorni_sadrzaj>
    <derivirana_varijabla naziv="DomainObject.Predmet.ProtuStrankaListFormatedWithAdressOIB_1">
      <item>ELLS GROUP d.o.o., OIB 29160415244, Veselišće 10, 10000 Zagreb</item>
    </derivirana_varijabla>
  </DomainObject.Predmet.ProtuStrankaListFormatedWithAdressOIB>
  <DomainObject.Predmet.ProtuStrankaListNazivFormated>
    <izvorni_sadrzaj>
      <item>ELLS GROUP d.o.o.</item>
    </izvorni_sadrzaj>
    <derivirana_varijabla naziv="DomainObject.Predmet.ProtuStrankaListNazivFormated_1">
      <item>ELLS GROUP d.o.o.</item>
    </derivirana_varijabla>
  </DomainObject.Predmet.ProtuStrankaListNazivFormated>
  <DomainObject.Predmet.ProtuStrankaListNazivFormatedOIB>
    <izvorni_sadrzaj>
      <item>ELLS GROUP d.o.o., OIB 29160415244</item>
    </izvorni_sadrzaj>
    <derivirana_varijabla naziv="DomainObject.Predmet.ProtuStrankaListNazivFormatedOIB_1">
      <item>ELLS GROUP d.o.o., OIB 29160415244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ELLS GROUP d.o.o.</izvorni_sadrzaj>
    <derivirana_varijabla naziv="DomainObject.Predmet.ProtustrankaIDrugi_1">ELLS GROUP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ELLS GROUP d.o.o., OIB 29160415244, Veselišće 10, 10000 Zagreb</izvorni_sadrzaj>
    <derivirana_varijabla naziv="DomainObject.Predmet.ProtustrankaIDrugiAdressOIB_1">ELLS GROUP d.o.o., OIB 29160415244, Veselišće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ELLS GROUP d.o.o.</item>
    </izvorni_sadrzaj>
    <derivirana_varijabla naziv="DomainObject.Predmet.SudioniciListNaziv_1">
      <item>FINA Regionalni centar Zagreb</item>
      <item>ELLS GROUP d.o.o.</item>
    </derivirana_varijabla>
  </DomainObject.Predmet.SudioniciListNaziv>
  <DomainObject.Predmet.SudioniciListAdressOIB>
    <izvorni_sadrzaj>
      <item>FINA Regionalni centar Zagreb, OIB 85821130368, Trg svibanjskih žrtava 1995. br 1,10000 Zagreb</item>
      <item>ELLS GROUP d.o.o., OIB 29160415244, Veselišće 10,10000 Zagreb</item>
    </izvorni_sadrzaj>
    <derivirana_varijabla naziv="DomainObject.Predmet.SudioniciListAdressOIB_1">
      <item>FINA Regionalni centar Zagreb, OIB 85821130368, Trg svibanjskih žrtava 1995. br 1,10000 Zagreb</item>
      <item>ELLS GROUP d.o.o., OIB 29160415244, Veselišće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29160415244</item>
    </izvorni_sadrzaj>
    <derivirana_varijabla naziv="DomainObject.Predmet.SudioniciListNazivOIB_1">
      <item>, OIB 85821130368</item>
      <item>, OIB 29160415244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926005-0267-4F31-807D-B8DC1304B6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1018</properties:Words>
  <properties:Characters>5428</properties:Characters>
  <properties:Lines>182</properties:Lines>
  <properties:Paragraphs>55</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2017-03-20T13:53:00Z</dcterms:created>
  <dc:creator>nmarkovic</dc:creator>
  <cp:lastModifiedBy>Jadranka Zelić</cp:lastModifiedBy>
  <cp:lastPrinted>2017-03-27T11:07:00Z</cp:lastPrinted>
  <dcterms:modified xmlns:xsi="http://www.w3.org/2001/XMLSchema-instance" xsi:type="dcterms:W3CDTF">2017-03-27T11:07:00Z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5</vt:i4>
  </prop:property>
</prop:Properties>
</file>