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5068D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5068D" w:rsidP="008F5996" w:rsidR="0035068D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5068D" w:rsidP="008F5996" w:rsidR="0035068D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5068D" w:rsidP="008F5996" w:rsidR="0035068D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5068D" w:rsidP="008F5996" w:rsidR="0035068D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5068D" w:rsidP="00EB52C0" w:rsidR="0035068D" w:rsidRPr="00EB52C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ee3ccbe" w14:paraId="ee3ccbe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2F7936">
        <w:rPr>
          <w:rFonts w:hAnsi="Times New Roman" w:ascii="Times New Roman"/>
          <w:sz w:val="24"/>
        </w:rPr>
        <w:t>590/14</w:t>
      </w:r>
      <w:r w:rsidR="00D2419E">
        <w:rPr>
          <w:rFonts w:hAnsi="Times New Roman" w:ascii="Times New Roman"/>
          <w:sz w:val="24"/>
        </w:rPr>
        <w:t>-66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35068D" w:rsidP="0035068D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35068D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</w:p>
    <w:p w:rsidRDefault="005A4811" w:rsidP="005A4811" w:rsidR="005A4811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2F7936" w:rsidRPr="002F7936">
        <w:rPr>
          <w:rFonts w:hAnsi="Times New Roman" w:ascii="Times New Roman"/>
          <w:b/>
          <w:sz w:val="24"/>
        </w:rPr>
        <w:t>RUDAR POSEBNA TRGOVINA d.o.o. – u stečaju</w:t>
      </w:r>
      <w:r w:rsidR="002F7936" w:rsidRPr="002F7936">
        <w:rPr>
          <w:rFonts w:hAnsi="Times New Roman" w:ascii="Times New Roman"/>
          <w:sz w:val="24"/>
        </w:rPr>
        <w:t>, Zagreb, Smičiklasova 23, OIB: 22996889284</w:t>
      </w:r>
      <w:r w:rsidR="002F7936">
        <w:rPr>
          <w:rFonts w:hAnsi="Times New Roman" w:ascii="Times New Roman"/>
          <w:sz w:val="24"/>
        </w:rPr>
        <w:t>, 4. studenoga</w:t>
      </w:r>
      <w:r w:rsidR="002B415D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>2015.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5068D" w:rsidP="00310AAD" w:rsidR="0035068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Na stečajnoj e-Oglasnoj ploči ima se objaviti slijedeći oglas:</w:t>
      </w:r>
    </w:p>
    <w:p w:rsidRDefault="0035068D" w:rsidP="00310AAD" w:rsidR="0035068D">
      <w:pPr>
        <w:rPr>
          <w:rFonts w:hAnsi="Times New Roman" w:ascii="Times New Roman"/>
          <w:sz w:val="24"/>
        </w:rPr>
      </w:pPr>
    </w:p>
    <w:p w:rsidRDefault="0035068D" w:rsidP="0035068D" w:rsidR="002E004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"</w:t>
      </w:r>
      <w:r w:rsidRPr="0035068D">
        <w:rPr>
          <w:rFonts w:cs="Tahoma" w:hAnsi="Times New Roman" w:ascii="Times New Roman"/>
          <w:sz w:val="24"/>
        </w:rPr>
        <w:t xml:space="preserve">Stečajni upravitelj </w:t>
      </w:r>
      <w:r w:rsidR="002E0044">
        <w:rPr>
          <w:rFonts w:cs="Tahoma" w:hAnsi="Times New Roman" w:ascii="Times New Roman"/>
          <w:sz w:val="24"/>
        </w:rPr>
        <w:t>stečajnog dužnika</w:t>
      </w:r>
      <w:r w:rsidR="002F7936">
        <w:rPr>
          <w:rFonts w:cs="Tahoma" w:hAnsi="Times New Roman" w:ascii="Times New Roman"/>
          <w:sz w:val="24"/>
        </w:rPr>
        <w:t xml:space="preserve"> </w:t>
      </w:r>
      <w:r w:rsidR="002F7936" w:rsidRPr="002F7936">
        <w:rPr>
          <w:rFonts w:cs="Tahoma" w:hAnsi="Times New Roman" w:ascii="Times New Roman"/>
          <w:b/>
          <w:sz w:val="24"/>
        </w:rPr>
        <w:t>RUDAR POSEBNA TRGOVINA d.o.o. – u stečaju</w:t>
      </w:r>
      <w:r w:rsidR="002F7936" w:rsidRPr="002F7936">
        <w:rPr>
          <w:rFonts w:cs="Tahoma" w:hAnsi="Times New Roman" w:ascii="Times New Roman"/>
          <w:sz w:val="24"/>
        </w:rPr>
        <w:t>, Zagreb, Smičiklasova 23, OIB: 22996889284</w:t>
      </w:r>
      <w:r w:rsidR="002F7936">
        <w:rPr>
          <w:rFonts w:cs="Tahoma" w:hAnsi="Times New Roman" w:ascii="Times New Roman"/>
          <w:sz w:val="24"/>
        </w:rPr>
        <w:t xml:space="preserve">, </w:t>
      </w:r>
      <w:r w:rsidRPr="0035068D">
        <w:rPr>
          <w:rFonts w:cs="Tahoma" w:hAnsi="Times New Roman" w:ascii="Times New Roman"/>
          <w:sz w:val="24"/>
        </w:rPr>
        <w:t xml:space="preserve">sukladno čl. 184. </w:t>
      </w:r>
      <w:r w:rsidR="00E135A1" w:rsidRPr="00E135A1">
        <w:rPr>
          <w:rFonts w:cs="Tahoma" w:hAnsi="Times New Roman" w:ascii="Times New Roman"/>
          <w:sz w:val="24"/>
        </w:rPr>
        <w:t>Stečajnog zakona (NN 44/96, 29/99, 129/00, 123/03, 82/06, 116/10, 25/12, 133/12 i 45/13 – odluka Ustavnog suda</w:t>
      </w:r>
      <w:r w:rsidR="00E135A1">
        <w:rPr>
          <w:rFonts w:cs="Tahoma" w:hAnsi="Times New Roman" w:ascii="Times New Roman"/>
          <w:sz w:val="24"/>
        </w:rPr>
        <w:t>; nastavno: SZ</w:t>
      </w:r>
      <w:r w:rsidR="00E135A1" w:rsidRPr="00E135A1">
        <w:rPr>
          <w:rFonts w:cs="Tahoma" w:hAnsi="Times New Roman" w:ascii="Times New Roman"/>
          <w:sz w:val="24"/>
        </w:rPr>
        <w:t>)</w:t>
      </w:r>
      <w:r w:rsidR="00E135A1">
        <w:rPr>
          <w:rFonts w:cs="Tahoma" w:hAnsi="Times New Roman" w:ascii="Times New Roman"/>
          <w:sz w:val="24"/>
        </w:rPr>
        <w:t>, na temelju suglasnost stečajnog suda posl. broj</w:t>
      </w:r>
      <w:r w:rsidR="002F7936">
        <w:rPr>
          <w:rFonts w:cs="Tahoma" w:hAnsi="Times New Roman" w:ascii="Times New Roman"/>
          <w:sz w:val="24"/>
        </w:rPr>
        <w:t xml:space="preserve"> St-590/14 od 4 studenoga 2015.</w:t>
      </w:r>
      <w:r w:rsidR="00E135A1">
        <w:rPr>
          <w:rFonts w:cs="Tahoma" w:hAnsi="Times New Roman" w:ascii="Times New Roman"/>
          <w:sz w:val="24"/>
        </w:rPr>
        <w:t xml:space="preserve"> </w:t>
      </w:r>
      <w:r w:rsidRPr="0035068D">
        <w:rPr>
          <w:rFonts w:cs="Tahoma" w:hAnsi="Times New Roman" w:ascii="Times New Roman"/>
          <w:sz w:val="24"/>
        </w:rPr>
        <w:t xml:space="preserve">objavljuje </w:t>
      </w:r>
    </w:p>
    <w:p w:rsidRDefault="002E0044" w:rsidP="002E0044" w:rsidR="002E0044">
      <w:pPr>
        <w:jc w:val="center"/>
        <w:rPr>
          <w:rFonts w:cs="Tahoma" w:hAnsi="Times New Roman" w:ascii="Times New Roman"/>
          <w:sz w:val="24"/>
        </w:rPr>
      </w:pPr>
      <w:r w:rsidRPr="002E0044">
        <w:rPr>
          <w:rFonts w:cs="Tahoma" w:hAnsi="Times New Roman" w:ascii="Times New Roman"/>
          <w:b/>
          <w:sz w:val="24"/>
        </w:rPr>
        <w:t>O</w:t>
      </w:r>
      <w:r>
        <w:rPr>
          <w:rFonts w:cs="Tahoma" w:hAnsi="Times New Roman" w:ascii="Times New Roman"/>
          <w:b/>
          <w:sz w:val="24"/>
        </w:rPr>
        <w:t xml:space="preserve"> </w:t>
      </w:r>
      <w:r w:rsidRPr="002E0044">
        <w:rPr>
          <w:rFonts w:cs="Tahoma" w:hAnsi="Times New Roman" w:ascii="Times New Roman"/>
          <w:b/>
          <w:sz w:val="24"/>
        </w:rPr>
        <w:t>G</w:t>
      </w:r>
      <w:r>
        <w:rPr>
          <w:rFonts w:cs="Tahoma" w:hAnsi="Times New Roman" w:ascii="Times New Roman"/>
          <w:b/>
          <w:sz w:val="24"/>
        </w:rPr>
        <w:t xml:space="preserve"> </w:t>
      </w:r>
      <w:r w:rsidRPr="002E0044">
        <w:rPr>
          <w:rFonts w:cs="Tahoma" w:hAnsi="Times New Roman" w:ascii="Times New Roman"/>
          <w:b/>
          <w:sz w:val="24"/>
        </w:rPr>
        <w:t>L</w:t>
      </w:r>
      <w:r>
        <w:rPr>
          <w:rFonts w:cs="Tahoma" w:hAnsi="Times New Roman" w:ascii="Times New Roman"/>
          <w:b/>
          <w:sz w:val="24"/>
        </w:rPr>
        <w:t xml:space="preserve"> </w:t>
      </w:r>
      <w:r w:rsidRPr="002E0044">
        <w:rPr>
          <w:rFonts w:cs="Tahoma" w:hAnsi="Times New Roman" w:ascii="Times New Roman"/>
          <w:b/>
          <w:sz w:val="24"/>
        </w:rPr>
        <w:t>A</w:t>
      </w:r>
      <w:r>
        <w:rPr>
          <w:rFonts w:cs="Tahoma" w:hAnsi="Times New Roman" w:ascii="Times New Roman"/>
          <w:b/>
          <w:sz w:val="24"/>
        </w:rPr>
        <w:t xml:space="preserve"> </w:t>
      </w:r>
      <w:r w:rsidRPr="002E0044">
        <w:rPr>
          <w:rFonts w:cs="Tahoma" w:hAnsi="Times New Roman" w:ascii="Times New Roman"/>
          <w:b/>
          <w:sz w:val="24"/>
        </w:rPr>
        <w:t>S</w:t>
      </w:r>
    </w:p>
    <w:p w:rsidRDefault="0035068D" w:rsidP="002E0044" w:rsidR="0035068D">
      <w:pPr>
        <w:jc w:val="center"/>
        <w:rPr>
          <w:rFonts w:cs="Tahoma" w:hAnsi="Times New Roman" w:ascii="Times New Roman"/>
          <w:sz w:val="24"/>
        </w:rPr>
      </w:pPr>
      <w:r w:rsidRPr="0035068D">
        <w:rPr>
          <w:rFonts w:cs="Tahoma" w:hAnsi="Times New Roman" w:ascii="Times New Roman"/>
          <w:sz w:val="24"/>
        </w:rPr>
        <w:t xml:space="preserve">o </w:t>
      </w:r>
      <w:r w:rsidR="002E0044">
        <w:rPr>
          <w:rFonts w:cs="Tahoma" w:hAnsi="Times New Roman" w:ascii="Times New Roman"/>
          <w:sz w:val="24"/>
        </w:rPr>
        <w:t xml:space="preserve">provedbi </w:t>
      </w:r>
      <w:r w:rsidR="00E135A1">
        <w:rPr>
          <w:rFonts w:cs="Tahoma" w:hAnsi="Times New Roman" w:ascii="Times New Roman"/>
          <w:sz w:val="24"/>
        </w:rPr>
        <w:t>1</w:t>
      </w:r>
      <w:r w:rsidRPr="0035068D">
        <w:rPr>
          <w:rFonts w:cs="Tahoma" w:hAnsi="Times New Roman" w:ascii="Times New Roman"/>
          <w:sz w:val="24"/>
        </w:rPr>
        <w:t>. djelomične diobe</w:t>
      </w:r>
    </w:p>
    <w:p w:rsidRDefault="0035068D" w:rsidP="0035068D" w:rsidR="0035068D" w:rsidRPr="0035068D">
      <w:pPr>
        <w:rPr>
          <w:rFonts w:cs="Tahoma" w:hAnsi="Times New Roman" w:ascii="Times New Roman"/>
          <w:sz w:val="24"/>
        </w:rPr>
      </w:pPr>
    </w:p>
    <w:p w:rsidRDefault="0035068D" w:rsidP="0035068D" w:rsidR="0035068D" w:rsidRPr="0035068D">
      <w:pPr>
        <w:rPr>
          <w:rFonts w:cs="Tahoma" w:hAnsi="Times New Roman" w:ascii="Times New Roman"/>
          <w:sz w:val="24"/>
        </w:rPr>
      </w:pPr>
      <w:r w:rsidRPr="0035068D">
        <w:rPr>
          <w:rFonts w:cs="Tahoma" w:hAnsi="Times New Roman" w:ascii="Times New Roman"/>
          <w:sz w:val="24"/>
        </w:rPr>
        <w:t xml:space="preserve">1. </w:t>
      </w:r>
      <w:r w:rsidR="00E135A1">
        <w:rPr>
          <w:rFonts w:cs="Tahoma" w:hAnsi="Times New Roman" w:ascii="Times New Roman"/>
          <w:sz w:val="24"/>
        </w:rPr>
        <w:t xml:space="preserve">Iznos tražbina </w:t>
      </w:r>
      <w:r w:rsidRPr="0035068D">
        <w:rPr>
          <w:rFonts w:cs="Tahoma" w:hAnsi="Times New Roman" w:ascii="Times New Roman"/>
          <w:sz w:val="24"/>
        </w:rPr>
        <w:t>koje se uzimaju u obzir pri ovoj diobi</w:t>
      </w:r>
      <w:r w:rsidR="00E135A1">
        <w:rPr>
          <w:rFonts w:cs="Tahoma" w:hAnsi="Times New Roman" w:ascii="Times New Roman"/>
          <w:sz w:val="24"/>
        </w:rPr>
        <w:t xml:space="preserve">: </w:t>
      </w:r>
      <w:r w:rsidR="002F7936" w:rsidRPr="002F7936">
        <w:rPr>
          <w:rFonts w:cs="Tahoma" w:hAnsi="Times New Roman" w:ascii="Times New Roman"/>
          <w:bCs/>
          <w:sz w:val="24"/>
        </w:rPr>
        <w:t>659.577,19 kn</w:t>
      </w:r>
    </w:p>
    <w:p w:rsidRDefault="0035068D" w:rsidP="0035068D" w:rsidR="0035068D" w:rsidRPr="0035068D">
      <w:pPr>
        <w:rPr>
          <w:rFonts w:cs="Tahoma" w:hAnsi="Times New Roman" w:ascii="Times New Roman"/>
          <w:sz w:val="24"/>
        </w:rPr>
      </w:pPr>
      <w:r w:rsidRPr="0035068D">
        <w:rPr>
          <w:rFonts w:cs="Tahoma" w:hAnsi="Times New Roman" w:ascii="Times New Roman"/>
          <w:sz w:val="24"/>
        </w:rPr>
        <w:t>2. Raspoloživi iznos za diobu</w:t>
      </w:r>
      <w:r w:rsidR="00E135A1">
        <w:rPr>
          <w:rFonts w:cs="Tahoma" w:hAnsi="Times New Roman" w:ascii="Times New Roman"/>
          <w:sz w:val="24"/>
        </w:rPr>
        <w:t xml:space="preserve">: </w:t>
      </w:r>
      <w:r w:rsidR="002F7936" w:rsidRPr="002F7936">
        <w:rPr>
          <w:rFonts w:cs="Tahoma" w:hAnsi="Times New Roman" w:ascii="Times New Roman"/>
          <w:bCs/>
          <w:sz w:val="24"/>
        </w:rPr>
        <w:t>659.577,19 kn</w:t>
      </w:r>
      <w:r w:rsidRPr="0035068D">
        <w:rPr>
          <w:rFonts w:cs="Tahoma" w:hAnsi="Times New Roman" w:ascii="Times New Roman"/>
          <w:sz w:val="24"/>
        </w:rPr>
        <w:t xml:space="preserve"> </w:t>
      </w:r>
    </w:p>
    <w:p w:rsidRDefault="0035068D" w:rsidP="0035068D" w:rsidR="0035068D" w:rsidRPr="0035068D">
      <w:pPr>
        <w:rPr>
          <w:rFonts w:cs="Tahoma" w:hAnsi="Times New Roman" w:ascii="Times New Roman"/>
          <w:sz w:val="24"/>
        </w:rPr>
      </w:pPr>
      <w:r w:rsidRPr="0035068D">
        <w:rPr>
          <w:rFonts w:cs="Tahoma" w:hAnsi="Times New Roman" w:ascii="Times New Roman"/>
          <w:sz w:val="24"/>
        </w:rPr>
        <w:t xml:space="preserve">3. Postotak namirenja: </w:t>
      </w:r>
      <w:r w:rsidR="002F7936">
        <w:rPr>
          <w:rFonts w:cs="Tahoma" w:hAnsi="Times New Roman" w:ascii="Times New Roman"/>
          <w:sz w:val="24"/>
        </w:rPr>
        <w:t>100%</w:t>
      </w:r>
    </w:p>
    <w:p w:rsidRDefault="0035068D" w:rsidP="0035068D" w:rsidR="0035068D">
      <w:pPr>
        <w:rPr>
          <w:rFonts w:cs="Tahoma" w:hAnsi="Times New Roman" w:ascii="Times New Roman"/>
          <w:sz w:val="24"/>
        </w:rPr>
      </w:pPr>
      <w:r w:rsidRPr="0035068D">
        <w:rPr>
          <w:rFonts w:cs="Tahoma" w:hAnsi="Times New Roman" w:ascii="Times New Roman"/>
          <w:sz w:val="24"/>
        </w:rPr>
        <w:t xml:space="preserve">4. Popis tražbina </w:t>
      </w:r>
      <w:r w:rsidR="002F7936">
        <w:rPr>
          <w:rFonts w:cs="Tahoma" w:hAnsi="Times New Roman" w:ascii="Times New Roman"/>
          <w:sz w:val="24"/>
        </w:rPr>
        <w:t xml:space="preserve">koje se namiruju ovom diobom </w:t>
      </w:r>
      <w:r w:rsidRPr="0035068D">
        <w:rPr>
          <w:rFonts w:cs="Tahoma" w:hAnsi="Times New Roman" w:ascii="Times New Roman"/>
          <w:sz w:val="24"/>
        </w:rPr>
        <w:t>izložen je u pisarnici stečajnog su</w:t>
      </w:r>
      <w:r w:rsidR="00E135A1">
        <w:rPr>
          <w:rFonts w:cs="Tahoma" w:hAnsi="Times New Roman" w:ascii="Times New Roman"/>
          <w:sz w:val="24"/>
        </w:rPr>
        <w:t>da</w:t>
      </w:r>
      <w:r w:rsidRPr="0035068D">
        <w:rPr>
          <w:rFonts w:cs="Tahoma" w:hAnsi="Times New Roman" w:ascii="Times New Roman"/>
          <w:sz w:val="24"/>
        </w:rPr>
        <w:t>.</w:t>
      </w:r>
    </w:p>
    <w:p w:rsidRDefault="0035068D" w:rsidP="0035068D" w:rsidR="0035068D" w:rsidRPr="0035068D">
      <w:pPr>
        <w:rPr>
          <w:rFonts w:cs="Tahoma" w:hAnsi="Times New Roman" w:ascii="Times New Roman"/>
          <w:sz w:val="24"/>
        </w:rPr>
      </w:pPr>
    </w:p>
    <w:p w:rsidRDefault="00E135A1" w:rsidP="0035068D" w:rsidR="0035068D" w:rsidRPr="0035068D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Pouka o pravnom lijeku:</w:t>
      </w:r>
    </w:p>
    <w:p w:rsidRDefault="0035068D" w:rsidP="0035068D" w:rsidR="0035068D" w:rsidRPr="0035068D">
      <w:pPr>
        <w:rPr>
          <w:rFonts w:cs="Tahoma" w:hAnsi="Times New Roman" w:ascii="Times New Roman"/>
          <w:sz w:val="24"/>
        </w:rPr>
      </w:pPr>
      <w:r w:rsidRPr="0035068D">
        <w:rPr>
          <w:rFonts w:cs="Tahoma" w:hAnsi="Times New Roman" w:ascii="Times New Roman"/>
          <w:sz w:val="24"/>
        </w:rPr>
        <w:t xml:space="preserve">Prigovor na diobni popis može se </w:t>
      </w:r>
      <w:r w:rsidR="00E135A1">
        <w:rPr>
          <w:rFonts w:cs="Tahoma" w:hAnsi="Times New Roman" w:ascii="Times New Roman"/>
          <w:sz w:val="24"/>
        </w:rPr>
        <w:t xml:space="preserve">podnijeti stečajnom sudu </w:t>
      </w:r>
      <w:r w:rsidRPr="0035068D">
        <w:rPr>
          <w:rFonts w:cs="Tahoma" w:hAnsi="Times New Roman" w:ascii="Times New Roman"/>
          <w:sz w:val="24"/>
        </w:rPr>
        <w:t xml:space="preserve">u roku od </w:t>
      </w:r>
      <w:r w:rsidR="00E135A1">
        <w:rPr>
          <w:rFonts w:cs="Tahoma" w:hAnsi="Times New Roman" w:ascii="Times New Roman"/>
          <w:sz w:val="24"/>
        </w:rPr>
        <w:t>osam</w:t>
      </w:r>
      <w:r w:rsidRPr="0035068D">
        <w:rPr>
          <w:rFonts w:cs="Tahoma" w:hAnsi="Times New Roman" w:ascii="Times New Roman"/>
          <w:sz w:val="24"/>
        </w:rPr>
        <w:t xml:space="preserve"> dana</w:t>
      </w:r>
      <w:r w:rsidR="00E135A1">
        <w:rPr>
          <w:rFonts w:cs="Tahoma" w:hAnsi="Times New Roman" w:ascii="Times New Roman"/>
          <w:sz w:val="24"/>
        </w:rPr>
        <w:t xml:space="preserve"> nakon isteka roka iz članka 185. stavak 1. Stečajnog zakona.</w:t>
      </w:r>
      <w:r>
        <w:rPr>
          <w:rFonts w:cs="Tahoma" w:hAnsi="Times New Roman" w:ascii="Times New Roman"/>
          <w:sz w:val="24"/>
        </w:rPr>
        <w:t>"</w:t>
      </w:r>
    </w:p>
    <w:p w:rsidRDefault="002B415D" w:rsidP="002B415D" w:rsidR="0035068D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>,</w:t>
      </w:r>
      <w:r w:rsidR="002F7936">
        <w:rPr>
          <w:rFonts w:cs="Tahoma" w:hAnsi="Times New Roman" w:ascii="Times New Roman"/>
          <w:sz w:val="24"/>
        </w:rPr>
        <w:t xml:space="preserve"> 4. studenoga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B05C64">
        <w:rPr>
          <w:rFonts w:cs="Tahoma" w:hAnsi="Times New Roman" w:ascii="Times New Roman"/>
          <w:sz w:val="24"/>
        </w:rPr>
        <w:t>2015.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EB52C0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EB52C0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EB52C0" w:rsidP="00310AAD" w:rsidR="00EB52C0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EB52C0" w:rsidP="00310AAD" w:rsidR="00EB52C0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EE5BBA" w:rsidP="00310AAD" w:rsidR="00D4749B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sectPr w:rsidSect="00EA52A1" w:rsidR="00D4749B" w:rsidRPr="00AA075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1C76" w:rsidR="00251C76">
      <w:r>
        <w:separator/>
      </w:r>
    </w:p>
  </w:endnote>
  <w:endnote w:id="0" w:type="continuationSeparator">
    <w:p w:rsidRDefault="00251C76" w:rsidR="00251C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1C76" w:rsidR="00251C76">
      <w:r>
        <w:separator/>
      </w:r>
    </w:p>
  </w:footnote>
  <w:footnote w:id="0" w:type="continuationSeparator">
    <w:p w:rsidRDefault="00251C76" w:rsidR="00251C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EB52C0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2F7936">
      <w:rPr>
        <w:rFonts w:hAnsi="Times New Roman" w:ascii="Times New Roman"/>
        <w:szCs w:val="22"/>
      </w:rPr>
      <w:t>590/14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936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44A86"/>
    <w:rsid w:val="00153260"/>
    <w:rsid w:val="001649A2"/>
    <w:rsid w:val="00164FDA"/>
    <w:rsid w:val="00170A13"/>
    <w:rsid w:val="00177432"/>
    <w:rsid w:val="00177A30"/>
    <w:rsid w:val="001D1D00"/>
    <w:rsid w:val="001E2F88"/>
    <w:rsid w:val="001E575C"/>
    <w:rsid w:val="002109AC"/>
    <w:rsid w:val="002167C5"/>
    <w:rsid w:val="0024113F"/>
    <w:rsid w:val="0024257C"/>
    <w:rsid w:val="00251C76"/>
    <w:rsid w:val="0025704F"/>
    <w:rsid w:val="00296403"/>
    <w:rsid w:val="002A5538"/>
    <w:rsid w:val="002B091E"/>
    <w:rsid w:val="002B2A2A"/>
    <w:rsid w:val="002B415D"/>
    <w:rsid w:val="002C1105"/>
    <w:rsid w:val="002E0044"/>
    <w:rsid w:val="002F2B36"/>
    <w:rsid w:val="002F7936"/>
    <w:rsid w:val="00310AAD"/>
    <w:rsid w:val="00317346"/>
    <w:rsid w:val="00317DF9"/>
    <w:rsid w:val="00327EA7"/>
    <w:rsid w:val="003311E5"/>
    <w:rsid w:val="00334965"/>
    <w:rsid w:val="003362FF"/>
    <w:rsid w:val="00337EE1"/>
    <w:rsid w:val="0035068D"/>
    <w:rsid w:val="00351F30"/>
    <w:rsid w:val="00360318"/>
    <w:rsid w:val="0036625F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182C"/>
    <w:rsid w:val="00462348"/>
    <w:rsid w:val="0046253D"/>
    <w:rsid w:val="00465F0E"/>
    <w:rsid w:val="0047037A"/>
    <w:rsid w:val="0048241B"/>
    <w:rsid w:val="00482439"/>
    <w:rsid w:val="004B38AD"/>
    <w:rsid w:val="004F42DC"/>
    <w:rsid w:val="00504013"/>
    <w:rsid w:val="005054F0"/>
    <w:rsid w:val="00515A6A"/>
    <w:rsid w:val="00525226"/>
    <w:rsid w:val="005419C8"/>
    <w:rsid w:val="00555835"/>
    <w:rsid w:val="005628D8"/>
    <w:rsid w:val="0057341F"/>
    <w:rsid w:val="0057594C"/>
    <w:rsid w:val="005875A0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6F5EEB"/>
    <w:rsid w:val="0070227B"/>
    <w:rsid w:val="007160D0"/>
    <w:rsid w:val="00735E39"/>
    <w:rsid w:val="00736971"/>
    <w:rsid w:val="007664ED"/>
    <w:rsid w:val="00772F21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958F6"/>
    <w:rsid w:val="008A516D"/>
    <w:rsid w:val="008B1941"/>
    <w:rsid w:val="008B1BEC"/>
    <w:rsid w:val="008B6BCE"/>
    <w:rsid w:val="008C4232"/>
    <w:rsid w:val="008F7361"/>
    <w:rsid w:val="0095432E"/>
    <w:rsid w:val="00957E52"/>
    <w:rsid w:val="00971D49"/>
    <w:rsid w:val="00973546"/>
    <w:rsid w:val="00973A70"/>
    <w:rsid w:val="0099519D"/>
    <w:rsid w:val="009A0FF6"/>
    <w:rsid w:val="009B1EE2"/>
    <w:rsid w:val="009C364E"/>
    <w:rsid w:val="009F6435"/>
    <w:rsid w:val="009F6D59"/>
    <w:rsid w:val="00A0057F"/>
    <w:rsid w:val="00A23DC2"/>
    <w:rsid w:val="00A25446"/>
    <w:rsid w:val="00A62482"/>
    <w:rsid w:val="00A74130"/>
    <w:rsid w:val="00AA0757"/>
    <w:rsid w:val="00AB0009"/>
    <w:rsid w:val="00AB05F6"/>
    <w:rsid w:val="00AB1309"/>
    <w:rsid w:val="00AC1C3F"/>
    <w:rsid w:val="00AC30C2"/>
    <w:rsid w:val="00AD6D46"/>
    <w:rsid w:val="00B05C64"/>
    <w:rsid w:val="00B12EF9"/>
    <w:rsid w:val="00B334BE"/>
    <w:rsid w:val="00B36118"/>
    <w:rsid w:val="00B364CB"/>
    <w:rsid w:val="00B43F06"/>
    <w:rsid w:val="00B52117"/>
    <w:rsid w:val="00B5633F"/>
    <w:rsid w:val="00B638E0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2419E"/>
    <w:rsid w:val="00D4749B"/>
    <w:rsid w:val="00D54DB0"/>
    <w:rsid w:val="00D656FA"/>
    <w:rsid w:val="00DA1E5F"/>
    <w:rsid w:val="00DB5644"/>
    <w:rsid w:val="00DE3115"/>
    <w:rsid w:val="00E066CE"/>
    <w:rsid w:val="00E076E3"/>
    <w:rsid w:val="00E10E99"/>
    <w:rsid w:val="00E135A1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2EEC"/>
    <w:rsid w:val="00EA52A1"/>
    <w:rsid w:val="00EB52C0"/>
    <w:rsid w:val="00EE3CD2"/>
    <w:rsid w:val="00EE3F70"/>
    <w:rsid w:val="00EE5166"/>
    <w:rsid w:val="00EE5BBA"/>
    <w:rsid w:val="00EF42C0"/>
    <w:rsid w:val="00EF42CF"/>
    <w:rsid w:val="00EF5411"/>
    <w:rsid w:val="00EF7B6B"/>
    <w:rsid w:val="00F04195"/>
    <w:rsid w:val="00F138B3"/>
    <w:rsid w:val="00F14B88"/>
    <w:rsid w:val="00F35635"/>
    <w:rsid w:val="00F478FA"/>
    <w:rsid w:val="00F61A18"/>
    <w:rsid w:val="00F81105"/>
    <w:rsid w:val="00F86FD0"/>
    <w:rsid w:val="00FC616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1649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9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9A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9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9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1649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9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9A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9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9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6445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9121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665553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St-590/2014-66</izvorni_sadrzaj>
    <derivirana_varijabla naziv="DomainObject.Oznaka_1">St-590/2014-66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2014.</izvorni_sadrzaj>
    <derivirana_varijabla naziv="DomainObject.Predmet.DatumOsnivanja_1">19.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St-590/2014</izvorni_sadrzaj>
    <derivirana_varijabla naziv="DomainObject.Predmet.OznakaBroj_1">St-590/2014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RUDAR POSEBNA TRGOVINA trgovina i usluge d.o.o.</izvorni_sadrzaj>
    <derivirana_varijabla naziv="DomainObject.Predmet.ProtustrankaFormated_1">  RUDAR POSEBNA TRGOVINA trgovina i usluge d.o.o.</derivirana_varijabla>
  </DomainObject.Predmet.ProtustrankaFormated>
  <DomainObject.Predmet.ProtustrankaFormatedOIB>
    <izvorni_sadrzaj>  RUDAR POSEBNA TRGOVINA trgovina i usluge d.o.o., OIB 22996889284</izvorni_sadrzaj>
    <derivirana_varijabla naziv="DomainObject.Predmet.ProtustrankaFormatedOIB_1">  RUDAR POSEBNA TRGOVINA trgovina i usluge d.o.o., OIB 22996889284</derivirana_varijabla>
  </DomainObject.Predmet.ProtustrankaFormatedOIB>
  <DomainObject.Predmet.ProtustrankaFormatedWithAdress>
    <izvorni_sadrzaj> RUDAR POSEBNA TRGOVINA trgovina i usluge d.o.o., Smičiklasova 23, 10000 Zagreb</izvorni_sadrzaj>
    <derivirana_varijabla naziv="DomainObject.Predmet.ProtustrankaFormatedWithAdress_1"> RUDAR POSEBNA TRGOVINA trgovina i usluge d.o.o., Smičiklasova 23, 10000 Zagreb</derivirana_varijabla>
  </DomainObject.Predmet.ProtustrankaFormatedWithAdress>
  <DomainObject.Predmet.ProtustrankaFormatedWithAdressOIB>
    <izvorni_sadrzaj> RUDAR POSEBNA TRGOVINA trgovina i usluge d.o.o., OIB 22996889284, Smičiklasova 23, 10000 Zagreb</izvorni_sadrzaj>
    <derivirana_varijabla naziv="DomainObject.Predmet.ProtustrankaFormatedWithAdressOIB_1"> RUDAR POSEBNA TRGOVINA trgovina i usluge d.o.o., OIB 22996889284, Smičiklasova 23, 10000 Zagreb</derivirana_varijabla>
  </DomainObject.Predmet.ProtustrankaFormatedWithAdressOIB>
  <DomainObject.Predmet.ProtustrankaWithAdress>
    <izvorni_sadrzaj>RUDAR POSEBNA TRGOVINA trgovina i usluge d.o.o. Smičiklasova 23, 10000 Zagreb</izvorni_sadrzaj>
    <derivirana_varijabla naziv="DomainObject.Predmet.ProtustrankaWithAdress_1">RUDAR POSEBNA TRGOVINA trgovina i usluge d.o.o. Smičiklasova 23, 10000 Zagreb</derivirana_varijabla>
  </DomainObject.Predmet.ProtustrankaWithAdress>
  <DomainObject.Predmet.ProtustrankaWithAdressOIB>
    <izvorni_sadrzaj>RUDAR POSEBNA TRGOVINA trgovina i usluge d.o.o., OIB 22996889284, Smičiklasova 23, 10000 Zagreb</izvorni_sadrzaj>
    <derivirana_varijabla naziv="DomainObject.Predmet.ProtustrankaWithAdressOIB_1">RUDAR POSEBNA TRGOVINA trgovina i usluge d.o.o., OIB 22996889284, Smičiklasova 23, 10000 Zagreb</derivirana_varijabla>
  </DomainObject.Predmet.ProtustrankaWithAdressOIB>
  <DomainObject.Predmet.ProtustrankaNazivFormated>
    <izvorni_sadrzaj>RUDAR POSEBNA TRGOVINA trgovina i usluge d.o.o.</izvorni_sadrzaj>
    <derivirana_varijabla naziv="DomainObject.Predmet.ProtustrankaNazivFormated_1">RUDAR POSEBNA TRGOVINA trgovina i usluge d.o.o.</derivirana_varijabla>
  </DomainObject.Predmet.ProtustrankaNazivFormated>
  <DomainObject.Predmet.ProtustrankaNazivFormatedOIB>
    <izvorni_sadrzaj>RUDAR POSEBNA TRGOVINA trgovina i usluge d.o.o., OIB 22996889284</izvorni_sadrzaj>
    <derivirana_varijabla naziv="DomainObject.Predmet.ProtustrankaNazivFormatedOIB_1">RUDAR POSEBNA TRGOVINA trgovina i usluge d.o.o., OIB 22996889284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Kovač; NAŠICE CEMENT; CROATIAŠPED d.d.; ZAGREBAČKI HOLDING; LAGERMAX  AED; AGIT d.o.o.; ODVJETNIK MARKO KRPAN; HRVATSKE AUTOCESTE d.o.o.; HRVATSKA RADIO TELEVIZIJA</izvorni_sadrzaj>
    <derivirana_varijabla naziv="DomainObject.Predmet.StrankaFormated_1">  Josip Kovač; NAŠICE CEMENT; CROATIAŠPED d.d.; ZAGREBAČKI HOLDING; LAGERMAX  AED; AGIT d.o.o.; ODVJETNIK MARKO KRPAN; HRVATSKE AUTOCESTE d.o.o.; HRVATSKA RADIO TELEVIZIJA</derivirana_varijabla>
  </DomainObject.Predmet.StrankaFormated>
  <DomainObject.Predmet.StrankaFormatedOIB>
    <izvorni_sadrzaj>  Josip Kovač, OIB 18578130939; NAŠICE CEMENT; CROATIAŠPED d.d.; ZAGREBAČKI HOLDING; LAGERMAX  AED; AGIT d.o.o.; ODVJETNIK MARKO KRPAN; HRVATSKE AUTOCESTE d.o.o.; HRVATSKA RADIO TELEVIZIJA</izvorni_sadrzaj>
    <derivirana_varijabla naziv="DomainObject.Predmet.StrankaFormatedOIB_1">  Josip Kovač, OIB 18578130939; NAŠICE CEMENT; CROATIAŠPED d.d.; ZAGREBAČKI HOLDING; LAGERMAX  AED; AGIT d.o.o.; ODVJETNIK MARKO KRPAN; HRVATSKE AUTOCESTE d.o.o.; HRVATSKA RADIO TELEVIZIJA</derivirana_varijabla>
  </DomainObject.Predmet.StrankaFormatedOIB>
  <DomainObject.Predmet.StrankaFormatedWithAdress>
    <izvorni_sadrzaj> Josip Kovač, Božidara Magovca 39, 10000 Zagreb; NAŠICE CEMENT; CROATIAŠPED d.d.; ZAGREBAČKI HOLDING; LAGERMAX  AED; AGIT d.o.o.; ODVJETNIK MARKO KRPAN; HRVATSKE AUTOCESTE d.o.o.; HRVATSKA RADIO TELEVIZIJA</izvorni_sadrzaj>
    <derivirana_varijabla naziv="DomainObject.Predmet.StrankaFormatedWithAdress_1"> Josip Kovač, Božidara Magovca 39, 10000 Zagreb; NAŠICE CEMENT; CROATIAŠPED d.d.; ZAGREBAČKI HOLDING; LAGERMAX  AED; AGIT d.o.o.; ODVJETNIK MARKO KRPAN; HRVATSKE AUTOCESTE d.o.o.; HRVATSKA RADIO TELEVIZIJA</derivirana_varijabla>
  </DomainObject.Predmet.StrankaFormatedWithAdress>
  <DomainObject.Predmet.StrankaFormatedWithAdressOIB>
    <izvorni_sadrzaj> Josip Kovač, OIB 18578130939, Božidara Magovca 39, 10000 Zagreb; NAŠICE CEMENT; CROATIAŠPED d.d.; ZAGREBAČKI HOLDING; LAGERMAX  AED; AGIT d.o.o.; ODVJETNIK MARKO KRPAN; HRVATSKE AUTOCESTE d.o.o.; HRVATSKA RADIO TELEVIZIJA</izvorni_sadrzaj>
    <derivirana_varijabla naziv="DomainObject.Predmet.StrankaFormatedWithAdressOIB_1"> Josip Kovač, OIB 18578130939, Božidara Magovca 39, 10000 Zagreb; NAŠICE CEMENT; CROATIAŠPED d.d.; ZAGREBAČKI HOLDING; LAGERMAX  AED; AGIT d.o.o.; ODVJETNIK MARKO KRPAN; HRVATSKE AUTOCESTE d.o.o.; HRVATSKA RADIO TELEVIZIJA</derivirana_varijabla>
  </DomainObject.Predmet.StrankaFormatedWithAdressOIB>
  <DomainObject.Predmet.StrankaWithAdress>
    <izvorni_sadrzaj>Josip Kovač Božidara Magovca 39,10000 Zagreb,NAŠICE CEMENT ,CROATIAŠPED d.d. ,ZAGREBAČKI HOLDING ,LAGERMAX  AED ,AGIT d.o.o. ,ODVJETNIK MARKO KRPAN ,HRVATSKE AUTOCESTE d.o.o. ,HRVATSKA RADIO TELEVIZIJA </izvorni_sadrzaj>
    <derivirana_varijabla naziv="DomainObject.Predmet.StrankaWithAdress_1">Josip Kovač Božidara Magovca 39,10000 Zagreb,NAŠICE CEMENT ,CROATIAŠPED d.d. ,ZAGREBAČKI HOLDING ,LAGERMAX  AED ,AGIT d.o.o. ,ODVJETNIK MARKO KRPAN ,HRVATSKE AUTOCESTE d.o.o. ,HRVATSKA RADIO TELEVIZIJA </derivirana_varijabla>
  </DomainObject.Predmet.StrankaWithAdress>
  <DomainObject.Predmet.StrankaWithAdressOIB>
    <izvorni_sadrzaj>Josip Kovač, OIB 18578130939, Božidara Magovca 39,10000 Zagreb,NAŠICE CEMENT,CROATIAŠPED d.d.,ZAGREBAČKI HOLDING,LAGERMAX  AED,AGIT d.o.o.,ODVJETNIK MARKO KRPAN,HRVATSKE AUTOCESTE d.o.o.,HRVATSKA RADIO TELEVIZIJA</izvorni_sadrzaj>
    <derivirana_varijabla naziv="DomainObject.Predmet.StrankaWithAdressOIB_1">Josip Kovač, OIB 18578130939, Božidara Magovca 39,10000 Zagreb,NAŠICE CEMENT,CROATIAŠPED d.d.,ZAGREBAČKI HOLDING,LAGERMAX  AED,AGIT d.o.o.,ODVJETNIK MARKO KRPAN,HRVATSKE AUTOCESTE d.o.o.,HRVATSKA RADIO TELEVIZIJA</derivirana_varijabla>
  </DomainObject.Predmet.StrankaWithAdressOIB>
  <DomainObject.Predmet.StrankaNazivFormated>
    <izvorni_sadrzaj>Josip Kovač,NAŠICE CEMENT,CROATIAŠPED d.d.,ZAGREBAČKI HOLDING,LAGERMAX  AED,AGIT d.o.o.,ODVJETNIK MARKO KRPAN,HRVATSKE AUTOCESTE d.o.o.,HRVATSKA RADIO TELEVIZIJA</izvorni_sadrzaj>
    <derivirana_varijabla naziv="DomainObject.Predmet.StrankaNazivFormated_1">Josip Kovač,NAŠICE CEMENT,CROATIAŠPED d.d.,ZAGREBAČKI HOLDING,LAGERMAX  AED,AGIT d.o.o.,ODVJETNIK MARKO KRPAN,HRVATSKE AUTOCESTE d.o.o.,HRVATSKA RADIO TELEVIZIJA</derivirana_varijabla>
  </DomainObject.Predmet.StrankaNazivFormated>
  <DomainObject.Predmet.StrankaNazivFormatedOIB>
    <izvorni_sadrzaj>Josip Kovač, OIB 18578130939,NAŠICE CEMENT,CROATIAŠPED d.d.,ZAGREBAČKI HOLDING,LAGERMAX  AED,AGIT d.o.o.,ODVJETNIK MARKO KRPAN,HRVATSKE AUTOCESTE d.o.o.,HRVATSKA RADIO TELEVIZIJA</izvorni_sadrzaj>
    <derivirana_varijabla naziv="DomainObject.Predmet.StrankaNazivFormatedOIB_1">Josip Kovač, OIB 18578130939,NAŠICE CEMENT,CROATIAŠPED d.d.,ZAGREBAČKI HOLDING,LAGERMAX  AED,AGIT d.o.o.,ODVJETNIK MARKO KRPAN,HRVATSKE AUTOCESTE d.o.o.,HRVATSKA RADIO TELEVIZIJA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Josip Kovač</item>
      <item>NAŠICE CEMENT</item>
      <item>CROATIAŠPED d.d.</item>
      <item>ZAGREBAČKI HOLDING</item>
      <item>LAGERMAX  AED</item>
      <item>AGIT d.o.o.</item>
      <item>ODVJETNIK MARKO KRPAN</item>
      <item>HRVATSKE AUTOCESTE d.o.o.</item>
      <item>HRVATSKA RADIO TELEVIZIJA</item>
    </izvorni_sadrzaj>
    <derivirana_varijabla naziv="DomainObject.Predmet.StrankaListFormated_1">
      <item>Josip Kovač</item>
      <item>NAŠICE CEMENT</item>
      <item>CROATIAŠPED d.d.</item>
      <item>ZAGREBAČKI HOLDING</item>
      <item>LAGERMAX  AED</item>
      <item>AGIT d.o.o.</item>
      <item>ODVJETNIK MARKO KRPAN</item>
      <item>HRVATSKE AUTOCESTE d.o.o.</item>
      <item>HRVATSKA RADIO TELEVIZIJA</item>
    </derivirana_varijabla>
  </DomainObject.Predmet.StrankaListFormated>
  <DomainObject.Predmet.StrankaListFormatedOIB>
    <izvorni_sadrzaj>
      <item>Josip Kovač, OIB 18578130939</item>
      <item>NAŠICE CEMENT</item>
      <item>CROATIAŠPED d.d.</item>
      <item>ZAGREBAČKI HOLDING</item>
      <item>LAGERMAX  AED</item>
      <item>AGIT d.o.o.</item>
      <item>ODVJETNIK MARKO KRPAN</item>
      <item>HRVATSKE AUTOCESTE d.o.o.</item>
      <item>HRVATSKA RADIO TELEVIZIJA</item>
    </izvorni_sadrzaj>
    <derivirana_varijabla naziv="DomainObject.Predmet.StrankaListFormatedOIB_1">
      <item>Josip Kovač, OIB 18578130939</item>
      <item>NAŠICE CEMENT</item>
      <item>CROATIAŠPED d.d.</item>
      <item>ZAGREBAČKI HOLDING</item>
      <item>LAGERMAX  AED</item>
      <item>AGIT d.o.o.</item>
      <item>ODVJETNIK MARKO KRPAN</item>
      <item>HRVATSKE AUTOCESTE d.o.o.</item>
      <item>HRVATSKA RADIO TELEVIZIJA</item>
    </derivirana_varijabla>
  </DomainObject.Predmet.StrankaListFormatedOIB>
  <DomainObject.Predmet.StrankaListFormatedWithAdress>
    <izvorni_sadrzaj>
      <item>Josip Kovač, Božidara Magovca 39, 10000 Zagreb</item>
      <item>NAŠICE CEMENT</item>
      <item>CROATIAŠPED d.d.</item>
      <item>ZAGREBAČKI HOLDING</item>
      <item>LAGERMAX  AED</item>
      <item>AGIT d.o.o.</item>
      <item>ODVJETNIK MARKO KRPAN</item>
      <item>HRVATSKE AUTOCESTE d.o.o.</item>
      <item>HRVATSKA RADIO TELEVIZIJA</item>
    </izvorni_sadrzaj>
    <derivirana_varijabla naziv="DomainObject.Predmet.StrankaListFormatedWithAdress_1">
      <item>Josip Kovač, Božidara Magovca 39, 10000 Zagreb</item>
      <item>NAŠICE CEMENT</item>
      <item>CROATIAŠPED d.d.</item>
      <item>ZAGREBAČKI HOLDING</item>
      <item>LAGERMAX  AED</item>
      <item>AGIT d.o.o.</item>
      <item>ODVJETNIK MARKO KRPAN</item>
      <item>HRVATSKE AUTOCESTE d.o.o.</item>
      <item>HRVATSKA RADIO TELEVIZIJA</item>
    </derivirana_varijabla>
  </DomainObject.Predmet.StrankaListFormatedWithAdress>
  <DomainObject.Predmet.StrankaListFormatedWithAdressOIB>
    <izvorni_sadrzaj>
      <item>Josip Kovač, OIB 18578130939, Božidara Magovca 39, 10000 Zagreb</item>
      <item>NAŠICE CEMENT</item>
      <item>CROATIAŠPED d.d.</item>
      <item>ZAGREBAČKI HOLDING</item>
      <item>LAGERMAX  AED</item>
      <item>AGIT d.o.o.</item>
      <item>ODVJETNIK MARKO KRPAN</item>
      <item>HRVATSKE AUTOCESTE d.o.o.</item>
      <item>HRVATSKA RADIO TELEVIZIJA</item>
    </izvorni_sadrzaj>
    <derivirana_varijabla naziv="DomainObject.Predmet.StrankaListFormatedWithAdressOIB_1">
      <item>Josip Kovač, OIB 18578130939, Božidara Magovca 39, 10000 Zagreb</item>
      <item>NAŠICE CEMENT</item>
      <item>CROATIAŠPED d.d.</item>
      <item>ZAGREBAČKI HOLDING</item>
      <item>LAGERMAX  AED</item>
      <item>AGIT d.o.o.</item>
      <item>ODVJETNIK MARKO KRPAN</item>
      <item>HRVATSKE AUTOCESTE d.o.o.</item>
      <item>HRVATSKA RADIO TELEVIZIJA</item>
    </derivirana_varijabla>
  </DomainObject.Predmet.StrankaListFormatedWithAdressOIB>
  <DomainObject.Predmet.StrankaListNazivFormated>
    <izvorni_sadrzaj>
      <item>Josip Kovač</item>
      <item>NAŠICE CEMENT</item>
      <item>CROATIAŠPED d.d.</item>
      <item>ZAGREBAČKI HOLDING</item>
      <item>LAGERMAX  AED</item>
      <item>AGIT d.o.o.</item>
      <item>ODVJETNIK MARKO KRPAN</item>
      <item>HRVATSKE AUTOCESTE d.o.o.</item>
      <item>HRVATSKA RADIO TELEVIZIJA</item>
    </izvorni_sadrzaj>
    <derivirana_varijabla naziv="DomainObject.Predmet.StrankaListNazivFormated_1">
      <item>Josip Kovač</item>
      <item>NAŠICE CEMENT</item>
      <item>CROATIAŠPED d.d.</item>
      <item>ZAGREBAČKI HOLDING</item>
      <item>LAGERMAX  AED</item>
      <item>AGIT d.o.o.</item>
      <item>ODVJETNIK MARKO KRPAN</item>
      <item>HRVATSKE AUTOCESTE d.o.o.</item>
      <item>HRVATSKA RADIO TELEVIZIJA</item>
    </derivirana_varijabla>
  </DomainObject.Predmet.StrankaListNazivFormated>
  <DomainObject.Predmet.StrankaListNazivFormatedOIB>
    <izvorni_sadrzaj>
      <item>Josip Kovač, OIB 18578130939</item>
      <item>NAŠICE CEMENT</item>
      <item>CROATIAŠPED d.d.</item>
      <item>ZAGREBAČKI HOLDING</item>
      <item>LAGERMAX  AED</item>
      <item>AGIT d.o.o.</item>
      <item>ODVJETNIK MARKO KRPAN</item>
      <item>HRVATSKE AUTOCESTE d.o.o.</item>
      <item>HRVATSKA RADIO TELEVIZIJA</item>
    </izvorni_sadrzaj>
    <derivirana_varijabla naziv="DomainObject.Predmet.StrankaListNazivFormatedOIB_1">
      <item>Josip Kovač, OIB 18578130939</item>
      <item>NAŠICE CEMENT</item>
      <item>CROATIAŠPED d.d.</item>
      <item>ZAGREBAČKI HOLDING</item>
      <item>LAGERMAX  AED</item>
      <item>AGIT d.o.o.</item>
      <item>ODVJETNIK MARKO KRPAN</item>
      <item>HRVATSKE AUTOCESTE d.o.o.</item>
      <item>HRVATSKA RADIO TELEVIZIJA</item>
    </derivirana_varijabla>
  </DomainObject.Predmet.StrankaListNazivFormatedOIB>
  <DomainObject.Predmet.ProtuStrankaListFormated>
    <izvorni_sadrzaj>
      <item>RUDAR POSEBNA TRGOVINA trgovina i usluge d.o.o.</item>
    </izvorni_sadrzaj>
    <derivirana_varijabla naziv="DomainObject.Predmet.ProtuStrankaListFormated_1">
      <item>RUDAR POSEBNA TRGOVINA trgovina i usluge d.o.o.</item>
    </derivirana_varijabla>
  </DomainObject.Predmet.ProtuStrankaListFormated>
  <DomainObject.Predmet.ProtuStrankaListFormatedOIB>
    <izvorni_sadrzaj>
      <item>RUDAR POSEBNA TRGOVINA trgovina i usluge d.o.o., OIB 22996889284</item>
    </izvorni_sadrzaj>
    <derivirana_varijabla naziv="DomainObject.Predmet.ProtuStrankaListFormatedOIB_1">
      <item>RUDAR POSEBNA TRGOVINA trgovina i usluge d.o.o., OIB 22996889284</item>
    </derivirana_varijabla>
  </DomainObject.Predmet.ProtuStrankaListFormatedOIB>
  <DomainObject.Predmet.ProtuStrankaListFormatedWithAdress>
    <izvorni_sadrzaj>
      <item>RUDAR POSEBNA TRGOVINA trgovina i usluge d.o.o., Smičiklasova 23, 10000 Zagreb</item>
    </izvorni_sadrzaj>
    <derivirana_varijabla naziv="DomainObject.Predmet.ProtuStrankaListFormatedWithAdress_1">
      <item>RUDAR POSEBNA TRGOVINA trgovina i usluge d.o.o., Smičiklasova 23, 10000 Zagreb</item>
    </derivirana_varijabla>
  </DomainObject.Predmet.ProtuStrankaListFormatedWithAdress>
  <DomainObject.Predmet.ProtuStrankaListFormatedWithAdressOIB>
    <izvorni_sadrzaj>
      <item>RUDAR POSEBNA TRGOVINA trgovina i usluge d.o.o., OIB 22996889284, Smičiklasova 23, 10000 Zagreb</item>
    </izvorni_sadrzaj>
    <derivirana_varijabla naziv="DomainObject.Predmet.ProtuStrankaListFormatedWithAdressOIB_1">
      <item>RUDAR POSEBNA TRGOVINA trgovina i usluge d.o.o., OIB 22996889284, Smičiklasova 23, 10000 Zagreb</item>
    </derivirana_varijabla>
  </DomainObject.Predmet.ProtuStrankaListFormatedWithAdressOIB>
  <DomainObject.Predmet.ProtuStrankaListNazivFormated>
    <izvorni_sadrzaj>
      <item>RUDAR POSEBNA TRGOVINA trgovina i usluge d.o.o.</item>
    </izvorni_sadrzaj>
    <derivirana_varijabla naziv="DomainObject.Predmet.ProtuStrankaListNazivFormated_1">
      <item>RUDAR POSEBNA TRGOVINA trgovina i usluge d.o.o.</item>
    </derivirana_varijabla>
  </DomainObject.Predmet.ProtuStrankaListNazivFormated>
  <DomainObject.Predmet.ProtuStrankaListNazivFormatedOIB>
    <izvorni_sadrzaj>
      <item>RUDAR POSEBNA TRGOVINA trgovina i usluge d.o.o., OIB 22996889284</item>
    </izvorni_sadrzaj>
    <derivirana_varijabla naziv="DomainObject.Predmet.ProtuStrankaListNazivFormatedOIB_1">
      <item>RUDAR POSEBNA TRGOVINA trgovina i usluge d.o.o., OIB 22996889284</item>
    </derivirana_varijabla>
  </DomainObject.Predmet.ProtuStrankaListNazivFormatedOIB>
  <DomainObject.Predmet.OstaliListFormated>
    <izvorni_sadrzaj>
      <item>Josip Lončarić</item>
    </izvorni_sadrzaj>
    <derivirana_varijabla naziv="DomainObject.Predmet.OstaliListFormated_1">
      <item>Josip Lončarić</item>
    </derivirana_varijabla>
  </DomainObject.Predmet.OstaliListFormated>
  <DomainObject.Predmet.OstaliListFormatedOIB>
    <izvorni_sadrzaj>
      <item>Josip Lončarić, OIB 14673501229</item>
    </izvorni_sadrzaj>
    <derivirana_varijabla naziv="DomainObject.Predmet.OstaliListFormatedOIB_1">
      <item>Josip Lončarić, OIB 14673501229</item>
    </derivirana_varijabla>
  </DomainObject.Predmet.OstaliListFormatedOIB>
  <DomainObject.Predmet.OstaliListFormatedWithAdress>
    <izvorni_sadrzaj>
      <item>Josip Lončarić, Kosirnikova 9, 10000 Zagreb</item>
    </izvorni_sadrzaj>
    <derivirana_varijabla naziv="DomainObject.Predmet.OstaliListFormatedWithAdress_1">
      <item>Josip Lončarić, Kosirnikova 9, 10000 Zagreb</item>
    </derivirana_varijabla>
  </DomainObject.Predmet.OstaliListFormatedWithAdress>
  <DomainObject.Predmet.OstaliListFormatedWithAdressOIB>
    <izvorni_sadrzaj>
      <item>Josip Lončarić, OIB 14673501229, Kosirnikova 9, 10000 Zagreb</item>
    </izvorni_sadrzaj>
    <derivirana_varijabla naziv="DomainObject.Predmet.OstaliListFormatedWithAdressOIB_1">
      <item>Josip Lončarić, OIB 14673501229, Kosirnikova 9, 10000 Zagreb</item>
    </derivirana_varijabla>
  </DomainObject.Predmet.OstaliListFormatedWithAdressOIB>
  <DomainObject.Predmet.OstaliListNazivFormated>
    <izvorni_sadrzaj>
      <item>Josip Lončarić</item>
    </izvorni_sadrzaj>
    <derivirana_varijabla naziv="DomainObject.Predmet.OstaliListNazivFormated_1">
      <item>Josip Lončarić</item>
    </derivirana_varijabla>
  </DomainObject.Predmet.OstaliListNazivFormated>
  <DomainObject.Predmet.OstaliListNazivFormatedOIB>
    <izvorni_sadrzaj>
      <item>Josip Lončarić, OIB 14673501229</item>
    </izvorni_sadrzaj>
    <derivirana_varijabla naziv="DomainObject.Predmet.OstaliListNazivFormatedOIB_1"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>St-590/2014-66</izvorni_sadrzaj>
    <derivirana_varijabla naziv="DomainObject.PoslovniBrojDokumenta_1">St-590/2014-66</derivirana_varijabla>
  </DomainObject.PoslovniBrojDokumenta>
  <DomainObject.Predmet.StrankaIDrugi>
    <izvorni_sadrzaj>Josip Kovač i dr.</izvorni_sadrzaj>
    <derivirana_varijabla naziv="DomainObject.Predmet.StrankaIDrugi_1">Josip Kovač i dr.</derivirana_varijabla>
  </DomainObject.Predmet.StrankaIDrugi>
  <DomainObject.Predmet.ProtustrankaIDrugi>
    <izvorni_sadrzaj>RUDAR POSEBNA TRGOVINA trgovina i usluge d.o.o.</izvorni_sadrzaj>
    <derivirana_varijabla naziv="DomainObject.Predmet.ProtustrankaIDrugi_1">RUDAR POSEBNA TRGOVINA trgovina i usluge d.o.o.</derivirana_varijabla>
  </DomainObject.Predmet.ProtustrankaIDrugi>
  <DomainObject.Predmet.StrankaIDrugiAdressOIB>
    <izvorni_sadrzaj>Josip Kovač, OIB 18578130939, Božidara Magovca 39, 10000 Zagreb i dr.</izvorni_sadrzaj>
    <derivirana_varijabla naziv="DomainObject.Predmet.StrankaIDrugiAdressOIB_1">Josip Kovač, OIB 18578130939, Božidara Magovca 39, 10000 Zagreb i dr.</derivirana_varijabla>
  </DomainObject.Predmet.StrankaIDrugiAdressOIB>
  <DomainObject.Predmet.ProtustrankaIDrugiAdressOIB>
    <izvorni_sadrzaj>RUDAR POSEBNA TRGOVINA trgovina i usluge d.o.o., OIB 22996889284, Smičiklasova 23, 10000 Zagreb</izvorni_sadrzaj>
    <derivirana_varijabla naziv="DomainObject.Predmet.ProtustrankaIDrugiAdressOIB_1">RUDAR POSEBNA TRGOVINA trgovina i usluge d.o.o., OIB 22996889284, Smičiklasova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Kovač</item>
      <item>RUDAR POSEBNA TRGOVINA trgovina i usluge d.o.o.</item>
      <item>Josip Lončarić</item>
      <item>NAŠICE CEMENT</item>
      <item>CROATIAŠPED d.d.</item>
      <item>ZAGREBAČKI HOLDING</item>
      <item>LAGERMAX  AED</item>
      <item>AGIT d.o.o.</item>
      <item>ODVJETNIK MARKO KRPAN</item>
      <item>HRVATSKE AUTOCESTE d.o.o.</item>
      <item>HRVATSKA RADIO TELEVIZIJA</item>
    </izvorni_sadrzaj>
    <derivirana_varijabla naziv="DomainObject.Predmet.SudioniciListNaziv_1">
      <item>Josip Kovač</item>
      <item>RUDAR POSEBNA TRGOVINA trgovina i usluge d.o.o.</item>
      <item>Josip Lončarić</item>
      <item>NAŠICE CEMENT</item>
      <item>CROATIAŠPED d.d.</item>
      <item>ZAGREBAČKI HOLDING</item>
      <item>LAGERMAX  AED</item>
      <item>AGIT d.o.o.</item>
      <item>ODVJETNIK MARKO KRPAN</item>
      <item>HRVATSKE AUTOCESTE d.o.o.</item>
      <item>HRVATSKA RADIO TELEVIZIJA</item>
    </derivirana_varijabla>
  </DomainObject.Predmet.SudioniciListNaziv>
  <DomainObject.Predmet.SudioniciListAdressOIB>
    <izvorni_sadrzaj>
      <item>Josip Kovač, OIB 18578130939, Božidara Magovca 39,10000 Zagreb</item>
      <item>RUDAR POSEBNA TRGOVINA trgovina i usluge d.o.o., OIB 22996889284, Smičiklasova 23,10000 Zagreb</item>
      <item>Josip Lončarić, OIB 14673501229, Kosirnikova 9,10000 Zagreb</item>
      <item>NAŠICE CEMENT</item>
      <item>CROATIAŠPED d.d.</item>
      <item>ZAGREBAČKI HOLDING</item>
      <item>LAGERMAX  AED</item>
      <item>AGIT d.o.o.</item>
      <item>ODVJETNIK MARKO KRPAN</item>
      <item>HRVATSKE AUTOCESTE d.o.o.</item>
      <item>HRVATSKA RADIO TELEVIZIJA</item>
    </izvorni_sadrzaj>
    <derivirana_varijabla naziv="DomainObject.Predmet.SudioniciListAdressOIB_1">
      <item>Josip Kovač, OIB 18578130939, Božidara Magovca 39,10000 Zagreb</item>
      <item>RUDAR POSEBNA TRGOVINA trgovina i usluge d.o.o., OIB 22996889284, Smičiklasova 23,10000 Zagreb</item>
      <item>Josip Lončarić, OIB 14673501229, Kosirnikova 9,10000 Zagreb</item>
      <item>NAŠICE CEMENT</item>
      <item>CROATIAŠPED d.d.</item>
      <item>ZAGREBAČKI HOLDING</item>
      <item>LAGERMAX  AED</item>
      <item>AGIT d.o.o.</item>
      <item>ODVJETNIK MARKO KRPAN</item>
      <item>HRVATSKE AUTOCESTE d.o.o.</item>
      <item>HRVATSKA RADIO TELEVIZIJA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18578130939</item>
      <item>, OIB 22996889284</item>
      <item>, OIB 14673501229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18578130939</item>
      <item>, OIB 22996889284</item>
      <item>, OIB 14673501229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1137</properties:Characters>
  <properties:Lines>46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2015-11-10T12:33:00Z</dcterms:created>
  <dc:creator>Mihael Kovačić</dc:creator>
  <cp:lastModifiedBy>Sonja Pilić</cp:lastModifiedBy>
  <cp:lastPrinted>2015-11-10T12:41:00Z</cp:lastPrinted>
  <dcterms:modified xmlns:xsi="http://www.w3.org/2001/XMLSchema-instance" xsi:type="dcterms:W3CDTF">2015-11-10T12:44:00Z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St-590/2014-66 / Odluka - Zaključak - suglasnost na diobu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