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54b4" w14:paraId="53054b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B63727">
        <w:rPr>
          <w:szCs w:val="24"/>
        </w:rPr>
        <w:t>Šibenik</w:t>
      </w:r>
      <w:r>
        <w:rPr>
          <w:szCs w:val="24"/>
        </w:rPr>
        <w:t xml:space="preserve"> od </w:t>
      </w:r>
      <w:r w:rsidR="00B63727">
        <w:rPr>
          <w:szCs w:val="24"/>
        </w:rPr>
        <w:t>10</w:t>
      </w:r>
      <w:r w:rsidR="0090293D">
        <w:rPr>
          <w:szCs w:val="24"/>
        </w:rPr>
        <w:t xml:space="preserve">. </w:t>
      </w:r>
      <w:r w:rsidR="00B63727">
        <w:rPr>
          <w:szCs w:val="24"/>
        </w:rPr>
        <w:t>kolovoza</w:t>
      </w:r>
      <w:r w:rsidR="0090293D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CD31C9">
        <w:t>SOLHEIMSLID</w:t>
      </w:r>
      <w:r w:rsidR="00302F28">
        <w:t xml:space="preserve"> d.o.o.,</w:t>
      </w:r>
      <w:r>
        <w:t xml:space="preserve"> sa sjedištem u </w:t>
      </w:r>
      <w:r w:rsidR="00CD31C9">
        <w:t>Šibeniku</w:t>
      </w:r>
      <w:r w:rsidR="0090293D">
        <w:t xml:space="preserve">, </w:t>
      </w:r>
      <w:r w:rsidR="00CD31C9">
        <w:t>Podsolarsko 16</w:t>
      </w:r>
      <w:r w:rsidR="0090293D">
        <w:t>,</w:t>
      </w:r>
      <w:r>
        <w:t xml:space="preserve"> OIB: </w:t>
      </w:r>
      <w:r w:rsidR="00CD31C9">
        <w:t>29208579830</w:t>
      </w:r>
      <w:r w:rsidR="0090293D">
        <w:rPr>
          <w:szCs w:val="24"/>
        </w:rPr>
        <w:t xml:space="preserve">, </w:t>
      </w:r>
      <w:r w:rsidR="00CD31C9">
        <w:rPr>
          <w:szCs w:val="24"/>
        </w:rPr>
        <w:t>1</w:t>
      </w:r>
      <w:r>
        <w:rPr>
          <w:szCs w:val="24"/>
        </w:rPr>
        <w:t xml:space="preserve">. </w:t>
      </w:r>
      <w:r w:rsidR="00CD31C9">
        <w:rPr>
          <w:szCs w:val="24"/>
        </w:rPr>
        <w:t xml:space="preserve">prosinca </w:t>
      </w:r>
      <w:r>
        <w:rPr>
          <w:szCs w:val="24"/>
        </w:rPr>
        <w:t>2016.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1C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D3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CD31C9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727" w:rsidR="00B63727">
      <w:pPr>
        <w:spacing w:lineRule="auto" w:line="240" w:after="0"/>
      </w:pPr>
      <w:r>
        <w:separator/>
      </w:r>
    </w:p>
  </w:endnote>
  <w:endnote w:id="0" w:type="continuationSeparator">
    <w:p w:rsidRDefault="00B63727" w:rsidR="00B637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727" w:rsidR="00B63727">
      <w:pPr>
        <w:spacing w:lineRule="auto" w:line="240" w:after="0"/>
      </w:pPr>
      <w:r>
        <w:separator/>
      </w:r>
    </w:p>
  </w:footnote>
  <w:footnote w:id="0" w:type="continuationSeparator">
    <w:p w:rsidRDefault="00B63727" w:rsidR="00B637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727" w:rsidP="0090293D" w:rsidR="00B6372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727" w:rsidP="003C5A7A" w:rsidR="00B6372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St-972/16-8</w:t>
    </w:r>
  </w:p>
  <w:p w:rsidRDefault="00B63727" w:rsidR="00B637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E2A8D"/>
    <w:rsid w:val="00223D57"/>
    <w:rsid w:val="00255E5D"/>
    <w:rsid w:val="00302F28"/>
    <w:rsid w:val="003C5A7A"/>
    <w:rsid w:val="00462226"/>
    <w:rsid w:val="0058023C"/>
    <w:rsid w:val="00850DC5"/>
    <w:rsid w:val="0090293D"/>
    <w:rsid w:val="00B63727"/>
    <w:rsid w:val="00B93550"/>
    <w:rsid w:val="00C826FC"/>
    <w:rsid w:val="00CD31C9"/>
    <w:rsid w:val="00CE25E2"/>
    <w:rsid w:val="00DB5451"/>
    <w:rsid w:val="00EB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EB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B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3B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3B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3B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EB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3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3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3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SOLHEIMSLID društvo s ograničenom odgovornošću za trgovinu i turizam</izvorni_sadrzaj>
    <derivirana_varijabla naziv="DomainObject.Predmet.ProtustrankaFormated_1">  SOLHEIMSLID društvo s ograničenom odgovornošću za trgovinu i turizam</derivirana_varijabla>
  </DomainObject.Predmet.ProtustrankaFormated>
  <DomainObject.Predmet.ProtustrankaFormatedOIB>
    <izvorni_sadrzaj>  SOLHEIMSLID društvo s ograničenom odgovornošću za trgovinu i turizam, OIB 29208579830</izvorni_sadrzaj>
    <derivirana_varijabla naziv="DomainObject.Predmet.ProtustrankaFormatedOIB_1">  SOLHEIMSLID društvo s ograničenom odgovornošću za trgovinu i turizam, OIB 29208579830</derivirana_varijabla>
  </DomainObject.Predmet.ProtustrankaFormatedOIB>
  <DomainObject.Predmet.ProtustrankaFormatedWithAdress>
    <izvorni_sadrzaj> SOLHEIMSLID društvo s ograničenom odgovornošću za trgovinu i turizam, Podsolarsko 16, 22000 Šibenik</izvorni_sadrzaj>
    <derivirana_varijabla naziv="DomainObject.Predmet.ProtustrankaFormatedWithAdress_1"> SOLHEIMSLID društvo s ograničenom odgovornošću za trgovinu i turizam, Podsolarsko 16, 22000 Šibenik</derivirana_varijabla>
  </DomainObject.Predmet.ProtustrankaFormatedWithAdress>
  <DomainObject.Predmet.ProtustrankaFormatedWithAdressOIB>
    <izvorni_sadrzaj> SOLHEIMSLID društvo s ograničenom odgovornošću za trgovinu i turizam, OIB 29208579830, Podsolarsko 16, 22000 Šibenik</izvorni_sadrzaj>
    <derivirana_varijabla naziv="DomainObject.Predmet.ProtustrankaFormatedWithAdressOIB_1"> SOLHEIMSLID društvo s ograničenom odgovornošću za trgovinu i turizam, OIB 29208579830, Podsolarsko 16, 22000 Šibenik</derivirana_varijabla>
  </DomainObject.Predmet.ProtustrankaFormatedWithAdressOIB>
  <DomainObject.Predmet.ProtustrankaWithAdress>
    <izvorni_sadrzaj>SOLHEIMSLID društvo s ograničenom odgovornošću za trgovinu i turizam Podsolarsko 16, 22000 Šibenik</izvorni_sadrzaj>
    <derivirana_varijabla naziv="DomainObject.Predmet.ProtustrankaWithAdress_1">SOLHEIMSLID društvo s ograničenom odgovornošću za trgovinu i turizam Podsolarsko 16, 22000 Šibenik</derivirana_varijabla>
  </DomainObject.Predmet.ProtustrankaWithAdress>
  <DomainObject.Predmet.ProtustrankaWithAdressOIB>
    <izvorni_sadrzaj>SOLHEIMSLID društvo s ograničenom odgovornošću za trgovinu i turizam, OIB 29208579830, Podsolarsko 16, 22000 Šibenik</izvorni_sadrzaj>
    <derivirana_varijabla naziv="DomainObject.Predmet.ProtustrankaWithAdressOIB_1">SOLHEIMSLID društvo s ograničenom odgovornošću za trgovinu i turizam, OIB 29208579830, Podsolarsko 16, 22000 Šibenik</derivirana_varijabla>
  </DomainObject.Predmet.ProtustrankaWithAdressOIB>
  <DomainObject.Predmet.ProtustrankaNazivFormated>
    <izvorni_sadrzaj>SOLHEIMSLID društvo s ograničenom odgovornošću za trgovinu i turizam</izvorni_sadrzaj>
    <derivirana_varijabla naziv="DomainObject.Predmet.ProtustrankaNazivFormated_1">SOLHEIMSLID društvo s ograničenom odgovornošću za trgovinu i turizam</derivirana_varijabla>
  </DomainObject.Predmet.ProtustrankaNazivFormated>
  <DomainObject.Predmet.ProtustrankaNazivFormatedOIB>
    <izvorni_sadrzaj>SOLHEIMSLID društvo s ograničenom odgovornošću za trgovinu i turizam, OIB 29208579830</izvorni_sadrzaj>
    <derivirana_varijabla naziv="DomainObject.Predmet.ProtustrankaNazivFormatedOIB_1">SOLHEIMSLID društvo s ograničenom odgovornošću za trgovinu i turizam, OIB 29208579830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SOLHEIMSLID društvo s ograničenom odgovornošću za trgovinu i turizam</item>
    </izvorni_sadrzaj>
    <derivirana_varijabla naziv="DomainObject.Predmet.ProtuStrankaListFormated_1">
      <item>SOLHEIMSLID društvo s ograničenom odgovornošću za trgovinu i turizam</item>
    </derivirana_varijabla>
  </DomainObject.Predmet.ProtuStrankaListFormated>
  <DomainObject.Predmet.ProtuStrankaListFormatedOIB>
    <izvorni_sadrzaj>
      <item>SOLHEIMSLID društvo s ograničenom odgovornošću za trgovinu i turizam, OIB 29208579830</item>
    </izvorni_sadrzaj>
    <derivirana_varijabla naziv="DomainObject.Predmet.ProtuStrankaListFormatedOIB_1">
      <item>SOLHEIMSLID društvo s ograničenom odgovornošću za trgovinu i turizam, OIB 29208579830</item>
    </derivirana_varijabla>
  </DomainObject.Predmet.ProtuStrankaListFormatedOIB>
  <DomainObject.Predmet.ProtuStrankaListFormatedWithAdress>
    <izvorni_sadrzaj>
      <item>SOLHEIMSLID društvo s ograničenom odgovornošću za trgovinu i turizam, Podsolarsko 16, 22000 Šibenik</item>
    </izvorni_sadrzaj>
    <derivirana_varijabla naziv="DomainObject.Predmet.ProtuStrankaListFormatedWithAdress_1">
      <item>SOLHEIMSLID društvo s ograničenom odgovornošću za trgovinu i turizam, Podsolarsko 16, 22000 Šibenik</item>
    </derivirana_varijabla>
  </DomainObject.Predmet.ProtuStrankaListFormatedWithAdress>
  <DomainObject.Predmet.ProtuStrankaListFormatedWithAdressOIB>
    <izvorni_sadrzaj>
      <item>SOLHEIMSLID društvo s ograničenom odgovornošću za trgovinu i turizam, OIB 29208579830, Podsolarsko 16, 22000 Šibenik</item>
    </izvorni_sadrzaj>
    <derivirana_varijabla naziv="DomainObject.Predmet.ProtuStrankaListFormatedWithAdressOIB_1">
      <item>SOLHEIMSLID društvo s ograničenom odgovornošću za trgovinu i turizam, OIB 29208579830, Podsolarsko 16, 22000 Šibenik</item>
    </derivirana_varijabla>
  </DomainObject.Predmet.ProtuStrankaListFormatedWithAdressOIB>
  <DomainObject.Predmet.ProtuStrankaListNazivFormated>
    <izvorni_sadrzaj>
      <item>SOLHEIMSLID društvo s ograničenom odgovornošću za trgovinu i turizam</item>
    </izvorni_sadrzaj>
    <derivirana_varijabla naziv="DomainObject.Predmet.ProtuStrankaListNazivFormated_1">
      <item>SOLHEIMSLID društvo s ograničenom odgovornošću za trgovinu i turizam</item>
    </derivirana_varijabla>
  </DomainObject.Predmet.ProtuStrankaListNazivFormated>
  <DomainObject.Predmet.ProtuStrankaListNazivFormatedOIB>
    <izvorni_sadrzaj>
      <item>SOLHEIMSLID društvo s ograničenom odgovornošću za trgovinu i turizam, OIB 29208579830</item>
    </izvorni_sadrzaj>
    <derivirana_varijabla naziv="DomainObject.Predmet.ProtuStrankaListNazivFormatedOIB_1">
      <item>SOLHEIMSLID društvo s ograničenom odgovornošću za trgovinu i turizam, OIB 29208579830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SOLHEIMSLID društvo s ograničenom odgovornošću za trgovinu i turizam</izvorni_sadrzaj>
    <derivirana_varijabla naziv="DomainObject.Predmet.ProtustrankaIDrugi_1">SOLHEIMSLID društvo s ograničenom odgovornošću za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SOLHEIMSLID društvo s ograničenom odgovornošću za trgovinu i turizam, OIB 29208579830, Podsolarsko 16, 22000 Šibenik</izvorni_sadrzaj>
    <derivirana_varijabla naziv="DomainObject.Predmet.ProtustrankaIDrugiAdressOIB_1">SOLHEIMSLID društvo s ograničenom odgovornošću za trgovinu i turizam, OIB 29208579830,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SOLHEIMSLID društvo s ograničenom odgovornošću za trgovinu i turizam</item>
    </izvorni_sadrzaj>
    <derivirana_varijabla naziv="DomainObject.Predmet.SudioniciListNaziv_1">
      <item>Financijska agencija</item>
      <item>SOLHEIMSLID društvo s ograničenom odgovornošću za trgovinu i turizam</item>
    </derivirana_varijabla>
  </DomainObject.Predmet.SudioniciListNaziv>
  <DomainObject.Predmet.SudioniciListAdressOIB>
    <izvorni_sadrzaj>
      <item>Financijska agencija, OIB 85821130368, Ulica grada Vukovara 70,10000 Zagreb</item>
      <item>SOLHEIMSLID društvo s ograničenom odgovornošću za trgovinu i turizam, OIB 29208579830, Podsolarsko 16,22000 Šibenik</item>
    </izvorni_sadrzaj>
    <derivirana_varijabla naziv="DomainObject.Predmet.SudioniciListAdressOIB_1">
      <item>Financijska agencija, OIB 85821130368, Ulica grada Vukovara 70,10000 Zagreb</item>
      <item>SOLHEIMSLID društvo s ograničenom odgovornošću za trgovinu i turizam, OIB 29208579830, Podsolarsko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29208579830</item>
    </izvorni_sadrzaj>
    <derivirana_varijabla naziv="DomainObject.Predmet.SudioniciListNazivOIB_1">
      <item>, OIB 85821130368</item>
      <item>, OIB 29208579830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1030</properties:Characters>
  <properties:Lines>46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2016-12-01T08:25:00Z</dcterms:created>
  <dc:creator>Krešimir Torbarina</dc:creator>
  <cp:lastModifiedBy>Krešimir Torbarina</cp:lastModifiedBy>
  <cp:lastPrinted>2016-11-29T13:39:00Z</cp:lastPrinted>
  <dcterms:modified xmlns:xsi="http://www.w3.org/2001/XMLSchema-instance" xsi:type="dcterms:W3CDTF">2016-12-01T08:39:00Z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