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7c42" w14:paraId="a567c42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 w:rsidR="00FE1F0C">
        <w:t xml:space="preserve">      </w:t>
      </w:r>
      <w:r>
        <w:t xml:space="preserve">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FE1F0C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FE1F0C">
        <w:t>3126</w:t>
      </w:r>
      <w:r w:rsidR="00993073">
        <w:t>/16-</w:t>
      </w:r>
      <w:r w:rsidR="00B4369A">
        <w:t>22</w:t>
      </w:r>
    </w:p>
    <w:p w:rsidRDefault="00FE1F0C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B4369A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FE1F0C">
        <w:rPr>
          <w:lang w:val="pt-BR"/>
        </w:rPr>
        <w:t>AUTOPRAONICA JOSIP d.o.o. za usluge, OIB: 57292172154, Bestovje (Grad Sveta Nedelja), Dr. Franje Tuđmana 22</w:t>
      </w:r>
      <w:r w:rsidRPr="00043498">
        <w:t xml:space="preserve">, </w:t>
      </w:r>
      <w:r w:rsidR="00B4369A" w:rsidRPr="00B4369A">
        <w:t>26</w:t>
      </w:r>
      <w:r w:rsidRPr="00B4369A">
        <w:t xml:space="preserve">. </w:t>
      </w:r>
      <w:r w:rsidR="00B4369A" w:rsidRPr="00B4369A">
        <w:t>travnja</w:t>
      </w:r>
      <w:r w:rsidRPr="00B4369A">
        <w:t xml:space="preserve"> 201</w:t>
      </w:r>
      <w:r w:rsidR="00043498" w:rsidRPr="00B4369A">
        <w:t>8</w:t>
      </w:r>
      <w:r w:rsidRPr="00B4369A">
        <w:t>.,</w:t>
      </w:r>
    </w:p>
    <w:p w:rsidRDefault="00BB1111" w:rsidP="00843BBB" w:rsidR="00BB1111" w:rsidRPr="00B4369A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B4369A">
      <w:pPr>
        <w:ind w:firstLine="708"/>
        <w:jc w:val="both"/>
      </w:pPr>
      <w:r w:rsidRPr="00A93839">
        <w:t xml:space="preserve">I. Otvara se stečajni postupak nad dužnikom </w:t>
      </w:r>
      <w:r w:rsidR="00FE1F0C">
        <w:rPr>
          <w:lang w:val="pt-BR"/>
        </w:rPr>
        <w:t>AUTOPRAONICA JOSIP d.o.o. za usluge, OIB: 57292172154, Bestovje (Grad Sveta Nedelja), Dr. Franje Tuđmana 22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B4369A">
        <w:t xml:space="preserve">Zagrebu </w:t>
      </w:r>
      <w:r w:rsidR="00B4369A" w:rsidRPr="00B4369A">
        <w:t>26</w:t>
      </w:r>
      <w:r w:rsidR="008E4EF5" w:rsidRPr="00B4369A">
        <w:t xml:space="preserve">. </w:t>
      </w:r>
      <w:r w:rsidR="00B4369A" w:rsidRPr="00B4369A">
        <w:t>travnja</w:t>
      </w:r>
      <w:r w:rsidRPr="00B4369A">
        <w:rPr>
          <w:lang w:val="pt-BR"/>
        </w:rPr>
        <w:t xml:space="preserve"> 201</w:t>
      </w:r>
      <w:r w:rsidR="00043498" w:rsidRPr="00B4369A">
        <w:rPr>
          <w:lang w:val="pt-BR"/>
        </w:rPr>
        <w:t>8</w:t>
      </w:r>
      <w:r w:rsidRPr="00B4369A">
        <w:t xml:space="preserve">. u </w:t>
      </w:r>
      <w:r w:rsidR="00B4369A" w:rsidRPr="00B4369A">
        <w:t>9</w:t>
      </w:r>
      <w:r w:rsidR="00C70ACC" w:rsidRPr="00B4369A">
        <w:t>.</w:t>
      </w:r>
      <w:r w:rsidR="00B4369A" w:rsidRPr="00B4369A">
        <w:t>3</w:t>
      </w:r>
      <w:r w:rsidR="00DC7C75" w:rsidRPr="00B4369A">
        <w:t>0</w:t>
      </w:r>
      <w:r w:rsidRPr="00B4369A">
        <w:t xml:space="preserve"> sati.</w:t>
      </w:r>
    </w:p>
    <w:p w:rsidRDefault="00A93839" w:rsidP="00043498" w:rsidR="00A93839" w:rsidRPr="00B4369A">
      <w:pPr>
        <w:ind w:firstLine="708"/>
        <w:jc w:val="both"/>
      </w:pPr>
      <w:r w:rsidRPr="00DC7C75">
        <w:t xml:space="preserve">II. Za stečajnog upravitelja imenuje se </w:t>
      </w:r>
      <w:r w:rsidR="00B4369A">
        <w:t xml:space="preserve">Ivan Prpić, OIB: 16795120342, Hruševečka ulica 11, </w:t>
      </w:r>
      <w:r w:rsidR="00B4369A" w:rsidRPr="00B4369A">
        <w:t>Zagreb</w:t>
      </w:r>
      <w:r w:rsidR="00241EA3" w:rsidRPr="00B4369A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</w:t>
      </w:r>
      <w:r w:rsidR="003E2DC5">
        <w:t xml:space="preserve"> dužnikom</w:t>
      </w:r>
      <w:r w:rsidR="00690007">
        <w:t xml:space="preserve"> </w:t>
      </w:r>
      <w:r w:rsidR="00FE1F0C">
        <w:rPr>
          <w:lang w:val="pt-BR"/>
        </w:rPr>
        <w:t>AUTOPRAONICA JOSIP d.o.o. za usluge, OIB: 57292172154, Bestovje (Grad Sveta Nedelja), Dr. Franje Tuđmana 22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FE1F0C">
        <w:rPr>
          <w:lang w:val="pt-BR"/>
        </w:rPr>
        <w:t>AUTOPRAONICA JOSIP d.o.o. za usluge, OIB: 57292172154, Bestovje (Grad Sveta Nedelja), Dr. Franje Tuđmana 22</w:t>
      </w:r>
      <w:r w:rsidR="00923423">
        <w:rPr>
          <w:lang w:val="pt-BR"/>
        </w:rPr>
        <w:t>,</w:t>
      </w:r>
      <w:r>
        <w:rPr>
          <w:lang w:val="pt-BR"/>
        </w:rPr>
        <w:t xml:space="preserve">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FE1F0C" w:rsidP="00FE1F0C" w:rsidR="00FE1F0C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266</w:t>
      </w:r>
      <w:r w:rsidRPr="00070D63">
        <w:t xml:space="preserve"> dana, u ukupnom iznosu od </w:t>
      </w:r>
      <w:r>
        <w:t xml:space="preserve">9.023,69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FE1F0C" w:rsidP="00FE1F0C" w:rsidR="002223A7" w:rsidRPr="00070D63">
      <w:pPr>
        <w:ind w:firstLine="709"/>
        <w:jc w:val="both"/>
      </w:pPr>
      <w:r w:rsidRPr="00070D63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FE1F0C" w:rsidP="00FE1F0C" w:rsidR="00FE1F0C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18. srpnja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26.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FE1F0C" w:rsidP="00FE1F0C" w:rsidR="00FE1F0C">
      <w:pPr>
        <w:ind w:firstLine="708"/>
        <w:jc w:val="both"/>
      </w:pPr>
      <w:r>
        <w:t>Spisu prileži podnesak Ministarstva financija-Porezna uprava, PU Središnja Hrvatska, Ispostava Samobor od 23. svibnja 2017.  (list 10 spisa) kojim obavještava sud da su uvidom u Informacijski sustav Porezne uprave i dosje utvrdili da se dužnik ne pojavljuje kao stjecatelj i/ili otuđitelj nekretnina</w:t>
      </w:r>
      <w:r w:rsidR="00162F63">
        <w:t>.</w:t>
      </w:r>
    </w:p>
    <w:p w:rsidRDefault="00FE1F0C" w:rsidP="00FE1F0C" w:rsidR="00FE1F0C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FE1F0C" w:rsidP="00FE1F0C" w:rsidR="00FE1F0C" w:rsidRPr="00350BA2">
      <w:pPr>
        <w:pStyle w:val="Tijeloteksta"/>
        <w:ind w:firstLine="708"/>
      </w:pPr>
      <w:r>
        <w:t>Slijedom navedenog, sud je uvidom u Zajednički informacijski sustav zemljišnih knjiga i katastra utvrdio da dužnik na dan 09. listopada 2017. nije vlasnik nekretnina (list 23 spisa).</w:t>
      </w:r>
    </w:p>
    <w:p w:rsidRDefault="00FE1F0C" w:rsidP="00FE1F0C" w:rsidR="00B75EA4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Policijska postaja Samobor, od 18</w:t>
      </w:r>
      <w:r w:rsidRPr="00350BA2">
        <w:t xml:space="preserve">. </w:t>
      </w:r>
      <w:r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27</w:t>
      </w:r>
      <w:r w:rsidRPr="00350BA2">
        <w:t xml:space="preserve"> spisa) iz kojeg proizlazi da dužnik nije evidentiran kao vlasnik vozila.</w:t>
      </w:r>
      <w:r w:rsidR="00B75EA4" w:rsidRPr="00350BA2">
        <w:t xml:space="preserve"> </w:t>
      </w:r>
    </w:p>
    <w:p w:rsidRDefault="00E82DB3" w:rsidP="00B75EA4" w:rsidR="00B75EA4">
      <w:pPr>
        <w:jc w:val="both"/>
      </w:pPr>
      <w:r>
        <w:tab/>
      </w:r>
      <w:r w:rsidR="00FE1F0C">
        <w:t>Uvidom u dopis FINE od 18. svibnja 2017. (list 7 spisa) utvrđeno je da dužnik na dan 15. svibnja 2017. u Očevidniku redoslijeda osnova za plaćanje imao neizvršene osnove za plaćanje u neprekinutom razdoblju od 888 dana u ukupnom iznosu od 27.499,86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FE1F0C">
        <w:t>5</w:t>
      </w:r>
      <w:r w:rsidR="00B75EA4">
        <w:t xml:space="preserve">. </w:t>
      </w:r>
      <w:r w:rsidR="00FE1F0C">
        <w:t>siječnja</w:t>
      </w:r>
      <w:r w:rsidR="0011082B">
        <w:t xml:space="preserve"> 201</w:t>
      </w:r>
      <w:r w:rsidR="00FE1F0C">
        <w:t>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FE1F0C">
        <w:t>5</w:t>
      </w:r>
      <w:r w:rsidR="00B75EA4">
        <w:t xml:space="preserve">. </w:t>
      </w:r>
      <w:r w:rsidR="00FE1F0C">
        <w:t>siječnja</w:t>
      </w:r>
      <w:r w:rsidR="0011082B">
        <w:t xml:space="preserve"> 201</w:t>
      </w:r>
      <w:r w:rsidR="00FE1F0C">
        <w:t>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>Zagrebačka</w:t>
      </w:r>
      <w:r w:rsidR="00FE1F0C">
        <w:t>, Policijska postaja Samobor</w:t>
      </w:r>
      <w:r w:rsidR="00E82DB3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lastRenderedPageBreak/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B4369A">
      <w:pPr>
        <w:jc w:val="center"/>
      </w:pPr>
      <w:r w:rsidRPr="00372077">
        <w:t xml:space="preserve">U </w:t>
      </w:r>
      <w:r w:rsidR="00C12410" w:rsidRPr="00B4369A">
        <w:t>Zagreb</w:t>
      </w:r>
      <w:r w:rsidR="00CA4E71" w:rsidRPr="00B4369A">
        <w:t xml:space="preserve">u </w:t>
      </w:r>
      <w:r w:rsidR="00B4369A" w:rsidRPr="00B4369A">
        <w:t>26</w:t>
      </w:r>
      <w:r w:rsidR="00934FAE" w:rsidRPr="00B4369A">
        <w:t xml:space="preserve">. </w:t>
      </w:r>
      <w:r w:rsidR="00B4369A" w:rsidRPr="00B4369A">
        <w:t>travnja</w:t>
      </w:r>
      <w:r w:rsidR="00B6336F" w:rsidRPr="00B4369A">
        <w:t xml:space="preserve"> </w:t>
      </w:r>
      <w:r w:rsidR="006A7E02" w:rsidRPr="00B4369A">
        <w:t>201</w:t>
      </w:r>
      <w:r w:rsidR="00043498" w:rsidRPr="00B4369A">
        <w:t>8</w:t>
      </w:r>
      <w:r w:rsidR="00C12410" w:rsidRPr="00B4369A">
        <w:t>.</w:t>
      </w:r>
    </w:p>
    <w:p w:rsidRDefault="00C12410" w:rsidP="00C12410" w:rsidR="00C12410" w:rsidRPr="00B4369A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5A565D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5A565D" w:rsidP="007B64C7" w:rsidR="005A565D">
      <w:pPr>
        <w:ind w:firstLine="708" w:left="3540"/>
        <w:jc w:val="right"/>
      </w:pPr>
      <w:r>
        <w:t>Za točnost otpravka-ovlašteni službenik:</w:t>
      </w:r>
    </w:p>
    <w:p w:rsidRDefault="005A565D" w:rsidP="007B64C7" w:rsidR="005A565D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A565D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FE1F0C">
          <w:t>3126</w:t>
        </w:r>
        <w:r w:rsidR="00D12E99">
          <w:t>/</w:t>
        </w:r>
        <w:r w:rsidR="00993073">
          <w:t>16</w:t>
        </w:r>
        <w:r w:rsidR="006A7E02">
          <w:t>-</w:t>
        </w:r>
        <w:r w:rsidR="00B4369A">
          <w:t>22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11082B"/>
    <w:rsid w:val="00144607"/>
    <w:rsid w:val="00154D5E"/>
    <w:rsid w:val="00162F63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2DC5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A565D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369A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1F0C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5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6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5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6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3126</izvorni_sadrzaj>
    <derivirana_varijabla naziv="DomainObject.Predmet.Broj_1">3126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St-3126/2016</izvorni_sadrzaj>
    <derivirana_varijabla naziv="DomainObject.Predmet.OznakaBroj_1">St-3126/2016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AUTOPRAONICA JOSIP d.o.o. zastupanog po punomoćniku Josip Raič</izvorni_sadrzaj>
    <derivirana_varijabla naziv="DomainObject.Predmet.ProtustrankaFormated_1">  AUTOPRAONICA JOSIP d.o.o. zastupanog po punomoćniku Josip Raič</derivirana_varijabla>
  </DomainObject.Predmet.ProtustrankaFormated>
  <DomainObject.Predmet.ProtustrankaFormatedOIB>
    <izvorni_sadrzaj>  AUTOPRAONICA JOSIP d.o.o., OIB 57292172154 zastupanog po punomoćniku Josip Raič</izvorni_sadrzaj>
    <derivirana_varijabla naziv="DomainObject.Predmet.ProtustrankaFormatedOIB_1">  AUTOPRAONICA JOSIP d.o.o., OIB 57292172154 zastupanog po punomoćniku Josip Raič</derivirana_varijabla>
  </DomainObject.Predmet.ProtustrankaFormatedOIB>
  <DomainObject.Predmet.ProtustrankaFormatedWithAdress>
    <izvorni_sadrzaj> AUTOPRAONICA JOSIP d.o.o., Dr. Franje Tuđmana 22, 10437 Bestovje zastupanog po punomoćniku Josip Raič</izvorni_sadrzaj>
    <derivirana_varijabla naziv="DomainObject.Predmet.ProtustrankaFormatedWithAdress_1"> AUTOPRAONICA JOSIP d.o.o., Dr. Franje Tuđmana 22, 10437 Bestovje zastupanog po punomoćniku Josip Raič</derivirana_varijabla>
  </DomainObject.Predmet.ProtustrankaFormatedWithAdress>
  <DomainObject.Predmet.ProtustrankaFormatedWithAdressOIB>
    <izvorni_sadrzaj> AUTOPRAONICA JOSIP d.o.o., OIB 57292172154, Dr. Franje Tuđmana 22, 10437 Bestovje zastupanog po punomoćniku Josip Raič</izvorni_sadrzaj>
    <derivirana_varijabla naziv="DomainObject.Predmet.ProtustrankaFormatedWithAdressOIB_1"> AUTOPRAONICA JOSIP d.o.o., OIB 57292172154, Dr. Franje Tuđmana 22, 10437 Bestovje zastupanog po punomoćniku Josip Raič</derivirana_varijabla>
  </DomainObject.Predmet.ProtustrankaFormatedWithAdressOIB>
  <DomainObject.Predmet.ProtustrankaWithAdress>
    <izvorni_sadrzaj>AUTOPRAONICA JOSIP d.o.o. Dr. Franje Tuđmana 22, 10437 Bestovje</izvorni_sadrzaj>
    <derivirana_varijabla naziv="DomainObject.Predmet.ProtustrankaWithAdress_1">AUTOPRAONICA JOSIP d.o.o. Dr. Franje Tuđmana 22, 10437 Bestovje</derivirana_varijabla>
  </DomainObject.Predmet.ProtustrankaWithAdress>
  <DomainObject.Predmet.ProtustrankaWithAdressOIB>
    <izvorni_sadrzaj>AUTOPRAONICA JOSIP d.o.o., OIB 57292172154, Dr. Franje Tuđmana 22, 10437 Bestovje</izvorni_sadrzaj>
    <derivirana_varijabla naziv="DomainObject.Predmet.ProtustrankaWithAdressOIB_1">AUTOPRAONICA JOSIP d.o.o., OIB 57292172154, Dr. Franje Tuđmana 22, 10437 Bestovje</derivirana_varijabla>
  </DomainObject.Predmet.ProtustrankaWithAdressOIB>
  <DomainObject.Predmet.ProtustrankaNazivFormated>
    <izvorni_sadrzaj>AUTOPRAONICA JOSIP d.o.o.</izvorni_sadrzaj>
    <derivirana_varijabla naziv="DomainObject.Predmet.ProtustrankaNazivFormated_1">AUTOPRAONICA JOSIP d.o.o.</derivirana_varijabla>
  </DomainObject.Predmet.ProtustrankaNazivFormated>
  <DomainObject.Predmet.ProtustrankaNazivFormatedOIB>
    <izvorni_sadrzaj>AUTOPRAONICA JOSIP d.o.o., OIB 57292172154</izvorni_sadrzaj>
    <derivirana_varijabla naziv="DomainObject.Predmet.ProtustrankaNazivFormatedOIB_1">AUTOPRAONICA JOSIP d.o.o., OIB 57292172154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Raič; VJEROVNICI</izvorni_sadrzaj>
    <derivirana_varijabla naziv="DomainObject.Predmet.StrankaFormated_1">  FINA Regionalni centar Zagreb; Josip Raič; VJEROVNICI</derivirana_varijabla>
  </DomainObject.Predmet.StrankaFormated>
  <DomainObject.Predmet.StrankaFormatedOIB>
    <izvorni_sadrzaj>  FINA Regionalni centar Zagreb, OIB 85821130368; Josip Raič, OIB 12120549402; VJEROVNICI</izvorni_sadrzaj>
    <derivirana_varijabla naziv="DomainObject.Predmet.StrankaFormatedOIB_1">  FINA Regionalni centar Zagreb, OIB 85821130368; Josip Raič, OIB 12120549402; VJEROVNICI</derivirana_varijabla>
  </DomainObject.Predmet.StrankaFormatedOIB>
  <DomainObject.Predmet.StrankaFormatedWithAdress>
    <izvorni_sadrzaj> FINA Regionalni centar Zagreb, Trg svibanjskih žrtava 1995. br. 1, 10000 Zagreb; Josip Raič, Kalnička Ulica 17, 10437 Bestovje; VJEROVNICI</izvorni_sadrzaj>
    <derivirana_varijabla naziv="DomainObject.Predmet.StrankaFormatedWithAdress_1"> FINA Regionalni centar Zagreb, Trg svibanjskih žrtava 1995. br. 1, 10000 Zagreb; Josip Raič, Kalnička Ulica 17, 10437 Bestovje; VJEROVNICI</derivirana_varijabla>
  </DomainObject.Predmet.StrankaFormatedWithAdress>
  <DomainObject.Predmet.StrankaFormatedWithAdressOIB>
    <izvorni_sadrzaj> FINA Regionalni centar Zagreb, OIB 85821130368, Trg svibanjskih žrtava 1995. br. 1, 10000 Zagreb; Josip Raič, OIB 12120549402, Kalnička Ulica 17, 10437 Bestovje; VJEROVNICI</izvorni_sadrzaj>
    <derivirana_varijabla naziv="DomainObject.Predmet.StrankaFormatedWithAdressOIB_1"> FINA Regionalni centar Zagreb, OIB 85821130368, Trg svibanjskih žrtava 1995. br. 1, 10000 Zagreb; Josip Raič, OIB 12120549402, Kalnička Ulica 17, 10437 Bestovje; VJEROVNICI</derivirana_varijabla>
  </DomainObject.Predmet.StrankaFormatedWithAdressOIB>
  <DomainObject.Predmet.StrankaWithAdress>
    <izvorni_sadrzaj>FINA Regionalni centar Zagreb Trg svibanjskih žrtava 1995. br. 1,10000 Zagreb,Josip Raič Kalnička Ulica 17,10437 Bestovje,VJEROVNICI </izvorni_sadrzaj>
    <derivirana_varijabla naziv="DomainObject.Predmet.StrankaWithAdress_1">FINA Regionalni centar Zagreb Trg svibanjskih žrtava 1995. br. 1,10000 Zagreb,Josip Raič Kalnička Ulica 17,10437 Bestovje,VJEROVNICI </derivirana_varijabla>
  </DomainObject.Predmet.StrankaWithAdress>
  <DomainObject.Predmet.StrankaWithAdressOIB>
    <izvorni_sadrzaj>FINA Regionalni centar Zagreb, OIB 85821130368, Trg svibanjskih žrtava 1995. br. 1,10000 Zagreb,Josip Raič, OIB 12120549402, Kalnička Ulica 17,10437 Bestovje,VJEROVNICI</izvorni_sadrzaj>
    <derivirana_varijabla naziv="DomainObject.Predmet.StrankaWithAdressOIB_1">FINA Regionalni centar Zagreb, OIB 85821130368, Trg svibanjskih žrtava 1995. br. 1,10000 Zagreb,Josip Raič, OIB 12120549402, Kalnička Ulica 17,10437 Bestovje,VJEROVNICI</derivirana_varijabla>
  </DomainObject.Predmet.StrankaWithAdressOIB>
  <DomainObject.Predmet.StrankaNazivFormated>
    <izvorni_sadrzaj>FINA Regionalni centar Zagreb,Josip Raič,VJEROVNICI</izvorni_sadrzaj>
    <derivirana_varijabla naziv="DomainObject.Predmet.StrankaNazivFormated_1">FINA Regionalni centar Zagreb,Josip Raič,VJEROVNICI</derivirana_varijabla>
  </DomainObject.Predmet.StrankaNazivFormated>
  <DomainObject.Predmet.StrankaNazivFormatedOIB>
    <izvorni_sadrzaj>FINA Regionalni centar Zagreb, OIB 85821130368,Josip Raič, OIB 12120549402,VJEROVNICI</izvorni_sadrzaj>
    <derivirana_varijabla naziv="DomainObject.Predmet.StrankaNazivFormatedOIB_1">FINA Regionalni centar Zagreb, OIB 85821130368,Josip Raič, OIB 12120549402,VJEROVNICI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Josip Raič</item>
      <item>VJEROVNICI</item>
    </izvorni_sadrzaj>
    <derivirana_varijabla naziv="DomainObject.Predmet.StrankaListFormated_1">
      <item>FINA Regionalni centar Zagreb</item>
      <item>Josip Raič</item>
      <item>VJEROVNICI</item>
    </derivirana_varijabla>
  </DomainObject.Predmet.StrankaListFormated>
  <DomainObject.Predmet.StrankaListFormatedOIB>
    <izvorni_sadrzaj>
      <item>FINA Regionalni centar Zagreb, OIB 85821130368</item>
      <item>Josip Raič, OIB 12120549402</item>
      <item>VJEROVNICI</item>
    </izvorni_sadrzaj>
    <derivirana_varijabla naziv="DomainObject.Predmet.StrankaListFormatedOIB_1">
      <item>FINA Regionalni centar Zagreb, OIB 85821130368</item>
      <item>Josip Raič, OIB 12120549402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Raič, Kalnička Ulica 17, 10437 Bestovje</item>
      <item>VJEROVNICI</item>
    </izvorni_sadrzaj>
    <derivirana_varijabla naziv="DomainObject.Predmet.StrankaListFormatedWithAdress_1">
      <item>FINA Regionalni centar Zagreb, Trg svibanjskih žrtava 1995. br. 1, 10000 Zagreb</item>
      <item>Josip Raič, Kalnička Ulica 17, 10437 Bestovje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Raič, OIB 12120549402, Kalnička Ulica 17, 10437 Bestovje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Josip Raič, OIB 12120549402, Kalnička Ulica 17, 10437 Bestovje</item>
      <item>VJEROVNICI</item>
    </derivirana_varijabla>
  </DomainObject.Predmet.StrankaListFormatedWithAdressOIB>
  <DomainObject.Predmet.StrankaListNazivFormated>
    <izvorni_sadrzaj>
      <item>FINA Regionalni centar Zagreb</item>
      <item>Josip Raič</item>
      <item>VJEROVNICI</item>
    </izvorni_sadrzaj>
    <derivirana_varijabla naziv="DomainObject.Predmet.StrankaListNazivFormated_1">
      <item>FINA Regionalni centar Zagreb</item>
      <item>Josip Raič</item>
      <item>VJEROVNICI</item>
    </derivirana_varijabla>
  </DomainObject.Predmet.StrankaListNazivFormated>
  <DomainObject.Predmet.StrankaListNazivFormatedOIB>
    <izvorni_sadrzaj>
      <item>FINA Regionalni centar Zagreb, OIB 85821130368</item>
      <item>Josip Raič, OIB 12120549402</item>
      <item>VJEROVNICI</item>
    </izvorni_sadrzaj>
    <derivirana_varijabla naziv="DomainObject.Predmet.StrankaListNazivFormatedOIB_1">
      <item>FINA Regionalni centar Zagreb, OIB 85821130368</item>
      <item>Josip Raič, OIB 12120549402</item>
      <item>VJEROVNICI</item>
    </derivirana_varijabla>
  </DomainObject.Predmet.StrankaListNazivFormatedOIB>
  <DomainObject.Predmet.ProtuStrankaListFormated>
    <izvorni_sadrzaj>
      <item>AUTOPRAONICA JOSIP d.o.o. zastupanog po punomoćniku Josip Raič</item>
    </izvorni_sadrzaj>
    <derivirana_varijabla naziv="DomainObject.Predmet.ProtuStrankaListFormated_1">
      <item>AUTOPRAONICA JOSIP d.o.o. zastupanog po punomoćniku Josip Raič</item>
    </derivirana_varijabla>
  </DomainObject.Predmet.ProtuStrankaListFormated>
  <DomainObject.Predmet.ProtuStrankaListFormatedOIB>
    <izvorni_sadrzaj>
      <item>AUTOPRAONICA JOSIP d.o.o., OIB 57292172154 zastupanog po punomoćniku Josip Raič</item>
    </izvorni_sadrzaj>
    <derivirana_varijabla naziv="DomainObject.Predmet.ProtuStrankaListFormatedOIB_1">
      <item>AUTOPRAONICA JOSIP d.o.o., OIB 57292172154 zastupanog po punomoćniku Josip Raič</item>
    </derivirana_varijabla>
  </DomainObject.Predmet.ProtuStrankaListFormatedOIB>
  <DomainObject.Predmet.ProtuStrankaListFormatedWithAdress>
    <izvorni_sadrzaj>
      <item>AUTOPRAONICA JOSIP d.o.o., Dr. Franje Tuđmana 22, 10437 Bestovje zastupanog po punomoćniku Josip Raič</item>
    </izvorni_sadrzaj>
    <derivirana_varijabla naziv="DomainObject.Predmet.ProtuStrankaListFormatedWithAdress_1">
      <item>AUTOPRAONICA JOSIP d.o.o., Dr. Franje Tuđmana 22, 10437 Bestovje zastupanog po punomoćniku Josip Raič</item>
    </derivirana_varijabla>
  </DomainObject.Predmet.ProtuStrankaListFormatedWithAdress>
  <DomainObject.Predmet.ProtuStrankaListFormatedWithAdressOIB>
    <izvorni_sadrzaj>
      <item>AUTOPRAONICA JOSIP d.o.o., OIB 57292172154, Dr. Franje Tuđmana 22, 10437 Bestovje zastupanog po punomoćniku Josip Raič</item>
    </izvorni_sadrzaj>
    <derivirana_varijabla naziv="DomainObject.Predmet.ProtuStrankaListFormatedWithAdressOIB_1">
      <item>AUTOPRAONICA JOSIP d.o.o., OIB 57292172154, Dr. Franje Tuđmana 22, 10437 Bestovje zastupanog po punomoćniku Josip Raič</item>
    </derivirana_varijabla>
  </DomainObject.Predmet.ProtuStrankaListFormatedWithAdressOIB>
  <DomainObject.Predmet.ProtuStrankaListNazivFormated>
    <izvorni_sadrzaj>
      <item>AUTOPRAONICA JOSIP d.o.o.</item>
    </izvorni_sadrzaj>
    <derivirana_varijabla naziv="DomainObject.Predmet.ProtuStrankaListNazivFormated_1">
      <item>AUTOPRAONICA JOSIP d.o.o.</item>
    </derivirana_varijabla>
  </DomainObject.Predmet.ProtuStrankaListNazivFormated>
  <DomainObject.Predmet.ProtuStrankaListNazivFormatedOIB>
    <izvorni_sadrzaj>
      <item>AUTOPRAONICA JOSIP d.o.o., OIB 57292172154</item>
    </izvorni_sadrzaj>
    <derivirana_varijabla naziv="DomainObject.Predmet.ProtuStrankaListNazivFormatedOIB_1">
      <item>AUTOPRAONICA JOSIP d.o.o., OIB 57292172154</item>
    </derivirana_varijabla>
  </DomainObject.Predmet.ProtuStrankaListNazivFormatedOIB>
  <DomainObject.Predmet.OstaliListFormated>
    <izvorni_sadrzaj>
      <item>Josip Raič punomoćnik sudionika u postupku AUTOPRAONICA JOSIP d.o.o.</item>
      <item>Raiffeisenbank Austria d.d.</item>
    </izvorni_sadrzaj>
    <derivirana_varijabla naziv="DomainObject.Predmet.OstaliListFormated_1">
      <item>Josip Raič punomoćnik sudionika u postupku AUTOPRAONICA JOSIP d.o.o.</item>
      <item>Raiffeisenbank Austria d.d.</item>
    </derivirana_varijabla>
  </DomainObject.Predmet.OstaliListFormated>
  <DomainObject.Predmet.OstaliListFormatedOIB>
    <izvorni_sadrzaj>
      <item>Josip Raič, OIB 12120549402 punomoćnik sudionika u postupku AUTOPRAONICA JOSIP d.o.o.</item>
      <item>Raiffeisenbank Austria d.d., OIB 53056966535</item>
    </izvorni_sadrzaj>
    <derivirana_varijabla naziv="DomainObject.Predmet.OstaliListFormatedOIB_1">
      <item>Josip Raič, OIB 12120549402 punomoćnik sudionika u postupku AUTOPRAONICA JOSIP d.o.o.</item>
      <item>Raiffeisenbank Austria d.d., OIB 53056966535</item>
    </derivirana_varijabla>
  </DomainObject.Predmet.OstaliListFormatedOIB>
  <DomainObject.Predmet.OstaliListFormatedWithAdress>
    <izvorni_sadrzaj>
      <item>Josip Raič, Kalnička Ulica 17, 10437 Bestovje punomoćnik sudionika u postupku AUTOPRAONICA JOSIP d.o.o.</item>
      <item>Raiffeisenbank Austria d.d., Magazinska cesta 69, 10000 Zagreb</item>
    </izvorni_sadrzaj>
    <derivirana_varijabla naziv="DomainObject.Predmet.OstaliListFormatedWithAdress_1">
      <item>Josip Raič, Kalnička Ulica 17, 10437 Bestovje punomoćnik sudionika u postupku AUTOPRAONICA JOSIP d.o.o.</item>
      <item>Raiffeisenbank Austria d.d., Magazinska cesta 69, 10000 Zagreb</item>
    </derivirana_varijabla>
  </DomainObject.Predmet.OstaliListFormatedWithAdress>
  <DomainObject.Predmet.OstaliListFormatedWithAdressOIB>
    <izvorni_sadrzaj>
      <item>Josip Raič, OIB 12120549402, Kalnička Ulica 17, 10437 Bestovje punomoćnik sudionika u postupku AUTOPRAONICA JOSIP d.o.o.</item>
      <item>Raiffeisenbank Austria d.d., OIB 53056966535, Magazinska cesta 69, 10000 Zagreb</item>
    </izvorni_sadrzaj>
    <derivirana_varijabla naziv="DomainObject.Predmet.OstaliListFormatedWithAdressOIB_1">
      <item>Josip Raič, OIB 12120549402, Kalnička Ulica 17, 10437 Bestovje punomoćnik sudionika u postupku AUTOPRAONICA JOSIP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Josip Raič</item>
      <item>Raiffeisenbank Austria d.d.</item>
    </izvorni_sadrzaj>
    <derivirana_varijabla naziv="DomainObject.Predmet.OstaliListNazivFormated_1">
      <item>Josip Raič</item>
      <item>Raiffeisenbank Austria d.d.</item>
    </derivirana_varijabla>
  </DomainObject.Predmet.OstaliListNazivFormated>
  <DomainObject.Predmet.OstaliListNazivFormatedOIB>
    <izvorni_sadrzaj>
      <item>Josip Raič, OIB 12120549402</item>
      <item>Raiffeisenbank Austria d.d., OIB 53056966535</item>
    </izvorni_sadrzaj>
    <derivirana_varijabla naziv="DomainObject.Predmet.OstaliListNazivFormatedOIB_1">
      <item>Josip Raič, OIB 12120549402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AUTOPRAONICA JOSIP d.o.o.</izvorni_sadrzaj>
    <derivirana_varijabla naziv="DomainObject.Predmet.ProtustrankaIDrugi_1">AUTOPRAONICA JOSIP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AUTOPRAONICA JOSIP d.o.o., OIB 57292172154, Dr. Franje Tuđmana 22, 10437 Bestovje</izvorni_sadrzaj>
    <derivirana_varijabla naziv="DomainObject.Predmet.ProtustrankaIDrugiAdressOIB_1">AUTOPRAONICA JOSIP d.o.o., OIB 57292172154, Dr. Franje Tuđmana 22,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AUTOPRAONICA JOSIP d.o.o.</item>
      <item>Josip Raič</item>
      <item>Raiffeisenbank Austria d.d.</item>
      <item>Josip Raič</item>
      <item>VJEROVNICI</item>
    </izvorni_sadrzaj>
    <derivirana_varijabla naziv="DomainObject.Predmet.SudioniciListNaziv_1">
      <item>FINA Regionalni centar Zagreb</item>
      <item>AUTOPRAONICA JOSIP d.o.o.</item>
      <item>Josip Raič</item>
      <item>Raiffeisenbank Austria d.d.</item>
      <item>Josip Raič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AUTOPRAONICA JOSIP d.o.o., OIB 57292172154, Dr. Franje Tuđmana 22,10437 Bestovje</item>
      <item>Josip Raič, OIB 12120549402, Kalnička Ulica 17,10437 Bestovje</item>
      <item>Raiffeisenbank Austria d.d., OIB 53056966535, Magazinska cesta 69,10000 Zagreb</item>
      <item>Josip Raič, OIB 12120549402, Kalnička Ulica 17,10437 Bestovje</item>
      <item>VJEROVNICI</item>
    </izvorni_sadrzaj>
    <derivirana_varijabla naziv="DomainObject.Predmet.SudioniciListAdressOIB_1">
      <item>FINA Regionalni centar Zagreb, OIB 85821130368, Trg svibanjskih žrtava 1995. br. 1,10000 Zagreb</item>
      <item>AUTOPRAONICA JOSIP d.o.o., OIB 57292172154, Dr. Franje Tuđmana 22,10437 Bestovje</item>
      <item>Josip Raič, OIB 12120549402, Kalnička Ulica 17,10437 Bestovje</item>
      <item>Raiffeisenbank Austria d.d., OIB 53056966535, Magazinska cesta 69,10000 Zagreb</item>
      <item>Josip Raič, OIB 12120549402, Kalnička Ulica 17,10437 Bestovje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57292172154</item>
      <item>, OIB 12120549402</item>
      <item>, OIB 53056966535</item>
      <item>, OIB 12120549402</item>
      <item>, OIB null</item>
    </izvorni_sadrzaj>
    <derivirana_varijabla naziv="DomainObject.Predmet.SudioniciListNazivOIB_1">
      <item>, OIB 85821130368</item>
      <item>, OIB 57292172154</item>
      <item>, OIB 12120549402</item>
      <item>, OIB 53056966535</item>
      <item>, OIB 12120549402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B703D-9027-4236-ADCE-EE9FBA2B7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1017</properties:Words>
  <properties:Characters>5722</properties:Characters>
  <properties:Lines>112</properties:Lines>
  <properties:Paragraphs>35</properties:Paragraphs>
  <properties:TotalTime>514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2018-04-26T07:09:00Z</cp:lastPrinted>
  <dcterms:modified xmlns:xsi="http://www.w3.org/2001/XMLSchema-instance" xsi:type="dcterms:W3CDTF">2018-04-26T07:09:00Z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