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933e" w14:paraId="4f6933e" w:rsidRDefault="00C75245" w:rsidP="00C75245" w:rsidR="00C75245" w:rsidRPr="00205B9E">
      <w:pPr>
        <w:ind w:firstLine="708"/>
        <w15:collapsed w:val="false"/>
      </w:pPr>
      <w:bookmarkStart w:name="_GoBack" w:id="0"/>
      <w:bookmarkEnd w:id="0"/>
      <w:r w:rsidRPr="00205B9E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205B9E">
      <w:r w:rsidRPr="00205B9E">
        <w:rPr>
          <w:rFonts w:eastAsia="MS Mincho"/>
          <w:szCs w:val="24"/>
        </w:rPr>
        <w:t>REPUBLIKA HRVATSKA</w:t>
      </w:r>
    </w:p>
    <w:p w:rsidRDefault="00C75245" w:rsidP="00C75245" w:rsidR="00C75245" w:rsidRPr="00205B9E">
      <w:r w:rsidRPr="00205B9E">
        <w:rPr>
          <w:rFonts w:eastAsia="MS Mincho"/>
          <w:szCs w:val="24"/>
        </w:rPr>
        <w:t>TRGOVAČKI SUD U RIJECI</w:t>
      </w:r>
    </w:p>
    <w:p w:rsidRDefault="00C75245" w:rsidP="00C75245" w:rsidR="00C75245" w:rsidRPr="00205B9E">
      <w:pPr>
        <w:rPr>
          <w:rFonts w:eastAsia="MS Mincho"/>
          <w:szCs w:val="24"/>
        </w:rPr>
      </w:pPr>
      <w:r w:rsidRPr="00205B9E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205B9E">
      <w:pPr>
        <w:rPr>
          <w:rFonts w:eastAsia="MS Mincho"/>
        </w:rPr>
      </w:pPr>
    </w:p>
    <w:p w:rsidRDefault="005F74D3" w:rsidP="005F74D3" w:rsidR="005F74D3" w:rsidRPr="00205B9E">
      <w:pPr>
        <w:rPr>
          <w:rFonts w:eastAsia="MS Mincho"/>
        </w:rPr>
      </w:pPr>
    </w:p>
    <w:p w:rsidRDefault="005F74D3" w:rsidP="005F74D3" w:rsidR="005F74D3" w:rsidRPr="00205B9E">
      <w:pPr>
        <w:jc w:val="center"/>
      </w:pPr>
      <w:r w:rsidRPr="00205B9E">
        <w:t>R E P U B L I K A    H R V A T S K A</w:t>
      </w:r>
    </w:p>
    <w:p w:rsidRDefault="005F74D3" w:rsidP="005F74D3" w:rsidR="005F74D3" w:rsidRPr="00205B9E">
      <w:pPr>
        <w:jc w:val="center"/>
      </w:pPr>
      <w:r w:rsidRPr="00205B9E">
        <w:t>R J E Š E N J E</w:t>
      </w:r>
    </w:p>
    <w:p w:rsidRDefault="005F74D3" w:rsidP="005F74D3" w:rsidR="005F74D3" w:rsidRPr="00205B9E">
      <w:pPr>
        <w:jc w:val="both"/>
      </w:pPr>
    </w:p>
    <w:p w:rsidRDefault="005F74D3" w:rsidP="005F74D3" w:rsidR="005F74D3" w:rsidRPr="00205B9E">
      <w:pPr>
        <w:jc w:val="both"/>
      </w:pPr>
      <w:r w:rsidRPr="00205B9E">
        <w:tab/>
      </w:r>
      <w:r w:rsidRPr="00205B9E">
        <w:tab/>
        <w:t xml:space="preserve">Trgovački sud u Rijeci, po sucu Veri Jelenović, u postupku nad dužnikom LIKA GRADNJA društvo s ograničenom odgovornošću za trgovinu, građevinarstvo i turizam Plitvička Jezera (Općina Plitvička Jezera), Smoljanac 40, OIB: 44150572731, MBS: 020034613, dana 8. veljače 2018. </w:t>
      </w:r>
    </w:p>
    <w:p w:rsidRDefault="005F74D3" w:rsidP="005F74D3" w:rsidR="005F74D3" w:rsidRPr="00205B9E">
      <w:pPr>
        <w:jc w:val="both"/>
      </w:pPr>
    </w:p>
    <w:p w:rsidRDefault="005F74D3" w:rsidP="005F74D3" w:rsidR="005F74D3" w:rsidRPr="00205B9E">
      <w:pPr>
        <w:jc w:val="center"/>
      </w:pPr>
      <w:r w:rsidRPr="00205B9E">
        <w:t>r i j e š i o  j e</w:t>
      </w:r>
    </w:p>
    <w:p w:rsidRDefault="005F74D3" w:rsidP="005F74D3" w:rsidR="005F74D3" w:rsidRPr="00205B9E">
      <w:pPr>
        <w:jc w:val="both"/>
      </w:pPr>
    </w:p>
    <w:p w:rsidRDefault="005F74D3" w:rsidP="005F74D3" w:rsidR="005F74D3" w:rsidRPr="00205B9E">
      <w:pPr>
        <w:jc w:val="both"/>
      </w:pPr>
      <w:r w:rsidRPr="00205B9E">
        <w:t xml:space="preserve"> </w:t>
      </w:r>
      <w:r w:rsidRPr="00205B9E">
        <w:tab/>
        <w:t xml:space="preserve">Ispravlja se rješenje ovog suda posl. br. 14 St-266/2017-10 od 27. prosinca 2017. godine u uvodu, redak šesti, tako da umjesto „OIB: 020034613“ treba pisati „MBS: 020034613“; zatim u izreci, točka I. redak četvrti, tako da umjesto „OIB: 020034613“ treba pisati „MBS: 020034613“; u izreci, točka II., redak četvrti, tako da umjesto „OIB: 020034613“ treba pisati „MBS: 020034613“; u obrazloženju, redak četvrti, tako da umjesto „OIB: 020034613“ treba pisati „MBS: 020034613“. </w:t>
      </w:r>
    </w:p>
    <w:p w:rsidRDefault="005F74D3" w:rsidP="005F74D3" w:rsidR="005F74D3" w:rsidRPr="00205B9E">
      <w:pPr>
        <w:jc w:val="both"/>
      </w:pPr>
    </w:p>
    <w:p w:rsidRDefault="005F74D3" w:rsidP="005F74D3" w:rsidR="005F74D3" w:rsidRPr="00205B9E">
      <w:pPr>
        <w:jc w:val="both"/>
      </w:pPr>
    </w:p>
    <w:p w:rsidRDefault="005F74D3" w:rsidP="005F74D3" w:rsidR="005F74D3" w:rsidRPr="00205B9E">
      <w:pPr>
        <w:jc w:val="center"/>
      </w:pPr>
      <w:r w:rsidRPr="00205B9E">
        <w:t>Obrazloženje</w:t>
      </w:r>
    </w:p>
    <w:p w:rsidRDefault="005F74D3" w:rsidP="005F74D3" w:rsidR="005F74D3" w:rsidRPr="00205B9E">
      <w:pPr>
        <w:jc w:val="center"/>
      </w:pPr>
    </w:p>
    <w:p w:rsidRDefault="005F74D3" w:rsidP="005F74D3" w:rsidR="005F74D3" w:rsidRPr="00205B9E">
      <w:pPr>
        <w:jc w:val="both"/>
      </w:pPr>
      <w:r w:rsidRPr="00205B9E">
        <w:tab/>
        <w:t xml:space="preserve">U ovosudnom je rješenju posl. br. 14 St-266/2017-10 od 27. prosinca 2017. godine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Pr="00205B9E">
        <w:rPr>
          <w:bCs/>
        </w:rPr>
        <w:t>(dalje: SZ, objavljen u NN 71/15, 104/17)</w:t>
      </w:r>
      <w:r w:rsidRPr="00205B9E">
        <w:t xml:space="preserve">, valjalo donijeti ovo rješenje.  </w:t>
      </w:r>
    </w:p>
    <w:p w:rsidRDefault="005F74D3" w:rsidP="005F74D3" w:rsidR="005F74D3" w:rsidRPr="00205B9E">
      <w:pPr>
        <w:jc w:val="both"/>
      </w:pPr>
    </w:p>
    <w:p w:rsidRDefault="005F74D3" w:rsidP="005F74D3" w:rsidR="005F74D3" w:rsidRPr="00205B9E">
      <w:pPr>
        <w:jc w:val="center"/>
      </w:pPr>
      <w:r w:rsidRPr="00205B9E">
        <w:t xml:space="preserve">U Rijeci 8. veljače 2018. </w:t>
      </w:r>
    </w:p>
    <w:p w:rsidRDefault="005F74D3" w:rsidP="005F74D3" w:rsidR="005F74D3" w:rsidRPr="00205B9E">
      <w:pPr>
        <w:jc w:val="center"/>
      </w:pPr>
      <w:r w:rsidRPr="00205B9E">
        <w:t xml:space="preserve">                                                                               Sudac</w:t>
      </w:r>
    </w:p>
    <w:p w:rsidRDefault="005F74D3" w:rsidP="005F74D3" w:rsidR="005F74D3" w:rsidRPr="00205B9E">
      <w:pPr>
        <w:jc w:val="both"/>
      </w:pPr>
      <w:r w:rsidRPr="00205B9E">
        <w:t xml:space="preserve">                                                                                                   Vera Jelenović</w:t>
      </w:r>
    </w:p>
    <w:p w:rsidRDefault="005F74D3" w:rsidP="005F74D3" w:rsidR="005F74D3" w:rsidRPr="00205B9E">
      <w:pPr>
        <w:jc w:val="both"/>
      </w:pPr>
    </w:p>
    <w:p w:rsidRDefault="005F74D3" w:rsidP="005F74D3" w:rsidR="005F74D3" w:rsidRPr="00205B9E">
      <w:pPr>
        <w:jc w:val="both"/>
      </w:pPr>
      <w:r w:rsidRPr="00205B9E">
        <w:t>UPUTA O PRAVNOM LIJEKU:</w:t>
      </w:r>
    </w:p>
    <w:p w:rsidRDefault="005F74D3" w:rsidP="005F74D3" w:rsidR="005F74D3" w:rsidRPr="00205B9E">
      <w:pPr>
        <w:jc w:val="both"/>
      </w:pPr>
      <w:r w:rsidRPr="00205B9E"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p w:rsidRDefault="00C75245" w:rsidP="005F74D3" w:rsidR="00C75245" w:rsidRPr="00205B9E">
      <w:pPr>
        <w:tabs>
          <w:tab w:pos="3974" w:val="left"/>
        </w:tabs>
        <w:rPr>
          <w:rFonts w:eastAsia="MS Mincho"/>
        </w:rPr>
      </w:pPr>
    </w:p>
    <w:sectPr w:rsidR="00C75245" w:rsidRPr="00205B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432" w:rsidP="00C75245" w:rsidR="00156432">
      <w:r>
        <w:separator/>
      </w:r>
    </w:p>
  </w:endnote>
  <w:endnote w:id="0" w:type="continuationSeparator">
    <w:p w:rsidRDefault="00156432" w:rsidP="00C75245" w:rsidR="00156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B9E">
          <w:rPr>
            <w:noProof/>
          </w:rPr>
          <w:t>1</w:t>
        </w:r>
        <w:r>
          <w:fldChar w:fldCharType="end"/>
        </w:r>
      </w:p>
    </w:sdtContent>
  </w:sdt>
  <w:p w:rsidRDefault="00205B9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432" w:rsidP="00C75245" w:rsidR="00156432">
      <w:r>
        <w:separator/>
      </w:r>
    </w:p>
  </w:footnote>
  <w:footnote w:id="0" w:type="continuationSeparator">
    <w:p w:rsidRDefault="00156432" w:rsidP="00C75245" w:rsidR="00156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5F74D3">
      <w:t>266</w:t>
    </w:r>
    <w:r>
      <w:t>/201</w:t>
    </w:r>
    <w:r w:rsidR="005F74D3">
      <w:t>7-17</w:t>
    </w:r>
  </w:p>
  <w:p w:rsidRDefault="00205B9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156432"/>
    <w:rsid w:val="00205B9E"/>
    <w:rsid w:val="005F74D3"/>
    <w:rsid w:val="00C75245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B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B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303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2017.</izvorni_sadrzaj>
    <derivirana_varijabla naziv="DomainObject.Predmet.DatumRjesavanja_1">27.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St-439/17</izvorni_sadrzaj>
    <derivirana_varijabla naziv="DomainObject.Predmet.PrimjedbaSuca_1">Veza St-439/17</derivirana_varijabla>
  </DomainObject.Predmet.PrimjedbaSuca>
  <DomainObject.Predmet.ProtustrankaFormated>
    <izvorni_sadrzaj>  LIKA GRADNJA d.o.o.</izvorni_sadrzaj>
    <derivirana_varijabla naziv="DomainObject.Predmet.ProtustrankaFormated_1">  LIKA GRADNJA d.o.o.</derivirana_varijabla>
  </DomainObject.Predmet.ProtustrankaFormated>
  <DomainObject.Predmet.ProtustrankaFormatedOIB>
    <izvorni_sadrzaj>  LIKA GRADNJA d.o.o., OIB 44150572731</izvorni_sadrzaj>
    <derivirana_varijabla naziv="DomainObject.Predmet.ProtustrankaFormatedOIB_1">  LIKA GRADNJA d.o.o., OIB 44150572731</derivirana_varijabla>
  </DomainObject.Predmet.ProtustrankaFormatedOIB>
  <DomainObject.Predmet.ProtustrankaFormatedWithAdress>
    <izvorni_sadrzaj> LIKA GRADNJA d.o.o., Smoljanac 40, 53230 Plitvička Jezera</izvorni_sadrzaj>
    <derivirana_varijabla naziv="DomainObject.Predmet.ProtustrankaFormatedWithAdress_1"> LIKA GRADNJA d.o.o., Smoljanac 40, 53230 Plitvička Jezera</derivirana_varijabla>
  </DomainObject.Predmet.ProtustrankaFormatedWithAdress>
  <DomainObject.Predmet.ProtustrankaFormatedWithAdressOIB>
    <izvorni_sadrzaj> LIKA GRADNJA d.o.o., OIB 44150572731, Smoljanac 40, 53230 Plitvička Jezera</izvorni_sadrzaj>
    <derivirana_varijabla naziv="DomainObject.Predmet.ProtustrankaFormatedWithAdressOIB_1"> LIKA GRADNJA d.o.o., OIB 44150572731, Smoljanac 40, 53230 Plitvička Jezera</derivirana_varijabla>
  </DomainObject.Predmet.ProtustrankaFormatedWithAdressOIB>
  <DomainObject.Predmet.ProtustrankaWithAdress>
    <izvorni_sadrzaj>LIKA GRADNJA d.o.o. Smoljanac 40, 53230 Plitvička Jezera</izvorni_sadrzaj>
    <derivirana_varijabla naziv="DomainObject.Predmet.ProtustrankaWithAdress_1">LIKA GRADNJA d.o.o. Smoljanac 40, 53230 Plitvička Jezera</derivirana_varijabla>
  </DomainObject.Predmet.ProtustrankaWithAdress>
  <DomainObject.Predmet.ProtustrankaWithAdressOIB>
    <izvorni_sadrzaj>LIKA GRADNJA d.o.o., OIB 44150572731, Smoljanac 40, 53230 Plitvička Jezera</izvorni_sadrzaj>
    <derivirana_varijabla naziv="DomainObject.Predmet.ProtustrankaWithAdressOIB_1">LIKA GRADNJA d.o.o., OIB 44150572731, Smoljanac 40, 53230 Plitvička Jezera</derivirana_varijabla>
  </DomainObject.Predmet.ProtustrankaWithAdressOIB>
  <DomainObject.Predmet.ProtustrankaNazivFormated>
    <izvorni_sadrzaj>LIKA GRADNJA d.o.o.</izvorni_sadrzaj>
    <derivirana_varijabla naziv="DomainObject.Predmet.ProtustrankaNazivFormated_1">LIKA GRADNJA d.o.o.</derivirana_varijabla>
  </DomainObject.Predmet.ProtustrankaNazivFormated>
  <DomainObject.Predmet.ProtustrankaNazivFormatedOIB>
    <izvorni_sadrzaj>LIKA GRADNJA d.o.o., OIB 44150572731</izvorni_sadrzaj>
    <derivirana_varijabla naziv="DomainObject.Predmet.ProtustrankaNazivFormatedOIB_1">LIKA GRADNJA d.o.o., OIB 44150572731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GRADNJA d.o.o.</item>
    </izvorni_sadrzaj>
    <derivirana_varijabla naziv="DomainObject.Predmet.ProtuStrankaListFormated_1">
      <item>LIKA GRADNJA d.o.o.</item>
    </derivirana_varijabla>
  </DomainObject.Predmet.ProtuStrankaListFormated>
  <DomainObject.Predmet.ProtuStrankaListFormatedOIB>
    <izvorni_sadrzaj>
      <item>LIKA GRADNJA d.o.o., OIB 44150572731</item>
    </izvorni_sadrzaj>
    <derivirana_varijabla naziv="DomainObject.Predmet.ProtuStrankaListFormatedOIB_1">
      <item>LIKA GRADNJA d.o.o., OIB 44150572731</item>
    </derivirana_varijabla>
  </DomainObject.Predmet.ProtuStrankaListFormatedOIB>
  <DomainObject.Predmet.ProtuStrankaListFormatedWithAdress>
    <izvorni_sadrzaj>
      <item>LIKA GRADNJA d.o.o., Smoljanac 40, 53230 Plitvička Jezera</item>
    </izvorni_sadrzaj>
    <derivirana_varijabla naziv="DomainObject.Predmet.ProtuStrankaListFormatedWithAdress_1">
      <item>LIKA GRADNJA d.o.o., Smoljanac 40, 53230 Plitvička Jezera</item>
    </derivirana_varijabla>
  </DomainObject.Predmet.ProtuStrankaListFormatedWithAdress>
  <DomainObject.Predmet.ProtuStrankaListFormatedWithAdressOIB>
    <izvorni_sadrzaj>
      <item>LIKA GRADNJA d.o.o., OIB 44150572731, Smoljanac 40, 53230 Plitvička Jezera</item>
    </izvorni_sadrzaj>
    <derivirana_varijabla naziv="DomainObject.Predmet.ProtuStrankaListFormatedWithAdressOIB_1">
      <item>LIKA GRADNJA d.o.o., OIB 44150572731, Smoljanac 40, 53230 Plitvička Jezera</item>
    </derivirana_varijabla>
  </DomainObject.Predmet.ProtuStrankaListFormatedWithAdressOIB>
  <DomainObject.Predmet.ProtuStrankaListNazivFormated>
    <izvorni_sadrzaj>
      <item>LIKA GRADNJA d.o.o.</item>
    </izvorni_sadrzaj>
    <derivirana_varijabla naziv="DomainObject.Predmet.ProtuStrankaListNazivFormated_1">
      <item>LIKA GRADNJA d.o.o.</item>
    </derivirana_varijabla>
  </DomainObject.Predmet.ProtuStrankaListNazivFormated>
  <DomainObject.Predmet.ProtuStrankaListNazivFormatedOIB>
    <izvorni_sadrzaj>
      <item>LIKA GRADNJA d.o.o., OIB 44150572731</item>
    </izvorni_sadrzaj>
    <derivirana_varijabla naziv="DomainObject.Predmet.ProtuStrankaListNazivFormatedOIB_1">
      <item>LIKA GRADNJA d.o.o., OIB 44150572731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GRADNJA d.o.o.</izvorni_sadrzaj>
    <derivirana_varijabla naziv="DomainObject.Predmet.ProtustrankaIDrugi_1">LIKA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GRADNJA d.o.o., OIB 44150572731, Smoljanac 40, 53230 Plitvička Jezera</izvorni_sadrzaj>
    <derivirana_varijabla naziv="DomainObject.Predmet.ProtustrankaIDrugiAdressOIB_1">LIKA GRADNJA d.o.o., OIB 44150572731, Smoljanac 40, 53230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2017.</izvorni_sadrzaj>
    <derivirana_varijabla naziv="DomainObject.Predmet.OdlukaRjesenje.DatumDonosenjaOdluke_1">27. prosinca 2017.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St-266/2017-11</izvorni_sadrzaj>
    <derivirana_varijabla naziv="DomainObject.Predmet.OdlukaRjesenje.Oznaka_1">St-266/2017-11</derivirana_varijabla>
  </DomainObject.Predmet.OdlukaRjesenje.Oznaka>
  <DomainObject.Predmet.SudioniciListNaziv>
    <izvorni_sadrzaj>
      <item>FINA  Rijeka</item>
      <item>LIKA GRADNJA d.o.o.</item>
    </izvorni_sadrzaj>
    <derivirana_varijabla naziv="DomainObject.Predmet.SudioniciListNaziv_1">
      <item>FINA  Rijeka</item>
      <item>LIKA GRADNJA d.o.o.</item>
    </derivirana_varijabla>
  </DomainObject.Predmet.SudioniciListNaziv>
  <DomainObject.Predmet.SudioniciListAdressOIB>
    <izvorni_sadrzaj>
      <item>FINA  Rijeka, OIB 85821130368, Frana Kurelca 8,51000 Rijeka</item>
      <item>LIKA GRADNJA d.o.o., OIB 44150572731, Smoljanac 40,53230 Plitvička Jezera</item>
    </izvorni_sadrzaj>
    <derivirana_varijabla naziv="DomainObject.Predmet.SudioniciListAdressOIB_1">
      <item>FINA  Rijeka, OIB 85821130368, Frana Kurelca 8,51000 Rijeka</item>
      <item>LIKA GRADNJA d.o.o., OIB 44150572731, Smoljanac 40,53230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44150572731</item>
    </izvorni_sadrzaj>
    <derivirana_varijabla naziv="DomainObject.Predmet.SudioniciListNazivOIB_1">
      <item>, OIB 85821130368</item>
      <item>, OIB 44150572731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1684A-4AF2-4065-A777-64B910A013C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1492</properties:Characters>
  <properties:Lines>42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2018-02-08T08:59:00Z</dcterms:created>
  <dc:creator>Danijela Fumić</dc:creator>
  <cp:lastModifiedBy>Danijela Fumić</cp:lastModifiedBy>
  <dcterms:modified xmlns:xsi="http://www.w3.org/2001/XMLSchema-instance" xsi:type="dcterms:W3CDTF">2018-02-08T09:02:00Z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