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eb7fb" w14:paraId="d4eb7fb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9A6AEF" w:rsidP="00B24275" w:rsidR="00B24275" w:rsidRPr="00B24275">
      <w:pPr>
        <w:rPr>
          <w:b/>
        </w:rPr>
      </w:pPr>
      <w:r>
        <w:rPr>
          <w:b/>
        </w:rPr>
        <w:t xml:space="preserve">   </w:t>
      </w:r>
      <w:r w:rsidR="00B24275" w:rsidRPr="00B24275">
        <w:rPr>
          <w:b/>
        </w:rPr>
        <w:t xml:space="preserve">TRGOVAČKI SUD </w:t>
      </w:r>
      <w:r>
        <w:rPr>
          <w:b/>
        </w:rPr>
        <w:t xml:space="preserve">U </w:t>
      </w:r>
      <w:r w:rsidR="00B24275" w:rsidRPr="00B24275">
        <w:rPr>
          <w:b/>
        </w:rPr>
        <w:t>DUBROVNIK</w:t>
      </w:r>
      <w:r>
        <w:rPr>
          <w:b/>
        </w:rPr>
        <w:t>U</w:t>
      </w:r>
      <w:r w:rsidR="00B24275" w:rsidRPr="00B24275">
        <w:rPr>
          <w:b/>
        </w:rPr>
        <w:t xml:space="preserve">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</w:t>
      </w:r>
      <w:r w:rsidR="009A6AEF">
        <w:rPr>
          <w:b/>
        </w:rPr>
        <w:t xml:space="preserve">   </w:t>
      </w:r>
      <w:r w:rsidRPr="00B24275">
        <w:rPr>
          <w:b/>
        </w:rPr>
        <w:t xml:space="preserve">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132384">
        <w:rPr>
          <w:b/>
          <w:sz w:val="22"/>
          <w:szCs w:val="22"/>
        </w:rPr>
        <w:t>318</w:t>
      </w:r>
      <w:r w:rsidR="004C2AF2">
        <w:rPr>
          <w:b/>
          <w:sz w:val="22"/>
          <w:szCs w:val="22"/>
        </w:rPr>
        <w:t>/201</w:t>
      </w:r>
      <w:r w:rsidR="00132384">
        <w:rPr>
          <w:b/>
          <w:sz w:val="22"/>
          <w:szCs w:val="22"/>
        </w:rPr>
        <w:t>9</w:t>
      </w:r>
      <w:r w:rsidR="00FD3CFA">
        <w:rPr>
          <w:b/>
          <w:sz w:val="22"/>
          <w:szCs w:val="22"/>
        </w:rPr>
        <w:t>-</w:t>
      </w:r>
      <w:r w:rsidR="00132384">
        <w:rPr>
          <w:b/>
          <w:sz w:val="22"/>
          <w:szCs w:val="22"/>
        </w:rPr>
        <w:t>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27324A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27324A">
        <w:rPr>
          <w:sz w:val="22"/>
          <w:szCs w:val="22"/>
        </w:rPr>
        <w:t xml:space="preserve">Trgovački sud </w:t>
      </w:r>
      <w:r w:rsidR="009A6AEF">
        <w:rPr>
          <w:sz w:val="22"/>
          <w:szCs w:val="22"/>
        </w:rPr>
        <w:t>u Dubrovniku</w:t>
      </w:r>
      <w:r w:rsidRPr="0027324A">
        <w:rPr>
          <w:sz w:val="22"/>
          <w:szCs w:val="22"/>
        </w:rPr>
        <w:t xml:space="preserve">, po stečajnom sucu tog suda Srđanu Gavraniću, kao sucu pojedincu, </w:t>
      </w:r>
      <w:r w:rsidR="001E1395" w:rsidRPr="0027324A">
        <w:rPr>
          <w:sz w:val="22"/>
          <w:szCs w:val="22"/>
        </w:rPr>
        <w:t xml:space="preserve">povodom zahtjeva za provedbu skraćenog stečajnog postupka </w:t>
      </w:r>
      <w:r w:rsidR="006F2D42" w:rsidRPr="0027324A">
        <w:rPr>
          <w:sz w:val="22"/>
          <w:szCs w:val="22"/>
        </w:rPr>
        <w:t>nad</w:t>
      </w:r>
      <w:r w:rsidR="000A028C" w:rsidRPr="0027324A">
        <w:rPr>
          <w:b/>
          <w:sz w:val="22"/>
          <w:szCs w:val="22"/>
        </w:rPr>
        <w:t xml:space="preserve"> </w:t>
      </w:r>
      <w:r w:rsidR="00E03ED4" w:rsidRPr="0027324A">
        <w:rPr>
          <w:sz w:val="22"/>
          <w:szCs w:val="22"/>
        </w:rPr>
        <w:t xml:space="preserve">dužnikom </w:t>
      </w:r>
      <w:r w:rsidR="00F31355" w:rsidRPr="00F31355">
        <w:rPr>
          <w:sz w:val="22"/>
          <w:szCs w:val="22"/>
        </w:rPr>
        <w:t>DIVES d.o.o., Iva  Vojnovića 41A, Dubrovnik, MBS: 090004931, OIB: 68187880280</w:t>
      </w:r>
      <w:r w:rsidR="007F0250" w:rsidRPr="007F0250">
        <w:rPr>
          <w:sz w:val="22"/>
          <w:szCs w:val="22"/>
        </w:rPr>
        <w:t>,</w:t>
      </w:r>
      <w:r w:rsidR="002B104E" w:rsidRPr="0027324A">
        <w:rPr>
          <w:sz w:val="22"/>
          <w:szCs w:val="22"/>
        </w:rPr>
        <w:t xml:space="preserve"> </w:t>
      </w:r>
      <w:r w:rsidR="00E13CE4" w:rsidRPr="0027324A">
        <w:rPr>
          <w:sz w:val="22"/>
          <w:szCs w:val="22"/>
        </w:rPr>
        <w:t xml:space="preserve">izvan ročišta, </w:t>
      </w:r>
      <w:r w:rsidRPr="0027324A">
        <w:rPr>
          <w:sz w:val="22"/>
          <w:szCs w:val="22"/>
        </w:rPr>
        <w:t xml:space="preserve">dana </w:t>
      </w:r>
      <w:r w:rsidR="003D2F43">
        <w:rPr>
          <w:sz w:val="22"/>
          <w:szCs w:val="22"/>
        </w:rPr>
        <w:t>07</w:t>
      </w:r>
      <w:r w:rsidR="00132384">
        <w:rPr>
          <w:sz w:val="22"/>
          <w:szCs w:val="22"/>
        </w:rPr>
        <w:t xml:space="preserve">. veljače </w:t>
      </w:r>
      <w:r w:rsidRPr="0027324A">
        <w:rPr>
          <w:sz w:val="22"/>
          <w:szCs w:val="22"/>
        </w:rPr>
        <w:t>201</w:t>
      </w:r>
      <w:r w:rsidR="004249B9">
        <w:rPr>
          <w:sz w:val="22"/>
          <w:szCs w:val="22"/>
        </w:rPr>
        <w:t>9</w:t>
      </w:r>
      <w:r w:rsidRPr="0027324A">
        <w:rPr>
          <w:sz w:val="22"/>
          <w:szCs w:val="22"/>
        </w:rPr>
        <w:t>. godine</w:t>
      </w:r>
    </w:p>
    <w:p w:rsidRDefault="00DC497F" w:rsidP="00DC497F" w:rsidR="00DC497F" w:rsidRPr="00A47A92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3519A7" w:rsidR="00993631" w:rsidRPr="003519A7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F31355" w:rsidRPr="00F31355">
        <w:rPr>
          <w:sz w:val="22"/>
          <w:szCs w:val="22"/>
        </w:rPr>
        <w:t>DIVES d.o.o., Iva  Vojnovića 41A, Dubrovnik, MBS: 090004931, OIB: 68187880280</w:t>
      </w:r>
      <w:r w:rsidR="00FD6C35">
        <w:rPr>
          <w:sz w:val="22"/>
          <w:szCs w:val="22"/>
        </w:rPr>
        <w:t>.</w:t>
      </w:r>
    </w:p>
    <w:p w:rsidRDefault="00180D7D" w:rsidP="00B62EE5" w:rsidR="00180D7D">
      <w:pPr>
        <w:ind w:hanging="705" w:left="705"/>
        <w:jc w:val="both"/>
        <w:rPr>
          <w:b/>
          <w:sz w:val="22"/>
          <w:szCs w:val="22"/>
        </w:rPr>
      </w:pPr>
    </w:p>
    <w:p w:rsidRDefault="00B62EE5" w:rsidP="003519A7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4249B9">
        <w:rPr>
          <w:sz w:val="22"/>
          <w:szCs w:val="22"/>
        </w:rPr>
        <w:t xml:space="preserve"> </w:t>
      </w:r>
      <w:r w:rsidR="00F31355" w:rsidRPr="00F31355">
        <w:rPr>
          <w:sz w:val="22"/>
          <w:szCs w:val="22"/>
        </w:rPr>
        <w:t>DIVES d.o.o., Iva  Vojnovića 41A, Dubrovnik, MBS: 090004931, OIB: 68187880280</w:t>
      </w:r>
      <w:r w:rsidR="007F0250" w:rsidRPr="007F0250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3D2F43">
        <w:rPr>
          <w:sz w:val="22"/>
          <w:szCs w:val="22"/>
        </w:rPr>
        <w:t>07</w:t>
      </w:r>
      <w:r w:rsidR="00132384">
        <w:rPr>
          <w:sz w:val="22"/>
          <w:szCs w:val="22"/>
        </w:rPr>
        <w:t>. veljače</w:t>
      </w:r>
      <w:r w:rsidR="00354918" w:rsidRPr="00520124">
        <w:rPr>
          <w:sz w:val="22"/>
          <w:szCs w:val="22"/>
        </w:rPr>
        <w:t xml:space="preserve"> 201</w:t>
      </w:r>
      <w:r w:rsidR="004249B9">
        <w:rPr>
          <w:sz w:val="22"/>
          <w:szCs w:val="22"/>
        </w:rPr>
        <w:t>9</w:t>
      </w:r>
      <w:r w:rsidR="00354918" w:rsidRPr="00520124">
        <w:rPr>
          <w:sz w:val="22"/>
          <w:szCs w:val="22"/>
        </w:rPr>
        <w:t xml:space="preserve">. godine u </w:t>
      </w:r>
      <w:r w:rsidR="00132384">
        <w:rPr>
          <w:sz w:val="22"/>
          <w:szCs w:val="22"/>
        </w:rPr>
        <w:t>1</w:t>
      </w:r>
      <w:r w:rsidR="003D2F43">
        <w:rPr>
          <w:sz w:val="22"/>
          <w:szCs w:val="22"/>
        </w:rPr>
        <w:t>4</w:t>
      </w:r>
      <w:r w:rsidR="00132384">
        <w:rPr>
          <w:sz w:val="22"/>
          <w:szCs w:val="22"/>
        </w:rPr>
        <w:t>,45</w:t>
      </w:r>
      <w:r w:rsidR="00354918" w:rsidRPr="00520124">
        <w:rPr>
          <w:sz w:val="22"/>
          <w:szCs w:val="22"/>
        </w:rPr>
        <w:t xml:space="preserve"> sati</w:t>
      </w:r>
      <w:r w:rsidR="00354918" w:rsidRPr="00354918">
        <w:rPr>
          <w:sz w:val="22"/>
          <w:szCs w:val="22"/>
        </w:rPr>
        <w:t xml:space="preserve">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FC1342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>Stečajnim upraviteljem imenuje se</w:t>
      </w:r>
      <w:r w:rsidR="00A32BE0" w:rsidRPr="00A32BE0">
        <w:rPr>
          <w:sz w:val="22"/>
          <w:szCs w:val="22"/>
        </w:rPr>
        <w:t xml:space="preserve"> Jozo Bagarić, Trg bana Jelačića 4 Ploče, </w:t>
      </w:r>
      <w:r w:rsidR="00A32BE0" w:rsidRPr="00A32BE0">
        <w:rPr>
          <w:bCs/>
          <w:sz w:val="22"/>
          <w:szCs w:val="22"/>
        </w:rPr>
        <w:t>OIB: 81445363370.</w:t>
      </w:r>
      <w:r w:rsidR="00B62EE5" w:rsidRPr="005B1313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3519A7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0A028C" w:rsidRPr="000A028C">
        <w:rPr>
          <w:sz w:val="22"/>
          <w:szCs w:val="22"/>
        </w:rPr>
        <w:t xml:space="preserve"> </w:t>
      </w:r>
      <w:r w:rsidR="00F31355" w:rsidRPr="00F31355">
        <w:rPr>
          <w:sz w:val="22"/>
          <w:szCs w:val="22"/>
        </w:rPr>
        <w:t>DIVES d.o.o., Iva  Vojnovića 41A, Dubrovnik, MBS: 090004931, OIB: 68187880280</w:t>
      </w:r>
      <w:r w:rsidR="002D3C02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3519A7" w:rsidR="006F3A23" w:rsidRPr="006F3A23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6F3A23" w:rsidRPr="006F3A23">
        <w:rPr>
          <w:sz w:val="22"/>
          <w:szCs w:val="22"/>
        </w:rPr>
        <w:t xml:space="preserve">Nastavlja se postupak u korist stečajne mase stečajnog dužnika </w:t>
      </w:r>
      <w:r w:rsidR="00F31355" w:rsidRPr="00F31355">
        <w:rPr>
          <w:sz w:val="22"/>
          <w:szCs w:val="22"/>
        </w:rPr>
        <w:t>DIVES d.o.o., Iva  Vojnovića 41A, Dubrovnik, MBS: 090004931, OIB: 68187880280</w:t>
      </w:r>
      <w:r w:rsidR="0005329C" w:rsidRPr="0005329C">
        <w:rPr>
          <w:sz w:val="22"/>
          <w:szCs w:val="22"/>
        </w:rPr>
        <w:t>,</w:t>
      </w:r>
      <w:r w:rsidR="006F3A23" w:rsidRPr="006F3A23">
        <w:rPr>
          <w:sz w:val="22"/>
          <w:szCs w:val="22"/>
        </w:rPr>
        <w:t xml:space="preserve"> zastupano po upravitelju stečajne mase</w:t>
      </w:r>
      <w:r w:rsidR="00A32BE0">
        <w:rPr>
          <w:sz w:val="22"/>
          <w:szCs w:val="22"/>
        </w:rPr>
        <w:t xml:space="preserve"> Jozu Bagariću</w:t>
      </w:r>
      <w:r w:rsidR="006F3A23" w:rsidRPr="006F3A23">
        <w:rPr>
          <w:sz w:val="22"/>
          <w:szCs w:val="22"/>
        </w:rPr>
        <w:t>. Ovlašćuje se upravitelj</w:t>
      </w:r>
      <w:r w:rsidR="000D22F6">
        <w:rPr>
          <w:sz w:val="22"/>
          <w:szCs w:val="22"/>
        </w:rPr>
        <w:t xml:space="preserve"> stečajne mase</w:t>
      </w:r>
      <w:r w:rsidR="006F3A23" w:rsidRPr="006F3A23">
        <w:rPr>
          <w:sz w:val="22"/>
          <w:szCs w:val="22"/>
        </w:rPr>
        <w:t xml:space="preserve">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6F3A23" w:rsidP="006F3A23" w:rsidR="006F3A23" w:rsidRPr="006F3A23">
      <w:pPr>
        <w:ind w:hanging="705" w:left="705"/>
        <w:jc w:val="both"/>
        <w:rPr>
          <w:sz w:val="16"/>
          <w:szCs w:val="16"/>
        </w:rPr>
      </w:pPr>
    </w:p>
    <w:p w:rsidRDefault="006F3A23" w:rsidP="006F3A23" w:rsidR="006F3A23" w:rsidRPr="006F3A23">
      <w:pPr>
        <w:ind w:hanging="705" w:left="705"/>
        <w:jc w:val="both"/>
        <w:rPr>
          <w:sz w:val="22"/>
          <w:szCs w:val="22"/>
        </w:rPr>
      </w:pPr>
      <w:r w:rsidRPr="006F3A23">
        <w:rPr>
          <w:b/>
          <w:sz w:val="22"/>
          <w:szCs w:val="22"/>
        </w:rPr>
        <w:t>VI.</w:t>
      </w:r>
      <w:r w:rsidRPr="006F3A23">
        <w:rPr>
          <w:b/>
          <w:sz w:val="22"/>
          <w:szCs w:val="22"/>
        </w:rPr>
        <w:tab/>
      </w:r>
      <w:r w:rsidRPr="006F3A23">
        <w:rPr>
          <w:b/>
          <w:sz w:val="22"/>
          <w:szCs w:val="22"/>
        </w:rPr>
        <w:tab/>
      </w:r>
      <w:r w:rsidRPr="006F3A23">
        <w:rPr>
          <w:sz w:val="22"/>
          <w:szCs w:val="22"/>
        </w:rPr>
        <w:t>Ovo rješenje i osnova zaključenja stečajnog postupka objavit će se na mrežnoj stranici e oglasna ploča.</w:t>
      </w:r>
    </w:p>
    <w:p w:rsidRDefault="006F3A23" w:rsidP="006F3A23" w:rsidR="006F3A23" w:rsidRPr="006F3A23">
      <w:pPr>
        <w:ind w:hanging="705" w:left="705"/>
        <w:jc w:val="both"/>
        <w:rPr>
          <w:sz w:val="16"/>
          <w:szCs w:val="16"/>
        </w:rPr>
      </w:pPr>
    </w:p>
    <w:p w:rsidRDefault="006F3A23" w:rsidP="006F3A23" w:rsidR="006F3A23" w:rsidRPr="006F3A23">
      <w:pPr>
        <w:ind w:hanging="705" w:left="705"/>
        <w:jc w:val="both"/>
        <w:rPr>
          <w:sz w:val="22"/>
          <w:szCs w:val="22"/>
        </w:rPr>
      </w:pPr>
      <w:r w:rsidRPr="006F3A23">
        <w:rPr>
          <w:b/>
          <w:sz w:val="22"/>
          <w:szCs w:val="22"/>
        </w:rPr>
        <w:t>VII.</w:t>
      </w:r>
      <w:r w:rsidRPr="006F3A23">
        <w:rPr>
          <w:sz w:val="22"/>
          <w:szCs w:val="22"/>
        </w:rPr>
        <w:tab/>
        <w:t xml:space="preserve">Otvaranje i zaključenje stečajnog postupka upisat će se u sudski registar, a po pravomoćnosti ovog rješenja sudski registar provest će brisanje dužnika iz registra. </w:t>
      </w:r>
    </w:p>
    <w:p w:rsidRDefault="002073C9" w:rsidP="006F3A23" w:rsidR="002073C9" w:rsidRPr="00A210F9">
      <w:pPr>
        <w:ind w:hanging="705" w:left="705"/>
        <w:jc w:val="both"/>
        <w:rPr>
          <w:sz w:val="22"/>
          <w:szCs w:val="22"/>
        </w:rPr>
      </w:pPr>
    </w:p>
    <w:p w:rsidRDefault="00520124" w:rsidP="00B62EE5" w:rsidR="00520124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F31355">
        <w:rPr>
          <w:sz w:val="22"/>
          <w:szCs w:val="22"/>
        </w:rPr>
        <w:t>12</w:t>
      </w:r>
      <w:r w:rsidR="000A7C9F">
        <w:rPr>
          <w:sz w:val="22"/>
          <w:szCs w:val="22"/>
        </w:rPr>
        <w:t xml:space="preserve">. </w:t>
      </w:r>
      <w:r w:rsidR="00175A82">
        <w:rPr>
          <w:sz w:val="22"/>
          <w:szCs w:val="22"/>
        </w:rPr>
        <w:t>srpnja</w:t>
      </w:r>
      <w:r w:rsidR="000A7C9F">
        <w:rPr>
          <w:sz w:val="22"/>
          <w:szCs w:val="22"/>
        </w:rPr>
        <w:t xml:space="preserve"> 201</w:t>
      </w:r>
      <w:r w:rsidR="00150955">
        <w:rPr>
          <w:sz w:val="22"/>
          <w:szCs w:val="22"/>
        </w:rPr>
        <w:t>8</w:t>
      </w:r>
      <w:r w:rsidRPr="00B21296">
        <w:rPr>
          <w:sz w:val="22"/>
          <w:szCs w:val="22"/>
        </w:rPr>
        <w:t xml:space="preserve">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8906C3">
        <w:rPr>
          <w:sz w:val="22"/>
          <w:szCs w:val="22"/>
        </w:rPr>
        <w:t>9</w:t>
      </w:r>
      <w:r w:rsidR="004C2AF2">
        <w:rPr>
          <w:sz w:val="22"/>
          <w:szCs w:val="22"/>
        </w:rPr>
        <w:t xml:space="preserve">. </w:t>
      </w:r>
      <w:r w:rsidR="008906C3">
        <w:rPr>
          <w:sz w:val="22"/>
          <w:szCs w:val="22"/>
        </w:rPr>
        <w:t>srpnja</w:t>
      </w:r>
      <w:r w:rsidR="004C2AF2">
        <w:rPr>
          <w:sz w:val="22"/>
          <w:szCs w:val="22"/>
        </w:rPr>
        <w:t xml:space="preserve"> 201</w:t>
      </w:r>
      <w:r w:rsidR="00EB3F19">
        <w:rPr>
          <w:sz w:val="22"/>
          <w:szCs w:val="22"/>
        </w:rPr>
        <w:t>8</w:t>
      </w:r>
      <w:r w:rsidRPr="00B21296">
        <w:rPr>
          <w:sz w:val="22"/>
          <w:szCs w:val="22"/>
        </w:rPr>
        <w:t xml:space="preserve">. godine dužnik u Očevidniku redoslijeda osnova za plaćanje ima evidentirane neizvršene osnove za plaćanje </w:t>
      </w:r>
      <w:r w:rsidR="00D633FD">
        <w:rPr>
          <w:sz w:val="22"/>
          <w:szCs w:val="22"/>
        </w:rPr>
        <w:t xml:space="preserve">u </w:t>
      </w:r>
      <w:r w:rsidR="00D633FD">
        <w:rPr>
          <w:sz w:val="22"/>
          <w:szCs w:val="22"/>
        </w:rPr>
        <w:lastRenderedPageBreak/>
        <w:t xml:space="preserve">neprekinutom razdoblju od </w:t>
      </w:r>
      <w:r w:rsidR="00EB3F19">
        <w:rPr>
          <w:sz w:val="22"/>
          <w:szCs w:val="22"/>
        </w:rPr>
        <w:t>120</w:t>
      </w:r>
      <w:r w:rsidR="00D633FD">
        <w:rPr>
          <w:sz w:val="22"/>
          <w:szCs w:val="22"/>
        </w:rPr>
        <w:t xml:space="preserve"> d</w:t>
      </w:r>
      <w:r w:rsidR="002454DA">
        <w:rPr>
          <w:sz w:val="22"/>
          <w:szCs w:val="22"/>
        </w:rPr>
        <w:t>a</w:t>
      </w:r>
      <w:r w:rsidR="00D633FD">
        <w:rPr>
          <w:sz w:val="22"/>
          <w:szCs w:val="22"/>
        </w:rPr>
        <w:t xml:space="preserve">na i </w:t>
      </w:r>
      <w:r w:rsidRPr="00B21296">
        <w:rPr>
          <w:sz w:val="22"/>
          <w:szCs w:val="22"/>
        </w:rPr>
        <w:t xml:space="preserve">u ukupnom iznosu od </w:t>
      </w:r>
      <w:r w:rsidR="008906C3">
        <w:rPr>
          <w:sz w:val="22"/>
          <w:szCs w:val="22"/>
        </w:rPr>
        <w:t>14.323,12</w:t>
      </w:r>
      <w:r w:rsidR="00F56930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kuna, da nema zaposlenih, </w:t>
      </w:r>
      <w:r w:rsidR="00D455B6">
        <w:rPr>
          <w:sz w:val="22"/>
          <w:szCs w:val="22"/>
        </w:rPr>
        <w:t>da</w:t>
      </w:r>
      <w:r w:rsidR="00FF7D48">
        <w:rPr>
          <w:sz w:val="22"/>
          <w:szCs w:val="22"/>
        </w:rPr>
        <w:t xml:space="preserve"> i</w:t>
      </w:r>
      <w:r w:rsidR="006450E6">
        <w:rPr>
          <w:sz w:val="22"/>
          <w:szCs w:val="22"/>
        </w:rPr>
        <w:t>ma</w:t>
      </w:r>
      <w:r w:rsidR="00FB0D83">
        <w:rPr>
          <w:sz w:val="22"/>
          <w:szCs w:val="22"/>
        </w:rPr>
        <w:t xml:space="preserve"> otvoren račun</w:t>
      </w:r>
      <w:r w:rsidR="00FF7D48">
        <w:rPr>
          <w:sz w:val="22"/>
          <w:szCs w:val="22"/>
        </w:rPr>
        <w:t xml:space="preserve"> kod </w:t>
      </w:r>
      <w:r w:rsidR="008906C3">
        <w:rPr>
          <w:sz w:val="22"/>
          <w:szCs w:val="22"/>
        </w:rPr>
        <w:t>OTP banka Hrvatska</w:t>
      </w:r>
      <w:r w:rsidR="00550F5A">
        <w:rPr>
          <w:sz w:val="22"/>
          <w:szCs w:val="22"/>
        </w:rPr>
        <w:t xml:space="preserve"> </w:t>
      </w:r>
      <w:r w:rsidR="00EB3F19">
        <w:rPr>
          <w:sz w:val="22"/>
          <w:szCs w:val="22"/>
        </w:rPr>
        <w:t xml:space="preserve"> </w:t>
      </w:r>
      <w:r w:rsidR="00071374">
        <w:rPr>
          <w:sz w:val="22"/>
          <w:szCs w:val="22"/>
        </w:rPr>
        <w:t>d.d.</w:t>
      </w:r>
      <w:r w:rsidR="00EB3F19">
        <w:rPr>
          <w:sz w:val="22"/>
          <w:szCs w:val="22"/>
        </w:rPr>
        <w:t xml:space="preserve">, </w:t>
      </w:r>
      <w:r w:rsidRPr="00B21296">
        <w:rPr>
          <w:sz w:val="22"/>
          <w:szCs w:val="22"/>
        </w:rPr>
        <w:t xml:space="preserve">kao i da </w:t>
      </w:r>
      <w:r w:rsidR="00132384">
        <w:rPr>
          <w:sz w:val="22"/>
          <w:szCs w:val="22"/>
        </w:rPr>
        <w:t>ne</w:t>
      </w:r>
      <w:r w:rsidRPr="00B21296">
        <w:rPr>
          <w:sz w:val="22"/>
          <w:szCs w:val="22"/>
        </w:rPr>
        <w:t>ma zaplijenjenih sredstava na ime predujma za namirenje troškova stečajnog postupka.</w:t>
      </w:r>
    </w:p>
    <w:p w:rsidRDefault="00A72115" w:rsidP="00FE269C" w:rsidR="00A72115" w:rsidRPr="009F46ED">
      <w:pPr>
        <w:ind w:firstLine="720"/>
        <w:jc w:val="both"/>
        <w:rPr>
          <w:sz w:val="16"/>
          <w:szCs w:val="16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 xml:space="preserve">Sukladno čl. 430. Stečajnog zakona (NN 71/15, </w:t>
      </w:r>
      <w:r w:rsidR="00832FB3">
        <w:rPr>
          <w:sz w:val="22"/>
          <w:szCs w:val="22"/>
        </w:rPr>
        <w:t xml:space="preserve">104/17, </w:t>
      </w:r>
      <w:r w:rsidRPr="000323A6">
        <w:rPr>
          <w:sz w:val="22"/>
          <w:szCs w:val="22"/>
        </w:rPr>
        <w:t>dalje u tekstu SZ)</w:t>
      </w:r>
      <w:r w:rsidR="00F81C27">
        <w:rPr>
          <w:sz w:val="22"/>
          <w:szCs w:val="22"/>
        </w:rPr>
        <w:t>, nakon uvida u registar</w:t>
      </w:r>
      <w:r w:rsidR="00800FBF">
        <w:rPr>
          <w:sz w:val="22"/>
          <w:szCs w:val="22"/>
        </w:rPr>
        <w:t xml:space="preserve"> udruga</w:t>
      </w:r>
      <w:r w:rsidR="00F81C27">
        <w:rPr>
          <w:sz w:val="22"/>
          <w:szCs w:val="22"/>
        </w:rPr>
        <w:t>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</w:t>
      </w:r>
      <w:r w:rsidR="0051030E" w:rsidRPr="00132384">
        <w:rPr>
          <w:sz w:val="22"/>
          <w:szCs w:val="22"/>
        </w:rPr>
        <w:t xml:space="preserve">ploče suda </w:t>
      </w:r>
      <w:r w:rsidR="00132384" w:rsidRPr="00132384">
        <w:rPr>
          <w:sz w:val="22"/>
          <w:szCs w:val="22"/>
        </w:rPr>
        <w:t>13.</w:t>
      </w:r>
      <w:r w:rsidR="00832FB3" w:rsidRPr="00132384">
        <w:rPr>
          <w:sz w:val="22"/>
          <w:szCs w:val="22"/>
        </w:rPr>
        <w:t xml:space="preserve"> </w:t>
      </w:r>
      <w:r w:rsidR="00175A82" w:rsidRPr="00132384">
        <w:rPr>
          <w:sz w:val="22"/>
          <w:szCs w:val="22"/>
        </w:rPr>
        <w:t>kolovoza</w:t>
      </w:r>
      <w:r w:rsidR="00832FB3" w:rsidRPr="00132384">
        <w:rPr>
          <w:sz w:val="22"/>
          <w:szCs w:val="22"/>
        </w:rPr>
        <w:t xml:space="preserve"> 2</w:t>
      </w:r>
      <w:r w:rsidR="00296BCE" w:rsidRPr="00132384">
        <w:rPr>
          <w:sz w:val="22"/>
          <w:szCs w:val="22"/>
        </w:rPr>
        <w:t>01</w:t>
      </w:r>
      <w:r w:rsidR="00832FB3" w:rsidRPr="00132384">
        <w:rPr>
          <w:sz w:val="22"/>
          <w:szCs w:val="22"/>
        </w:rPr>
        <w:t>8</w:t>
      </w:r>
      <w:r w:rsidR="00EA5E81" w:rsidRPr="00132384">
        <w:rPr>
          <w:sz w:val="22"/>
          <w:szCs w:val="22"/>
        </w:rPr>
        <w:t>. godine pozvane</w:t>
      </w:r>
      <w:r w:rsidR="004F513A" w:rsidRPr="00132384">
        <w:rPr>
          <w:sz w:val="22"/>
          <w:szCs w:val="22"/>
        </w:rPr>
        <w:t xml:space="preserve"> su</w:t>
      </w:r>
      <w:r w:rsidR="00EA5E81" w:rsidRPr="00132384">
        <w:rPr>
          <w:sz w:val="22"/>
          <w:szCs w:val="22"/>
        </w:rPr>
        <w:t xml:space="preserve"> osobe ovlaštene za zastupanje dužnika po zakonu</w:t>
      </w:r>
      <w:r w:rsidR="004F513A" w:rsidRPr="00132384">
        <w:rPr>
          <w:sz w:val="22"/>
          <w:szCs w:val="22"/>
        </w:rPr>
        <w:t xml:space="preserve"> u roku od 15 dana </w:t>
      </w:r>
      <w:r w:rsidR="00EA5E81" w:rsidRPr="00132384">
        <w:rPr>
          <w:sz w:val="22"/>
          <w:szCs w:val="22"/>
        </w:rPr>
        <w:t>dostaviti javnobilježnički ovjerovljeni popis imovine i obveza dužnika na</w:t>
      </w:r>
      <w:r w:rsidR="00EA5E81" w:rsidRPr="000323A6">
        <w:rPr>
          <w:sz w:val="22"/>
          <w:szCs w:val="22"/>
        </w:rPr>
        <w:t xml:space="preserve">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 w:rsidRPr="009F46ED">
      <w:pPr>
        <w:ind w:firstLine="708"/>
        <w:jc w:val="both"/>
        <w:rPr>
          <w:sz w:val="16"/>
          <w:szCs w:val="16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E94BB2">
        <w:rPr>
          <w:sz w:val="22"/>
          <w:szCs w:val="22"/>
        </w:rPr>
        <w:t xml:space="preserve"> U ostavljenom roku </w:t>
      </w:r>
      <w:r w:rsidR="00664DD9">
        <w:rPr>
          <w:sz w:val="22"/>
          <w:szCs w:val="22"/>
        </w:rPr>
        <w:t>je dostavljen popis imovine i obveza</w:t>
      </w:r>
      <w:r w:rsidR="006E25F1">
        <w:rPr>
          <w:sz w:val="22"/>
          <w:szCs w:val="22"/>
        </w:rPr>
        <w:t xml:space="preserve"> iz kojeg proizlazi da dužnik nema imovine</w:t>
      </w:r>
      <w:r w:rsidR="00664DD9">
        <w:rPr>
          <w:sz w:val="22"/>
          <w:szCs w:val="22"/>
        </w:rPr>
        <w:t xml:space="preserve">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9F46ED">
      <w:pPr>
        <w:ind w:firstLine="708"/>
        <w:jc w:val="both"/>
        <w:rPr>
          <w:sz w:val="16"/>
          <w:szCs w:val="16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</w:t>
      </w:r>
      <w:r w:rsidR="006A0B6C" w:rsidRPr="00FC1342">
        <w:rPr>
          <w:sz w:val="22"/>
          <w:szCs w:val="22"/>
        </w:rPr>
        <w:t xml:space="preserve">upravitelja izabran </w:t>
      </w:r>
      <w:r w:rsidR="00C847F2" w:rsidRPr="00FC1342">
        <w:rPr>
          <w:bCs/>
          <w:sz w:val="22"/>
          <w:szCs w:val="22"/>
        </w:rPr>
        <w:t>je</w:t>
      </w:r>
      <w:r w:rsidR="00A32BE0">
        <w:rPr>
          <w:bCs/>
          <w:sz w:val="22"/>
          <w:szCs w:val="22"/>
        </w:rPr>
        <w:t xml:space="preserve"> Jozo Bagarić,</w:t>
      </w:r>
      <w:r w:rsidR="00C732A2" w:rsidRPr="00C732A2">
        <w:rPr>
          <w:bCs/>
          <w:sz w:val="22"/>
          <w:szCs w:val="22"/>
        </w:rPr>
        <w:t xml:space="preserve">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 xml:space="preserve">sud ovim rješenjem </w:t>
      </w:r>
      <w:r w:rsidR="006A0B6C" w:rsidRPr="00A32BE0">
        <w:rPr>
          <w:sz w:val="22"/>
          <w:szCs w:val="22"/>
        </w:rPr>
        <w:t>imenovao istog</w:t>
      </w:r>
      <w:r w:rsidR="006A0B6C" w:rsidRPr="006A0B6C">
        <w:rPr>
          <w:sz w:val="22"/>
          <w:szCs w:val="22"/>
        </w:rPr>
        <w:t xml:space="preserve"> stečajnog upravitelja.</w:t>
      </w:r>
    </w:p>
    <w:p w:rsidRDefault="00863352" w:rsidP="00863352" w:rsidR="00863352" w:rsidRPr="009F46ED">
      <w:pPr>
        <w:jc w:val="both"/>
        <w:rPr>
          <w:sz w:val="16"/>
          <w:szCs w:val="16"/>
        </w:rPr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D52D84">
        <w:rPr>
          <w:b/>
          <w:sz w:val="22"/>
          <w:szCs w:val="22"/>
        </w:rPr>
        <w:t xml:space="preserve"> </w:t>
      </w:r>
      <w:r w:rsidR="00132384">
        <w:rPr>
          <w:b/>
          <w:sz w:val="22"/>
          <w:szCs w:val="22"/>
        </w:rPr>
        <w:t>0</w:t>
      </w:r>
      <w:r w:rsidR="003D2F43">
        <w:rPr>
          <w:b/>
          <w:sz w:val="22"/>
          <w:szCs w:val="22"/>
        </w:rPr>
        <w:t>7</w:t>
      </w:r>
      <w:r w:rsidR="00132384">
        <w:rPr>
          <w:b/>
          <w:sz w:val="22"/>
          <w:szCs w:val="22"/>
        </w:rPr>
        <w:t>. veljače</w:t>
      </w:r>
      <w:r w:rsidR="006E25F1">
        <w:rPr>
          <w:b/>
          <w:sz w:val="22"/>
          <w:szCs w:val="22"/>
        </w:rPr>
        <w:t xml:space="preserve"> </w:t>
      </w:r>
      <w:r w:rsidRPr="00A0277E">
        <w:rPr>
          <w:b/>
          <w:sz w:val="22"/>
          <w:szCs w:val="22"/>
        </w:rPr>
        <w:t>201</w:t>
      </w:r>
      <w:r w:rsidR="00E62180">
        <w:rPr>
          <w:b/>
          <w:sz w:val="22"/>
          <w:szCs w:val="22"/>
        </w:rPr>
        <w:t>9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  <w:r w:rsidR="001C5054">
        <w:rPr>
          <w:b/>
          <w:sz w:val="22"/>
          <w:szCs w:val="22"/>
        </w:rPr>
        <w:t xml:space="preserve"> 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3B701D" w:rsidP="003B701D" w:rsidR="003B701D" w:rsidRPr="003B701D">
      <w:pPr>
        <w:jc w:val="both"/>
        <w:rPr>
          <w:sz w:val="22"/>
          <w:szCs w:val="22"/>
        </w:rPr>
      </w:pPr>
      <w:r w:rsidRPr="003B701D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="003D2F43">
        <w:rPr>
          <w:sz w:val="22"/>
          <w:szCs w:val="22"/>
        </w:rPr>
        <w:t>(07</w:t>
      </w:r>
      <w:r w:rsidR="00132384">
        <w:rPr>
          <w:sz w:val="22"/>
          <w:szCs w:val="22"/>
        </w:rPr>
        <w:t>.02.</w:t>
      </w:r>
      <w:r w:rsidRPr="007B0CBA">
        <w:rPr>
          <w:sz w:val="22"/>
          <w:szCs w:val="22"/>
        </w:rPr>
        <w:t>201</w:t>
      </w:r>
      <w:r w:rsidR="00E62180">
        <w:rPr>
          <w:sz w:val="22"/>
          <w:szCs w:val="22"/>
        </w:rPr>
        <w:t>9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>Porezna uprava</w:t>
      </w:r>
      <w:r w:rsidR="009C5BAC">
        <w:rPr>
          <w:sz w:val="22"/>
          <w:szCs w:val="22"/>
        </w:rPr>
        <w:t xml:space="preserve"> Dubrovnik</w:t>
      </w:r>
      <w:r w:rsidR="008F78E0">
        <w:rPr>
          <w:sz w:val="22"/>
          <w:szCs w:val="22"/>
        </w:rPr>
        <w:t>,</w:t>
      </w:r>
    </w:p>
    <w:p w:rsidRDefault="000471A2" w:rsidP="00DA764D" w:rsidR="00CD1CE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OTP </w:t>
      </w:r>
      <w:r w:rsidR="009C5BAC">
        <w:rPr>
          <w:sz w:val="22"/>
          <w:szCs w:val="22"/>
        </w:rPr>
        <w:t>banka</w:t>
      </w:r>
      <w:r w:rsidR="00AD023B">
        <w:rPr>
          <w:sz w:val="22"/>
          <w:szCs w:val="22"/>
        </w:rPr>
        <w:t xml:space="preserve"> </w:t>
      </w:r>
      <w:r>
        <w:rPr>
          <w:sz w:val="22"/>
          <w:szCs w:val="22"/>
        </w:rPr>
        <w:t>Hrvatska</w:t>
      </w:r>
      <w:r w:rsidR="00CD1CE7" w:rsidRPr="00CD1CE7">
        <w:rPr>
          <w:sz w:val="22"/>
          <w:szCs w:val="22"/>
        </w:rPr>
        <w:t xml:space="preserve"> d.d., putem e oglasne ploče,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</w:t>
      </w:r>
      <w:r w:rsidR="004C2AF2">
        <w:rPr>
          <w:sz w:val="22"/>
          <w:szCs w:val="22"/>
        </w:rPr>
        <w:t xml:space="preserve"> </w:t>
      </w:r>
      <w:r w:rsidRPr="00E54DB9">
        <w:rPr>
          <w:sz w:val="22"/>
          <w:szCs w:val="22"/>
        </w:rPr>
        <w:t>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132384" w:rsidR="00EF4316" w:rsidRPr="00132384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132384">
        <w:rPr>
          <w:sz w:val="22"/>
          <w:szCs w:val="22"/>
        </w:rPr>
        <w:t xml:space="preserve">registru </w:t>
      </w:r>
      <w:r w:rsidR="00CD1CE7" w:rsidRPr="00132384">
        <w:rPr>
          <w:sz w:val="22"/>
          <w:szCs w:val="22"/>
        </w:rPr>
        <w:t xml:space="preserve">udruga </w:t>
      </w:r>
      <w:r w:rsidR="003B476B" w:rsidRPr="00132384">
        <w:rPr>
          <w:sz w:val="22"/>
          <w:szCs w:val="22"/>
        </w:rPr>
        <w:t>prije i nakon pravomoćnosti</w:t>
      </w:r>
      <w:r w:rsidRPr="00132384">
        <w:rPr>
          <w:sz w:val="22"/>
          <w:szCs w:val="22"/>
        </w:rPr>
        <w:t>.</w:t>
      </w:r>
      <w:r w:rsidR="007107CC" w:rsidRPr="00132384">
        <w:rPr>
          <w:sz w:val="22"/>
          <w:szCs w:val="22"/>
        </w:rPr>
        <w:t xml:space="preserve"> </w:t>
      </w:r>
    </w:p>
    <w:sectPr w:rsidSect="005364B1" w:rsidR="00EF4316" w:rsidRPr="00132384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50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B104E" w:rsidP="002B104E" w:rsidR="002B104E" w:rsidRPr="002B104E">
    <w:pPr>
      <w:jc w:val="right"/>
      <w:rPr>
        <w:b/>
        <w:sz w:val="22"/>
        <w:szCs w:val="22"/>
      </w:rPr>
    </w:pPr>
    <w:r w:rsidRPr="002B104E">
      <w:rPr>
        <w:b/>
        <w:sz w:val="22"/>
        <w:szCs w:val="22"/>
      </w:rPr>
      <w:t>Posl. br. 6-St.</w:t>
    </w:r>
    <w:r w:rsidR="00132384">
      <w:rPr>
        <w:b/>
        <w:sz w:val="22"/>
        <w:szCs w:val="22"/>
      </w:rPr>
      <w:t>318</w:t>
    </w:r>
    <w:r w:rsidR="001F7933">
      <w:rPr>
        <w:b/>
        <w:sz w:val="22"/>
        <w:szCs w:val="22"/>
      </w:rPr>
      <w:t>/201</w:t>
    </w:r>
    <w:r w:rsidR="00132384">
      <w:rPr>
        <w:b/>
        <w:sz w:val="22"/>
        <w:szCs w:val="22"/>
      </w:rPr>
      <w:t>9</w:t>
    </w:r>
    <w:r w:rsidR="001F7933">
      <w:rPr>
        <w:b/>
        <w:sz w:val="22"/>
        <w:szCs w:val="22"/>
      </w:rPr>
      <w:t>-</w:t>
    </w:r>
    <w:r w:rsidR="00132384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1DE"/>
    <w:rsid w:val="00012BD6"/>
    <w:rsid w:val="00015ADC"/>
    <w:rsid w:val="00022EC0"/>
    <w:rsid w:val="00024BEB"/>
    <w:rsid w:val="000323A6"/>
    <w:rsid w:val="00032E8F"/>
    <w:rsid w:val="00035FC1"/>
    <w:rsid w:val="00042269"/>
    <w:rsid w:val="000471A2"/>
    <w:rsid w:val="0005329C"/>
    <w:rsid w:val="00055FA1"/>
    <w:rsid w:val="00060D86"/>
    <w:rsid w:val="000670BA"/>
    <w:rsid w:val="00067924"/>
    <w:rsid w:val="00071374"/>
    <w:rsid w:val="00072F51"/>
    <w:rsid w:val="00074E23"/>
    <w:rsid w:val="0009682E"/>
    <w:rsid w:val="000A028C"/>
    <w:rsid w:val="000A1379"/>
    <w:rsid w:val="000A7C9F"/>
    <w:rsid w:val="000B26A4"/>
    <w:rsid w:val="000B5F37"/>
    <w:rsid w:val="000D22F6"/>
    <w:rsid w:val="000D671C"/>
    <w:rsid w:val="000E6894"/>
    <w:rsid w:val="000F45B9"/>
    <w:rsid w:val="00105657"/>
    <w:rsid w:val="001112E5"/>
    <w:rsid w:val="00111474"/>
    <w:rsid w:val="00123462"/>
    <w:rsid w:val="00132384"/>
    <w:rsid w:val="001323BE"/>
    <w:rsid w:val="001358D6"/>
    <w:rsid w:val="00147DAA"/>
    <w:rsid w:val="00150955"/>
    <w:rsid w:val="001544B5"/>
    <w:rsid w:val="00156150"/>
    <w:rsid w:val="00164A60"/>
    <w:rsid w:val="00166BE6"/>
    <w:rsid w:val="00175A82"/>
    <w:rsid w:val="00180D7D"/>
    <w:rsid w:val="0018103F"/>
    <w:rsid w:val="00181C3E"/>
    <w:rsid w:val="00182191"/>
    <w:rsid w:val="00185441"/>
    <w:rsid w:val="00185514"/>
    <w:rsid w:val="00193502"/>
    <w:rsid w:val="001A041A"/>
    <w:rsid w:val="001A20B6"/>
    <w:rsid w:val="001A5108"/>
    <w:rsid w:val="001B10FD"/>
    <w:rsid w:val="001B5EB7"/>
    <w:rsid w:val="001B7D98"/>
    <w:rsid w:val="001C5054"/>
    <w:rsid w:val="001D1451"/>
    <w:rsid w:val="001D709A"/>
    <w:rsid w:val="001E1395"/>
    <w:rsid w:val="001E6600"/>
    <w:rsid w:val="001E6DAF"/>
    <w:rsid w:val="001F40C6"/>
    <w:rsid w:val="001F5542"/>
    <w:rsid w:val="001F7933"/>
    <w:rsid w:val="00201D82"/>
    <w:rsid w:val="002073C9"/>
    <w:rsid w:val="002144D3"/>
    <w:rsid w:val="00222595"/>
    <w:rsid w:val="00233594"/>
    <w:rsid w:val="0024101A"/>
    <w:rsid w:val="002454DA"/>
    <w:rsid w:val="00250A12"/>
    <w:rsid w:val="00270777"/>
    <w:rsid w:val="0027324A"/>
    <w:rsid w:val="00281CBB"/>
    <w:rsid w:val="00296BCE"/>
    <w:rsid w:val="00297751"/>
    <w:rsid w:val="002A57A0"/>
    <w:rsid w:val="002B104E"/>
    <w:rsid w:val="002C054C"/>
    <w:rsid w:val="002C13E6"/>
    <w:rsid w:val="002D0916"/>
    <w:rsid w:val="002D3C02"/>
    <w:rsid w:val="002D4C07"/>
    <w:rsid w:val="002D6A2C"/>
    <w:rsid w:val="002E579C"/>
    <w:rsid w:val="002F0721"/>
    <w:rsid w:val="002F167D"/>
    <w:rsid w:val="002F455B"/>
    <w:rsid w:val="003010AF"/>
    <w:rsid w:val="0030740C"/>
    <w:rsid w:val="00307AEC"/>
    <w:rsid w:val="00320037"/>
    <w:rsid w:val="0032317C"/>
    <w:rsid w:val="0034176C"/>
    <w:rsid w:val="00351251"/>
    <w:rsid w:val="003519A7"/>
    <w:rsid w:val="00353A77"/>
    <w:rsid w:val="00354918"/>
    <w:rsid w:val="00364067"/>
    <w:rsid w:val="00392F16"/>
    <w:rsid w:val="003A22E9"/>
    <w:rsid w:val="003A2F23"/>
    <w:rsid w:val="003B476B"/>
    <w:rsid w:val="003B701D"/>
    <w:rsid w:val="003B7E29"/>
    <w:rsid w:val="003C23B9"/>
    <w:rsid w:val="003C2CB9"/>
    <w:rsid w:val="003C4A85"/>
    <w:rsid w:val="003D2F43"/>
    <w:rsid w:val="003D5FBF"/>
    <w:rsid w:val="003E11A3"/>
    <w:rsid w:val="003E475F"/>
    <w:rsid w:val="003F2856"/>
    <w:rsid w:val="003F55C8"/>
    <w:rsid w:val="004036EC"/>
    <w:rsid w:val="00403C4E"/>
    <w:rsid w:val="0040759F"/>
    <w:rsid w:val="00412294"/>
    <w:rsid w:val="004149C7"/>
    <w:rsid w:val="00421825"/>
    <w:rsid w:val="004249B9"/>
    <w:rsid w:val="00427476"/>
    <w:rsid w:val="00434741"/>
    <w:rsid w:val="00444038"/>
    <w:rsid w:val="00450D16"/>
    <w:rsid w:val="00450F22"/>
    <w:rsid w:val="0045500B"/>
    <w:rsid w:val="0046528A"/>
    <w:rsid w:val="00466E13"/>
    <w:rsid w:val="00474479"/>
    <w:rsid w:val="004767D3"/>
    <w:rsid w:val="004867BB"/>
    <w:rsid w:val="00487978"/>
    <w:rsid w:val="00494D50"/>
    <w:rsid w:val="004A169E"/>
    <w:rsid w:val="004A43E7"/>
    <w:rsid w:val="004B2B0B"/>
    <w:rsid w:val="004C2AF2"/>
    <w:rsid w:val="004C3D10"/>
    <w:rsid w:val="004D1960"/>
    <w:rsid w:val="004F513A"/>
    <w:rsid w:val="00504DFB"/>
    <w:rsid w:val="00507A04"/>
    <w:rsid w:val="0051030E"/>
    <w:rsid w:val="00510C51"/>
    <w:rsid w:val="00511B1B"/>
    <w:rsid w:val="00513569"/>
    <w:rsid w:val="00520124"/>
    <w:rsid w:val="00520C9D"/>
    <w:rsid w:val="005364B1"/>
    <w:rsid w:val="00550F5A"/>
    <w:rsid w:val="0055114D"/>
    <w:rsid w:val="00562250"/>
    <w:rsid w:val="00566A3D"/>
    <w:rsid w:val="00573FB6"/>
    <w:rsid w:val="00584834"/>
    <w:rsid w:val="00585319"/>
    <w:rsid w:val="00592827"/>
    <w:rsid w:val="00593904"/>
    <w:rsid w:val="0059486F"/>
    <w:rsid w:val="0059553D"/>
    <w:rsid w:val="0059631B"/>
    <w:rsid w:val="00597AC5"/>
    <w:rsid w:val="005A08C6"/>
    <w:rsid w:val="005A1837"/>
    <w:rsid w:val="005A2C5C"/>
    <w:rsid w:val="005A325C"/>
    <w:rsid w:val="005A78A8"/>
    <w:rsid w:val="005B0252"/>
    <w:rsid w:val="005C2FD6"/>
    <w:rsid w:val="005C33EE"/>
    <w:rsid w:val="005D56CA"/>
    <w:rsid w:val="005F5000"/>
    <w:rsid w:val="005F70BB"/>
    <w:rsid w:val="006026A5"/>
    <w:rsid w:val="00607A6B"/>
    <w:rsid w:val="00610079"/>
    <w:rsid w:val="00622F04"/>
    <w:rsid w:val="00630C95"/>
    <w:rsid w:val="00633692"/>
    <w:rsid w:val="0063547A"/>
    <w:rsid w:val="00640EB8"/>
    <w:rsid w:val="006450E6"/>
    <w:rsid w:val="00645D3A"/>
    <w:rsid w:val="00650A47"/>
    <w:rsid w:val="006567BD"/>
    <w:rsid w:val="00661AC9"/>
    <w:rsid w:val="00663B50"/>
    <w:rsid w:val="00664405"/>
    <w:rsid w:val="00664DD9"/>
    <w:rsid w:val="006674DE"/>
    <w:rsid w:val="00673E19"/>
    <w:rsid w:val="00674E71"/>
    <w:rsid w:val="00681C2C"/>
    <w:rsid w:val="00683C30"/>
    <w:rsid w:val="00687DB9"/>
    <w:rsid w:val="006A0B6C"/>
    <w:rsid w:val="006A2B1B"/>
    <w:rsid w:val="006A35E3"/>
    <w:rsid w:val="006A57D6"/>
    <w:rsid w:val="006A67EE"/>
    <w:rsid w:val="006B47E5"/>
    <w:rsid w:val="006B5A0E"/>
    <w:rsid w:val="006D6332"/>
    <w:rsid w:val="006D6884"/>
    <w:rsid w:val="006E25F1"/>
    <w:rsid w:val="006E7D91"/>
    <w:rsid w:val="006F2D42"/>
    <w:rsid w:val="006F3A23"/>
    <w:rsid w:val="006F6FD2"/>
    <w:rsid w:val="007107CC"/>
    <w:rsid w:val="007127DE"/>
    <w:rsid w:val="007304B9"/>
    <w:rsid w:val="00747D51"/>
    <w:rsid w:val="00756A32"/>
    <w:rsid w:val="00765268"/>
    <w:rsid w:val="00771DA5"/>
    <w:rsid w:val="007878BB"/>
    <w:rsid w:val="00795D0F"/>
    <w:rsid w:val="007C72BB"/>
    <w:rsid w:val="007D185A"/>
    <w:rsid w:val="007D600D"/>
    <w:rsid w:val="007E206B"/>
    <w:rsid w:val="007E26B8"/>
    <w:rsid w:val="007F0250"/>
    <w:rsid w:val="007F385E"/>
    <w:rsid w:val="00800FBF"/>
    <w:rsid w:val="0080694F"/>
    <w:rsid w:val="00811960"/>
    <w:rsid w:val="00814E7D"/>
    <w:rsid w:val="00816FCA"/>
    <w:rsid w:val="00832FB3"/>
    <w:rsid w:val="00834E7D"/>
    <w:rsid w:val="00862923"/>
    <w:rsid w:val="00863352"/>
    <w:rsid w:val="008712B0"/>
    <w:rsid w:val="008738CD"/>
    <w:rsid w:val="008906C3"/>
    <w:rsid w:val="00896C97"/>
    <w:rsid w:val="00896C9E"/>
    <w:rsid w:val="008E035F"/>
    <w:rsid w:val="008E086B"/>
    <w:rsid w:val="008E2A42"/>
    <w:rsid w:val="008E6018"/>
    <w:rsid w:val="008F78E0"/>
    <w:rsid w:val="00906D3A"/>
    <w:rsid w:val="009078F6"/>
    <w:rsid w:val="00940F86"/>
    <w:rsid w:val="009451C6"/>
    <w:rsid w:val="00956C9A"/>
    <w:rsid w:val="00972210"/>
    <w:rsid w:val="00982F35"/>
    <w:rsid w:val="00993631"/>
    <w:rsid w:val="009A6AEF"/>
    <w:rsid w:val="009B47B1"/>
    <w:rsid w:val="009C2741"/>
    <w:rsid w:val="009C323E"/>
    <w:rsid w:val="009C5BAC"/>
    <w:rsid w:val="009D495D"/>
    <w:rsid w:val="009D4A3A"/>
    <w:rsid w:val="009D6705"/>
    <w:rsid w:val="009E05E3"/>
    <w:rsid w:val="009E34FE"/>
    <w:rsid w:val="009F46ED"/>
    <w:rsid w:val="00A111D2"/>
    <w:rsid w:val="00A210F9"/>
    <w:rsid w:val="00A254B0"/>
    <w:rsid w:val="00A32BE0"/>
    <w:rsid w:val="00A437A9"/>
    <w:rsid w:val="00A448B5"/>
    <w:rsid w:val="00A47A92"/>
    <w:rsid w:val="00A513D7"/>
    <w:rsid w:val="00A518DE"/>
    <w:rsid w:val="00A53052"/>
    <w:rsid w:val="00A53B6E"/>
    <w:rsid w:val="00A626C5"/>
    <w:rsid w:val="00A65E65"/>
    <w:rsid w:val="00A72115"/>
    <w:rsid w:val="00A74F65"/>
    <w:rsid w:val="00A7703B"/>
    <w:rsid w:val="00A77D18"/>
    <w:rsid w:val="00A819EE"/>
    <w:rsid w:val="00A840E0"/>
    <w:rsid w:val="00A87ED4"/>
    <w:rsid w:val="00A93E2B"/>
    <w:rsid w:val="00AA277A"/>
    <w:rsid w:val="00AA7986"/>
    <w:rsid w:val="00AC04F3"/>
    <w:rsid w:val="00AD023B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24636"/>
    <w:rsid w:val="00B30D89"/>
    <w:rsid w:val="00B338CC"/>
    <w:rsid w:val="00B36B2C"/>
    <w:rsid w:val="00B43DCE"/>
    <w:rsid w:val="00B47506"/>
    <w:rsid w:val="00B51B7B"/>
    <w:rsid w:val="00B53B25"/>
    <w:rsid w:val="00B616EE"/>
    <w:rsid w:val="00B62EBB"/>
    <w:rsid w:val="00B62EE5"/>
    <w:rsid w:val="00B74F0D"/>
    <w:rsid w:val="00B751CF"/>
    <w:rsid w:val="00B769DB"/>
    <w:rsid w:val="00B800B0"/>
    <w:rsid w:val="00B82649"/>
    <w:rsid w:val="00B85D3A"/>
    <w:rsid w:val="00B866CB"/>
    <w:rsid w:val="00B916CB"/>
    <w:rsid w:val="00B939A5"/>
    <w:rsid w:val="00B961EE"/>
    <w:rsid w:val="00B9683F"/>
    <w:rsid w:val="00BA2892"/>
    <w:rsid w:val="00BB68B9"/>
    <w:rsid w:val="00BB70A3"/>
    <w:rsid w:val="00BC0028"/>
    <w:rsid w:val="00BE28CE"/>
    <w:rsid w:val="00BE6D3E"/>
    <w:rsid w:val="00BF0BFF"/>
    <w:rsid w:val="00C26424"/>
    <w:rsid w:val="00C30A5A"/>
    <w:rsid w:val="00C45BEA"/>
    <w:rsid w:val="00C60EC0"/>
    <w:rsid w:val="00C6310E"/>
    <w:rsid w:val="00C65406"/>
    <w:rsid w:val="00C67A9A"/>
    <w:rsid w:val="00C732A2"/>
    <w:rsid w:val="00C80C95"/>
    <w:rsid w:val="00C80F96"/>
    <w:rsid w:val="00C847F2"/>
    <w:rsid w:val="00C9562E"/>
    <w:rsid w:val="00CB00F5"/>
    <w:rsid w:val="00CC3B20"/>
    <w:rsid w:val="00CD1CE7"/>
    <w:rsid w:val="00CD569C"/>
    <w:rsid w:val="00CF5EE6"/>
    <w:rsid w:val="00D01E30"/>
    <w:rsid w:val="00D068A2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45F8F"/>
    <w:rsid w:val="00D52D84"/>
    <w:rsid w:val="00D53330"/>
    <w:rsid w:val="00D55859"/>
    <w:rsid w:val="00D60F8E"/>
    <w:rsid w:val="00D633FD"/>
    <w:rsid w:val="00D63FED"/>
    <w:rsid w:val="00D67E52"/>
    <w:rsid w:val="00D7509F"/>
    <w:rsid w:val="00D93941"/>
    <w:rsid w:val="00DA56C3"/>
    <w:rsid w:val="00DA764D"/>
    <w:rsid w:val="00DC14FF"/>
    <w:rsid w:val="00DC273D"/>
    <w:rsid w:val="00DC2F85"/>
    <w:rsid w:val="00DC497F"/>
    <w:rsid w:val="00DD002E"/>
    <w:rsid w:val="00DD5B8F"/>
    <w:rsid w:val="00DF1E44"/>
    <w:rsid w:val="00DF2F07"/>
    <w:rsid w:val="00E03042"/>
    <w:rsid w:val="00E03ED4"/>
    <w:rsid w:val="00E05105"/>
    <w:rsid w:val="00E06B56"/>
    <w:rsid w:val="00E13CE4"/>
    <w:rsid w:val="00E303E9"/>
    <w:rsid w:val="00E31C1D"/>
    <w:rsid w:val="00E409B5"/>
    <w:rsid w:val="00E40A67"/>
    <w:rsid w:val="00E461D2"/>
    <w:rsid w:val="00E475FB"/>
    <w:rsid w:val="00E62180"/>
    <w:rsid w:val="00E64200"/>
    <w:rsid w:val="00E67AB7"/>
    <w:rsid w:val="00E71356"/>
    <w:rsid w:val="00E74805"/>
    <w:rsid w:val="00E94BB2"/>
    <w:rsid w:val="00E9516E"/>
    <w:rsid w:val="00E97C2F"/>
    <w:rsid w:val="00EA5148"/>
    <w:rsid w:val="00EA5E81"/>
    <w:rsid w:val="00EB10D9"/>
    <w:rsid w:val="00EB3F19"/>
    <w:rsid w:val="00EC0D50"/>
    <w:rsid w:val="00ED1641"/>
    <w:rsid w:val="00ED2F79"/>
    <w:rsid w:val="00ED4642"/>
    <w:rsid w:val="00ED732C"/>
    <w:rsid w:val="00EE6B6E"/>
    <w:rsid w:val="00EF4316"/>
    <w:rsid w:val="00EF58FF"/>
    <w:rsid w:val="00F00884"/>
    <w:rsid w:val="00F053BF"/>
    <w:rsid w:val="00F1028E"/>
    <w:rsid w:val="00F175A1"/>
    <w:rsid w:val="00F21A6B"/>
    <w:rsid w:val="00F26B88"/>
    <w:rsid w:val="00F31355"/>
    <w:rsid w:val="00F4190E"/>
    <w:rsid w:val="00F53826"/>
    <w:rsid w:val="00F53AED"/>
    <w:rsid w:val="00F56930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1342"/>
    <w:rsid w:val="00FC5C20"/>
    <w:rsid w:val="00FD3CFA"/>
    <w:rsid w:val="00FD43A4"/>
    <w:rsid w:val="00FD5DC2"/>
    <w:rsid w:val="00FD6C35"/>
    <w:rsid w:val="00FE07B8"/>
    <w:rsid w:val="00FE257A"/>
    <w:rsid w:val="00FE269C"/>
    <w:rsid w:val="00FE39B5"/>
    <w:rsid w:val="00FE44A4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13238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50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50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505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50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50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13238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50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50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505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50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50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St-318/2019</izvorni_sadrzaj>
    <derivirana_varijabla naziv="DomainObject.Predmet.OznakaBroj_1">St-318/2019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 fascikla</izvorni_sadrzaj>
    <derivirana_varijabla naziv="DomainObject.Predmet.PrimjedbaSuca_1">ormar fascikla</derivirana_varijabla>
  </DomainObject.Predmet.PrimjedbaSuca>
  <DomainObject.Predmet.ProtustrankaFormated>
    <izvorni_sadrzaj>  DIVES društvo s ograničenom odgovornošću za trgovinu i usluge</izvorni_sadrzaj>
    <derivirana_varijabla naziv="DomainObject.Predmet.ProtustrankaFormated_1">  DIVES društvo s ograničenom odgovornošću za trgovinu i usluge</derivirana_varijabla>
  </DomainObject.Predmet.ProtustrankaFormated>
  <DomainObject.Predmet.ProtustrankaFormatedOIB>
    <izvorni_sadrzaj>  DIVES društvo s ograničenom odgovornošću za trgovinu i usluge, OIB 68187880280</izvorni_sadrzaj>
    <derivirana_varijabla naziv="DomainObject.Predmet.ProtustrankaFormatedOIB_1">  DIVES društvo s ograničenom odgovornošću za trgovinu i usluge, OIB 68187880280</derivirana_varijabla>
  </DomainObject.Predmet.ProtustrankaFormatedOIB>
  <DomainObject.Predmet.ProtustrankaFormatedWithAdress>
    <izvorni_sadrzaj> DIVES društvo s ograničenom odgovornošću za trgovinu i usluge, Iva Vojnovića/41A, 20000 Dubrovnik</izvorni_sadrzaj>
    <derivirana_varijabla naziv="DomainObject.Predmet.ProtustrankaFormatedWithAdress_1"> DIVES društvo s ograničenom odgovornošću za trgovinu i usluge, Iva Vojnovića/41A, 20000 Dubrovnik</derivirana_varijabla>
  </DomainObject.Predmet.ProtustrankaFormatedWithAdress>
  <DomainObject.Predmet.ProtustrankaFormatedWithAdressOIB>
    <izvorni_sadrzaj> DIVES društvo s ograničenom odgovornošću za trgovinu i usluge, OIB 68187880280, Iva Vojnovića/41A, 20000 Dubrovnik</izvorni_sadrzaj>
    <derivirana_varijabla naziv="DomainObject.Predmet.ProtustrankaFormatedWithAdressOIB_1"> DIVES društvo s ograničenom odgovornošću za trgovinu i usluge, OIB 68187880280, Iva Vojnovića/41A, 20000 Dubrovnik</derivirana_varijabla>
  </DomainObject.Predmet.ProtustrankaFormatedWithAdressOIB>
  <DomainObject.Predmet.ProtustrankaWithAdress>
    <izvorni_sadrzaj>DIVES društvo s ograničenom odgovornošću za trgovinu i usluge Iva Vojnovića/41A, 20000 Dubrovnik</izvorni_sadrzaj>
    <derivirana_varijabla naziv="DomainObject.Predmet.ProtustrankaWithAdress_1">DIVES društvo s ograničenom odgovornošću za trgovinu i usluge Iva Vojnovića/41A, 20000 Dubrovnik</derivirana_varijabla>
  </DomainObject.Predmet.ProtustrankaWithAdress>
  <DomainObject.Predmet.ProtustrankaWithAdressOIB>
    <izvorni_sadrzaj>DIVES društvo s ograničenom odgovornošću za trgovinu i usluge, OIB 68187880280, Iva Vojnovića/41A, 20000 Dubrovnik</izvorni_sadrzaj>
    <derivirana_varijabla naziv="DomainObject.Predmet.ProtustrankaWithAdressOIB_1">DIVES društvo s ograničenom odgovornošću za trgovinu i usluge, OIB 68187880280, Iva Vojnovića/41A, 20000 Dubrovnik</derivirana_varijabla>
  </DomainObject.Predmet.ProtustrankaWithAdressOIB>
  <DomainObject.Predmet.ProtustrankaNazivFormated>
    <izvorni_sadrzaj>DIVES društvo s ograničenom odgovornošću za trgovinu i usluge</izvorni_sadrzaj>
    <derivirana_varijabla naziv="DomainObject.Predmet.ProtustrankaNazivFormated_1">DIVES društvo s ograničenom odgovornošću za trgovinu i usluge</derivirana_varijabla>
  </DomainObject.Predmet.ProtustrankaNazivFormated>
  <DomainObject.Predmet.ProtustrankaNazivFormatedOIB>
    <izvorni_sadrzaj>DIVES društvo s ograničenom odgovornošću za trgovinu i usluge, OIB 68187880280</izvorni_sadrzaj>
    <derivirana_varijabla naziv="DomainObject.Predmet.ProtustrankaNazivFormatedOIB_1">DIVES društvo s ograničenom odgovornošću za trgovinu i usluge, OIB 68187880280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14323.12</izvorni_sadrzaj>
    <derivirana_varijabla naziv="DomainObject.Predmet.TrenutnaVrijednost_1">14323.12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DIVES društvo s ograničenom odgovornošću za trgovinu i usluge</item>
    </izvorni_sadrzaj>
    <derivirana_varijabla naziv="DomainObject.Predmet.ProtuStrankaListFormated_1">
      <item>DIVES društvo s ograničenom odgovornošću za trgovinu i usluge</item>
    </derivirana_varijabla>
  </DomainObject.Predmet.ProtuStrankaListFormated>
  <DomainObject.Predmet.ProtuStrankaListFormatedOIB>
    <izvorni_sadrzaj>
      <item>DIVES društvo s ograničenom odgovornošću za trgovinu i usluge, OIB 68187880280</item>
    </izvorni_sadrzaj>
    <derivirana_varijabla naziv="DomainObject.Predmet.ProtuStrankaListFormatedOIB_1">
      <item>DIVES društvo s ograničenom odgovornošću za trgovinu i usluge, OIB 68187880280</item>
    </derivirana_varijabla>
  </DomainObject.Predmet.ProtuStrankaListFormatedOIB>
  <DomainObject.Predmet.ProtuStrankaListFormatedWithAdress>
    <izvorni_sadrzaj>
      <item>DIVES društvo s ograničenom odgovornošću za trgovinu i usluge, Iva Vojnovića/41A, 20000 Dubrovnik</item>
    </izvorni_sadrzaj>
    <derivirana_varijabla naziv="DomainObject.Predmet.ProtuStrankaListFormatedWithAdress_1">
      <item>DIVES društvo s ograničenom odgovornošću za trgovinu i usluge, Iva Vojnovića/41A, 20000 Dubrovnik</item>
    </derivirana_varijabla>
  </DomainObject.Predmet.ProtuStrankaListFormatedWithAdress>
  <DomainObject.Predmet.ProtuStrankaListFormatedWithAdressOIB>
    <izvorni_sadrzaj>
      <item>DIVES društvo s ograničenom odgovornošću za trgovinu i usluge, OIB 68187880280, Iva Vojnovića/41A, 20000 Dubrovnik</item>
    </izvorni_sadrzaj>
    <derivirana_varijabla naziv="DomainObject.Predmet.ProtuStrankaListFormatedWithAdressOIB_1">
      <item>DIVES društvo s ograničenom odgovornošću za trgovinu i usluge, OIB 68187880280, Iva Vojnovića/41A, 20000 Dubrovnik</item>
    </derivirana_varijabla>
  </DomainObject.Predmet.ProtuStrankaListFormatedWithAdressOIB>
  <DomainObject.Predmet.ProtuStrankaListNazivFormated>
    <izvorni_sadrzaj>
      <item>DIVES društvo s ograničenom odgovornošću za trgovinu i usluge</item>
    </izvorni_sadrzaj>
    <derivirana_varijabla naziv="DomainObject.Predmet.ProtuStrankaListNazivFormated_1">
      <item>DIVES društvo s ograničenom odgovornošću za trgovinu i usluge</item>
    </derivirana_varijabla>
  </DomainObject.Predmet.ProtuStrankaListNazivFormated>
  <DomainObject.Predmet.ProtuStrankaListNazivFormatedOIB>
    <izvorni_sadrzaj>
      <item>DIVES društvo s ograničenom odgovornošću za trgovinu i usluge, OIB 68187880280</item>
    </izvorni_sadrzaj>
    <derivirana_varijabla naziv="DomainObject.Predmet.ProtuStrankaListNazivFormatedOIB_1">
      <item>DIVES društvo s ograničenom odgovornošću za trgovinu i usluge, OIB 68187880280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DIVES društvo s ograničenom odgovornošću za trgovinu i usluge</izvorni_sadrzaj>
    <derivirana_varijabla naziv="DomainObject.Predmet.ProtustrankaIDrugi_1">DIVES društvo s ograničenom odgovornošću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DIVES društvo s ograničenom odgovornošću za trgovinu i usluge, OIB 68187880280, Iva Vojnovića/41A, 20000 Dubrovnik</izvorni_sadrzaj>
    <derivirana_varijabla naziv="DomainObject.Predmet.ProtustrankaIDrugiAdressOIB_1">DIVES društvo s ograničenom odgovornošću za trgovinu i usluge, OIB 68187880280, Iva Vojnovića/41A,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DIVES društvo s ograničenom odgovornošću za trgovinu i usluge</item>
      <item>FINA, RC Split, Podružnica Dubrovnik</item>
    </izvorni_sadrzaj>
    <derivirana_varijabla naziv="DomainObject.Predmet.SudioniciListNaziv_1">
      <item>DIVES društvo s ograničenom odgovornošću za trgovinu i usluge</item>
      <item>FINA, RC Split, Podružnica Dubrovnik</item>
    </derivirana_varijabla>
  </DomainObject.Predmet.SudioniciListNaziv>
  <DomainObject.Predmet.SudioniciListAdressOIB>
    <izvorni_sadrzaj>
      <item>DIVES društvo s ograničenom odgovornošću za trgovinu i usluge, OIB 68187880280, Iva Vojnovića/41A,20000 Dubrovnik</item>
      <item>FINA, RC Split, Podružnica Dubrovnik, OIB 85821130368, Vukovarska 2,20000 Dubrovnik</item>
    </izvorni_sadrzaj>
    <derivirana_varijabla naziv="DomainObject.Predmet.SudioniciListAdressOIB_1">
      <item>DIVES društvo s ograničenom odgovornošću za trgovinu i usluge, OIB 68187880280, Iva Vojnovića/41A,20000 Dubrovnik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68187880280</item>
      <item>, OIB 85821130368</item>
    </izvorni_sadrzaj>
    <derivirana_varijabla naziv="DomainObject.Predmet.SudioniciListNazivOIB_1">
      <item>, OIB 68187880280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DDCF6C-D750-4382-8581-3D42684CDF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760</properties:Words>
  <properties:Characters>4222</properties:Characters>
  <properties:Lines>107</properties:Lines>
  <properties:Paragraphs>36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2018-08-10T11:57:00Z</dcterms:created>
  <dc:creator>Ante Kačić</dc:creator>
  <cp:lastModifiedBy>Valerija Rizzi</cp:lastModifiedBy>
  <cp:lastPrinted>2019-02-07T13:42:00Z</cp:lastPrinted>
  <dcterms:modified xmlns:xsi="http://www.w3.org/2001/XMLSchema-instance" xsi:type="dcterms:W3CDTF">2019-02-07T13:42:00Z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- otvaranje i zaključenje skraćenog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