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bbe2d" w14:paraId="bebbe2d" w:rsidRDefault="004D25F9" w:rsidP="00910611" w:rsidR="004D25F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5F9" w:rsidP="00910611" w:rsidR="004D25F9">
      <w:r>
        <w:rPr>
          <w:rFonts w:eastAsia="MS Mincho"/>
        </w:rPr>
        <w:t>REPUBLIKA HRVATSKA</w:t>
      </w:r>
    </w:p>
    <w:p w:rsidRDefault="004D25F9" w:rsidP="00910611" w:rsidR="004D25F9">
      <w:r>
        <w:rPr>
          <w:rFonts w:eastAsia="MS Mincho"/>
        </w:rPr>
        <w:t>TRGOVAČKI SUD U RIJECI</w:t>
      </w:r>
    </w:p>
    <w:p w:rsidRDefault="004D25F9" w:rsidR="004D25F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D5C4D" w:rsidP="00F33405" w:rsidR="004D5C4D" w:rsidRPr="0095015C"/>
    <w:p w:rsidRDefault="00030800" w:rsidP="00F33405" w:rsidR="00030800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95015C">
      <w:pPr>
        <w:pStyle w:val="Naslov1"/>
        <w:rPr>
          <w:b w:val="false"/>
          <w:sz w:val="24"/>
          <w:szCs w:val="24"/>
        </w:rPr>
      </w:pPr>
      <w:r w:rsidRPr="0095015C">
        <w:rPr>
          <w:b w:val="false"/>
          <w:sz w:val="24"/>
          <w:szCs w:val="24"/>
        </w:rPr>
        <w:t>R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Š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N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J</w:t>
      </w:r>
      <w:r w:rsidR="000C7249" w:rsidRPr="0095015C">
        <w:rPr>
          <w:b w:val="false"/>
          <w:sz w:val="24"/>
          <w:szCs w:val="24"/>
        </w:rPr>
        <w:t xml:space="preserve"> </w:t>
      </w:r>
      <w:r w:rsidRPr="0095015C">
        <w:rPr>
          <w:b w:val="false"/>
          <w:sz w:val="24"/>
          <w:szCs w:val="24"/>
        </w:rPr>
        <w:t>E</w:t>
      </w:r>
    </w:p>
    <w:p w:rsidRDefault="00F33405" w:rsidP="00F33405" w:rsidR="00F33405" w:rsidRPr="0095015C"/>
    <w:p w:rsidRDefault="00781BE5" w:rsidP="00F33405" w:rsidR="00781BE5" w:rsidRPr="0095015C"/>
    <w:p w:rsidRDefault="00F33405" w:rsidP="0024217C" w:rsidR="00F33405" w:rsidRPr="0095015C">
      <w:pPr>
        <w:jc w:val="both"/>
      </w:pPr>
      <w:r w:rsidRPr="0095015C">
        <w:t xml:space="preserve">Trgovački sud u Rijeci, po stečajnom sucu Veri Jelenović, </w:t>
      </w:r>
      <w:r w:rsidR="00382FE8" w:rsidRPr="0095015C">
        <w:t xml:space="preserve">u </w:t>
      </w:r>
      <w:r w:rsidR="0091489C" w:rsidRPr="0095015C">
        <w:t xml:space="preserve">stečajnom postupku nad dužnikom </w:t>
      </w:r>
      <w:r w:rsidR="00085B8C" w:rsidRPr="0095015C">
        <w:t>FREE - TECHNICS,društvo s ograničenom odgovornošću za poslovne usluge u stečaju Rijeka (Grad Rijeka), Lužine 1, OIB: 09086658920</w:t>
      </w:r>
      <w:r w:rsidR="0091489C" w:rsidRPr="0095015C">
        <w:t>,</w:t>
      </w:r>
      <w:r w:rsidR="005D1F3F" w:rsidRPr="0095015C">
        <w:rPr>
          <w:bCs/>
        </w:rPr>
        <w:t xml:space="preserve"> </w:t>
      </w:r>
      <w:r w:rsidRPr="0095015C">
        <w:t>na</w:t>
      </w:r>
      <w:r w:rsidR="006C3491" w:rsidRPr="0095015C">
        <w:t>kon</w:t>
      </w:r>
      <w:r w:rsidRPr="0095015C">
        <w:t xml:space="preserve"> ispitno</w:t>
      </w:r>
      <w:r w:rsidR="006C3491" w:rsidRPr="0095015C">
        <w:t>g</w:t>
      </w:r>
      <w:r w:rsidRPr="0095015C">
        <w:t xml:space="preserve"> ročišt</w:t>
      </w:r>
      <w:r w:rsidR="006C3491" w:rsidRPr="0095015C">
        <w:t>a</w:t>
      </w:r>
      <w:r w:rsidRPr="0095015C">
        <w:t xml:space="preserve"> održano</w:t>
      </w:r>
      <w:r w:rsidR="006C3491" w:rsidRPr="0095015C">
        <w:t>g</w:t>
      </w:r>
      <w:r w:rsidRPr="0095015C">
        <w:t xml:space="preserve"> dana </w:t>
      </w:r>
      <w:r w:rsidR="00085B8C" w:rsidRPr="0095015C">
        <w:t>3. svibnja</w:t>
      </w:r>
      <w:r w:rsidR="005D1F3F" w:rsidRPr="0095015C">
        <w:t xml:space="preserve"> 201</w:t>
      </w:r>
      <w:r w:rsidR="00085B8C" w:rsidRPr="0095015C">
        <w:t>7</w:t>
      </w:r>
      <w:r w:rsidR="00E030EC" w:rsidRPr="0095015C">
        <w:t>. godine</w:t>
      </w:r>
      <w:r w:rsidR="0091489C" w:rsidRPr="0095015C">
        <w:t xml:space="preserve">, dana </w:t>
      </w:r>
      <w:r w:rsidR="002F3DAF">
        <w:t>8</w:t>
      </w:r>
      <w:r w:rsidR="00085B8C" w:rsidRPr="0095015C">
        <w:t>. svibnja 2017</w:t>
      </w:r>
      <w:r w:rsidR="0091489C" w:rsidRPr="0095015C">
        <w:t>. godine</w:t>
      </w:r>
    </w:p>
    <w:p w:rsidRDefault="0024217C" w:rsidP="0024217C" w:rsidR="0024217C" w:rsidRPr="0095015C">
      <w:pPr>
        <w:jc w:val="both"/>
      </w:pPr>
    </w:p>
    <w:p w:rsidRDefault="00F33405" w:rsidP="00F33405" w:rsidR="00F33405" w:rsidRPr="0095015C">
      <w:pPr>
        <w:jc w:val="center"/>
      </w:pPr>
      <w:r w:rsidRPr="0095015C">
        <w:t>r i j e š i o  j e</w:t>
      </w:r>
    </w:p>
    <w:p w:rsidRDefault="00F33405" w:rsidP="00F33405" w:rsidR="00F33405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ab/>
      </w:r>
      <w:r w:rsidRPr="0095015C">
        <w:tab/>
        <w:t>I. Utvrđene su tražbine sljedećih vjerovnika viših isplatnih redova:</w:t>
      </w:r>
    </w:p>
    <w:p w:rsidRDefault="006E3696" w:rsidP="006E3696" w:rsidR="006E3696" w:rsidRPr="0095015C">
      <w:pPr>
        <w:rPr>
          <w:bCs/>
        </w:rPr>
      </w:pPr>
      <w:r w:rsidRPr="0095015C">
        <w:rPr>
          <w:bCs/>
        </w:rPr>
        <w:t>prvi viši isplatni red</w:t>
      </w:r>
    </w:p>
    <w:p w:rsidRDefault="0091489C" w:rsidP="006E3696" w:rsidR="006E3696" w:rsidRPr="0095015C">
      <w:pPr>
        <w:numPr>
          <w:ilvl w:val="0"/>
          <w:numId w:val="1"/>
        </w:numPr>
        <w:rPr>
          <w:bCs/>
        </w:rPr>
      </w:pPr>
      <w:r w:rsidRPr="0095015C">
        <w:t>Republika Hrvatska</w:t>
      </w:r>
      <w:r w:rsidR="006E3696" w:rsidRPr="0095015C">
        <w:t xml:space="preserve">                   </w:t>
      </w:r>
      <w:r w:rsidR="002507D5" w:rsidRPr="0095015C">
        <w:t xml:space="preserve">                                                          </w:t>
      </w:r>
      <w:r w:rsidR="006B60AD" w:rsidRPr="0095015C">
        <w:t xml:space="preserve">  </w:t>
      </w:r>
      <w:r w:rsidR="002507D5" w:rsidRPr="0095015C">
        <w:t xml:space="preserve">    </w:t>
      </w:r>
      <w:r w:rsidR="006E3696" w:rsidRPr="0095015C">
        <w:t xml:space="preserve">       </w:t>
      </w:r>
      <w:r w:rsidR="006040F6" w:rsidRPr="0095015C">
        <w:t xml:space="preserve">40.707,45 </w:t>
      </w:r>
      <w:r w:rsidRPr="0095015C">
        <w:t>kn</w:t>
      </w:r>
    </w:p>
    <w:p w:rsidRDefault="00D819E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Nedjeljko Vujović, Rijeka,  Tuhobićki uspon 1, OIB 39854801154</w:t>
      </w:r>
      <w:r w:rsidR="006040F6" w:rsidRPr="0095015C">
        <w:t xml:space="preserve">       </w:t>
      </w:r>
      <w:r w:rsidRPr="0095015C">
        <w:t xml:space="preserve">neto 73.055,87 </w:t>
      </w:r>
      <w:r w:rsidR="006040F6" w:rsidRPr="0095015C">
        <w:t>kn</w:t>
      </w:r>
    </w:p>
    <w:p w:rsidRDefault="00D819E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Baldo Kraljević, Rijeka, Ivana Matrljana 31 b.OIB0908665920</w:t>
      </w:r>
      <w:r w:rsidR="006040F6" w:rsidRPr="0095015C">
        <w:t xml:space="preserve">             </w:t>
      </w:r>
      <w:r w:rsidRPr="0095015C">
        <w:t xml:space="preserve">neto 73.055,87 </w:t>
      </w:r>
      <w:r w:rsidR="006040F6" w:rsidRPr="0095015C">
        <w:t>kn</w:t>
      </w:r>
    </w:p>
    <w:p w:rsidRDefault="00D819E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Draško Bjelošević, Rijeka, R. Benčića 11, OIB 21345145317</w:t>
      </w:r>
      <w:r w:rsidR="006040F6" w:rsidRPr="0095015C">
        <w:t xml:space="preserve">                       </w:t>
      </w:r>
      <w:r w:rsidRPr="0095015C">
        <w:t xml:space="preserve">19.700,00 </w:t>
      </w:r>
      <w:r w:rsidR="006040F6" w:rsidRPr="0095015C">
        <w:t>kn</w:t>
      </w:r>
    </w:p>
    <w:p w:rsidRDefault="00D819E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Vladimir Brec, Rijeka, Mirka Franelića 6, OIB 11869385983</w:t>
      </w:r>
      <w:r w:rsidR="006040F6" w:rsidRPr="0095015C">
        <w:t xml:space="preserve">                        </w:t>
      </w:r>
      <w:r w:rsidRPr="0095015C">
        <w:t xml:space="preserve">23.300,00 </w:t>
      </w:r>
      <w:r w:rsidR="006040F6" w:rsidRPr="0095015C">
        <w:t>kn</w:t>
      </w:r>
    </w:p>
    <w:p w:rsidRDefault="00B30B31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Vladimir Čubelić, Rijeka, Krimeja 28, OIB 93239375015</w:t>
      </w:r>
      <w:r w:rsidR="006040F6" w:rsidRPr="0095015C">
        <w:t xml:space="preserve">                           </w:t>
      </w:r>
      <w:r w:rsidR="006B60AD" w:rsidRPr="0095015C">
        <w:t xml:space="preserve"> </w:t>
      </w:r>
      <w:r w:rsidR="006040F6" w:rsidRPr="0095015C">
        <w:t xml:space="preserve"> </w:t>
      </w:r>
      <w:r w:rsidRPr="0095015C">
        <w:t>18.400,00</w:t>
      </w:r>
      <w:r w:rsidR="006040F6" w:rsidRPr="0095015C">
        <w:t xml:space="preserve"> kn</w:t>
      </w:r>
    </w:p>
    <w:p w:rsidRDefault="00B30B31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Milan Dobroja, Rijeka Krešimirova 11, OIB13129203186</w:t>
      </w:r>
      <w:r w:rsidR="006B60AD" w:rsidRPr="0095015C">
        <w:t xml:space="preserve">           </w:t>
      </w:r>
      <w:r w:rsidR="006040F6" w:rsidRPr="0095015C">
        <w:t xml:space="preserve">                  </w:t>
      </w:r>
      <w:r w:rsidRPr="0095015C">
        <w:t xml:space="preserve">28.100,00 </w:t>
      </w:r>
      <w:r w:rsidR="006040F6" w:rsidRPr="0095015C">
        <w:t>kn</w:t>
      </w:r>
    </w:p>
    <w:p w:rsidRDefault="00B30B31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Zoran Kalčić, Rijeka, Turkovo 62 OIB 44341763036</w:t>
      </w:r>
      <w:r w:rsidR="006040F6" w:rsidRPr="0095015C">
        <w:t xml:space="preserve">                   </w:t>
      </w:r>
      <w:r w:rsidR="006B60AD" w:rsidRPr="0095015C">
        <w:t xml:space="preserve">   </w:t>
      </w:r>
      <w:r w:rsidR="006040F6" w:rsidRPr="0095015C">
        <w:t xml:space="preserve">               </w:t>
      </w:r>
      <w:r w:rsidRPr="0095015C">
        <w:t xml:space="preserve">19.700,00 </w:t>
      </w:r>
      <w:r w:rsidR="006040F6" w:rsidRPr="0095015C">
        <w:t>kn</w:t>
      </w:r>
    </w:p>
    <w:p w:rsidRDefault="00B30B31" w:rsidP="00B30B31" w:rsidR="00B30B31" w:rsidRPr="0095015C">
      <w:pPr>
        <w:pStyle w:val="Odlomakpopisa"/>
        <w:numPr>
          <w:ilvl w:val="0"/>
          <w:numId w:val="1"/>
        </w:numPr>
      </w:pPr>
      <w:r w:rsidRPr="0095015C">
        <w:t xml:space="preserve">Zlatko Kolombo, Čabar, Kraj 36 OIB37404354614          </w:t>
      </w:r>
      <w:r w:rsidR="006B60AD" w:rsidRPr="0095015C">
        <w:t xml:space="preserve">                           </w:t>
      </w:r>
      <w:r w:rsidRPr="0095015C">
        <w:t xml:space="preserve">   14.700,00 kn</w:t>
      </w:r>
    </w:p>
    <w:p w:rsidRDefault="00B30B31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Aleksandar Maćešić, Rijeka, Kumičićeva 9 OIB 69719026918</w:t>
      </w:r>
      <w:r w:rsidR="006B60AD" w:rsidRPr="0095015C">
        <w:t xml:space="preserve">          </w:t>
      </w:r>
      <w:r w:rsidR="006040F6" w:rsidRPr="0095015C">
        <w:t xml:space="preserve">            </w:t>
      </w:r>
      <w:r w:rsidRPr="0095015C">
        <w:t xml:space="preserve">23.900,00 </w:t>
      </w:r>
      <w:r w:rsidR="006040F6" w:rsidRPr="0095015C">
        <w:t>kn</w:t>
      </w:r>
    </w:p>
    <w:p w:rsidRDefault="00B30B31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Josip Marincel, Skrad, Selska 21 OIB 04119870874</w:t>
      </w:r>
      <w:r w:rsidR="006040F6" w:rsidRPr="0095015C">
        <w:t xml:space="preserve">                                      </w:t>
      </w:r>
      <w:r w:rsidRPr="0095015C">
        <w:t xml:space="preserve">18.800,00 </w:t>
      </w:r>
      <w:r w:rsidR="006040F6" w:rsidRPr="0095015C">
        <w:t>kn</w:t>
      </w:r>
    </w:p>
    <w:p w:rsidRDefault="00B30B31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Vesna Sabljak, Rijeka,Labinska 28 OIB 61763242957</w:t>
      </w:r>
      <w:r w:rsidR="006040F6" w:rsidRPr="0095015C">
        <w:t xml:space="preserve">       </w:t>
      </w:r>
      <w:r w:rsidR="006B60AD" w:rsidRPr="0095015C">
        <w:t xml:space="preserve">                   </w:t>
      </w:r>
      <w:r w:rsidR="006040F6" w:rsidRPr="0095015C">
        <w:t xml:space="preserve">        </w:t>
      </w:r>
      <w:r w:rsidRPr="0095015C">
        <w:t xml:space="preserve">37.600,00 </w:t>
      </w:r>
      <w:r w:rsidR="006040F6" w:rsidRPr="0095015C">
        <w:t>kn</w:t>
      </w:r>
    </w:p>
    <w:p w:rsidRDefault="00B30B31" w:rsidP="006040F6" w:rsidR="006B60AD" w:rsidRPr="0095015C">
      <w:pPr>
        <w:numPr>
          <w:ilvl w:val="0"/>
          <w:numId w:val="1"/>
        </w:numPr>
        <w:rPr>
          <w:bCs/>
        </w:rPr>
      </w:pPr>
      <w:r w:rsidRPr="0095015C">
        <w:t>Tomislav Ukalović, Rijeka, Strosmayerovo šetalište 10 OIB 75344350196</w:t>
      </w:r>
    </w:p>
    <w:p w:rsidRDefault="006040F6" w:rsidP="006B60AD" w:rsidR="006040F6" w:rsidRPr="0095015C">
      <w:pPr>
        <w:ind w:left="120"/>
        <w:jc w:val="right"/>
        <w:rPr>
          <w:bCs/>
        </w:rPr>
      </w:pPr>
      <w:r w:rsidRPr="0095015C">
        <w:t xml:space="preserve">                                            </w:t>
      </w:r>
      <w:r w:rsidR="00B30B31" w:rsidRPr="0095015C">
        <w:t xml:space="preserve">15.500,00 </w:t>
      </w:r>
      <w:r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Lari Puž, Pobri, Pužev breg 3 OIB 00820149716</w:t>
      </w:r>
      <w:r w:rsidR="006040F6" w:rsidRPr="0095015C">
        <w:t xml:space="preserve">                   </w:t>
      </w:r>
      <w:r w:rsidRPr="0095015C">
        <w:t xml:space="preserve">                    </w:t>
      </w:r>
      <w:r w:rsidR="006040F6" w:rsidRPr="0095015C">
        <w:t xml:space="preserve">     </w:t>
      </w:r>
      <w:r w:rsidRPr="0095015C">
        <w:t xml:space="preserve">90.609,83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Jasmin Baltić, Rijeka, Vodovodna 35, OIB 39265314563</w:t>
      </w:r>
      <w:r w:rsidR="006040F6" w:rsidRPr="0095015C">
        <w:t xml:space="preserve">                                </w:t>
      </w:r>
      <w:r w:rsidRPr="0095015C">
        <w:t xml:space="preserve">9.122,10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Željka Bašković,Rijeka, D. Godine 6, OIB 65257052000</w:t>
      </w:r>
      <w:r w:rsidR="006040F6" w:rsidRPr="0095015C">
        <w:t xml:space="preserve">                               </w:t>
      </w:r>
      <w:r w:rsidRPr="0095015C">
        <w:t xml:space="preserve">54.641,92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Igor Krajči, Rijeka, D. Gervaisa 40 OIB 15909092549</w:t>
      </w:r>
      <w:r w:rsidR="006040F6" w:rsidRPr="0095015C">
        <w:t xml:space="preserve">                              </w:t>
      </w:r>
      <w:r w:rsidRPr="0095015C">
        <w:t xml:space="preserve"> </w:t>
      </w:r>
      <w:r w:rsidR="006040F6" w:rsidRPr="0095015C">
        <w:t xml:space="preserve">    </w:t>
      </w:r>
      <w:r w:rsidRPr="0095015C">
        <w:t xml:space="preserve">41.703,12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 xml:space="preserve">Mihaela Mijatović, Rijeka, G. Duella 2, OIB 06025096701                 </w:t>
      </w:r>
      <w:r w:rsidR="006040F6" w:rsidRPr="0095015C">
        <w:t xml:space="preserve">          </w:t>
      </w:r>
      <w:r w:rsidRPr="0095015C">
        <w:t xml:space="preserve">30.776,52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Ana Pertinač, Rijeka, J.P. Kamova 95b, OIB 93295117358</w:t>
      </w:r>
      <w:r w:rsidR="006040F6" w:rsidRPr="0095015C">
        <w:t xml:space="preserve">                           </w:t>
      </w:r>
      <w:r w:rsidRPr="0095015C">
        <w:t xml:space="preserve">27.233,58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Savo Savić, Rijeka, Strosmayerovo šetalište  20, OIB 86409935877</w:t>
      </w:r>
      <w:r w:rsidR="006040F6" w:rsidRPr="0095015C">
        <w:t xml:space="preserve">             </w:t>
      </w:r>
      <w:r w:rsidRPr="0095015C">
        <w:t xml:space="preserve">26.636,80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 xml:space="preserve">Josip Serdarević, Rijeka, Hahlić 21, OIB 28437267400          </w:t>
      </w:r>
      <w:r w:rsidR="006040F6" w:rsidRPr="0095015C">
        <w:t xml:space="preserve">                       </w:t>
      </w:r>
      <w:r w:rsidRPr="0095015C">
        <w:t xml:space="preserve">11.283,24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Veselin Zatezalo, Ogulin, D. Dugave 4, OIB 64730775654</w:t>
      </w:r>
      <w:r w:rsidR="006040F6" w:rsidRPr="0095015C">
        <w:t xml:space="preserve">    </w:t>
      </w:r>
      <w:r w:rsidRPr="0095015C">
        <w:t xml:space="preserve">  </w:t>
      </w:r>
      <w:r w:rsidR="006040F6" w:rsidRPr="0095015C">
        <w:t xml:space="preserve">                     </w:t>
      </w:r>
      <w:r w:rsidRPr="0095015C">
        <w:t xml:space="preserve">69.153,12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Alen Terzić, Kastav, Kudeji 46, OIB 18436121974</w:t>
      </w:r>
      <w:r w:rsidR="006040F6" w:rsidRPr="0095015C">
        <w:t xml:space="preserve">                  </w:t>
      </w:r>
      <w:r w:rsidRPr="0095015C">
        <w:t xml:space="preserve">               </w:t>
      </w:r>
      <w:r w:rsidR="006040F6" w:rsidRPr="0095015C">
        <w:t xml:space="preserve">       </w:t>
      </w:r>
      <w:r w:rsidRPr="0095015C">
        <w:t xml:space="preserve">34.226,28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 xml:space="preserve">Zoran Domijan, Dramalj, Dramalj 27, OIB 04918442126         </w:t>
      </w:r>
      <w:r w:rsidR="006040F6" w:rsidRPr="0095015C">
        <w:t xml:space="preserve">                     </w:t>
      </w:r>
      <w:r w:rsidRPr="0095015C">
        <w:t xml:space="preserve">56.645,16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Nebojša Kosanović, Rijeka, A.B. Šimića 8,OIB 96523566523</w:t>
      </w:r>
      <w:r w:rsidR="006040F6" w:rsidRPr="0095015C">
        <w:t xml:space="preserve"> </w:t>
      </w:r>
      <w:r w:rsidRPr="0095015C">
        <w:t xml:space="preserve">  </w:t>
      </w:r>
      <w:r w:rsidR="006040F6" w:rsidRPr="0095015C">
        <w:t xml:space="preserve">                   </w:t>
      </w:r>
      <w:r w:rsidRPr="0095015C">
        <w:t xml:space="preserve">38.233,50 </w:t>
      </w:r>
      <w:r w:rsidR="006040F6" w:rsidRPr="0095015C">
        <w:t>kn</w:t>
      </w:r>
    </w:p>
    <w:p w:rsidRDefault="006B60AD" w:rsidP="006040F6" w:rsidR="006040F6" w:rsidRPr="0095015C">
      <w:pPr>
        <w:numPr>
          <w:ilvl w:val="0"/>
          <w:numId w:val="1"/>
        </w:numPr>
        <w:rPr>
          <w:bCs/>
        </w:rPr>
      </w:pPr>
      <w:r w:rsidRPr="0095015C">
        <w:t>Biserka Glad, Rijeka, Ive Vojnovića 32, OIB 03064342131</w:t>
      </w:r>
      <w:r w:rsidR="006040F6" w:rsidRPr="0095015C">
        <w:t xml:space="preserve">       </w:t>
      </w:r>
      <w:r w:rsidRPr="0095015C">
        <w:t xml:space="preserve"> </w:t>
      </w:r>
      <w:r w:rsidR="006040F6" w:rsidRPr="0095015C">
        <w:t xml:space="preserve">                   </w:t>
      </w:r>
      <w:r w:rsidRPr="0095015C">
        <w:t xml:space="preserve">16.924,92 </w:t>
      </w:r>
      <w:r w:rsidR="006040F6" w:rsidRPr="0095015C">
        <w:t>kn</w:t>
      </w:r>
    </w:p>
    <w:p w:rsidRDefault="00491B14" w:rsidP="00F33405" w:rsidR="00491B14" w:rsidRPr="0095015C">
      <w:pPr>
        <w:rPr>
          <w:bCs/>
        </w:rPr>
      </w:pPr>
    </w:p>
    <w:p w:rsidRDefault="006040F6" w:rsidP="00F33405" w:rsidR="006040F6" w:rsidRPr="0095015C">
      <w:pPr>
        <w:rPr>
          <w:bCs/>
        </w:rPr>
      </w:pPr>
    </w:p>
    <w:p w:rsidRDefault="006040F6" w:rsidP="00F33405" w:rsidR="006040F6" w:rsidRPr="0095015C">
      <w:pPr>
        <w:rPr>
          <w:bCs/>
        </w:rPr>
      </w:pPr>
    </w:p>
    <w:p w:rsidRDefault="006040F6" w:rsidP="00F33405" w:rsidR="006040F6" w:rsidRPr="0095015C">
      <w:pPr>
        <w:rPr>
          <w:bCs/>
        </w:rPr>
      </w:pPr>
    </w:p>
    <w:p w:rsidRDefault="006040F6" w:rsidP="00F33405" w:rsidR="006040F6" w:rsidRPr="0095015C">
      <w:pPr>
        <w:rPr>
          <w:bCs/>
        </w:rPr>
      </w:pPr>
    </w:p>
    <w:p w:rsidRDefault="00F33405" w:rsidP="00F33405" w:rsidR="00F33405" w:rsidRPr="0095015C">
      <w:pPr>
        <w:rPr>
          <w:bCs/>
        </w:rPr>
      </w:pPr>
      <w:r w:rsidRPr="0095015C">
        <w:rPr>
          <w:bCs/>
        </w:rPr>
        <w:t>drugi viši isplatni red</w:t>
      </w:r>
    </w:p>
    <w:p w:rsidRDefault="00085B8C" w:rsidP="006B60AD" w:rsidR="006B60AD" w:rsidRPr="0095015C">
      <w:pPr>
        <w:numPr>
          <w:ilvl w:val="0"/>
          <w:numId w:val="2"/>
        </w:numPr>
        <w:jc w:val="both"/>
        <w:rPr>
          <w:bCs/>
        </w:rPr>
      </w:pPr>
      <w:r w:rsidRPr="0095015C">
        <w:t xml:space="preserve">SECURITAS HRVATSKA društvo s ograničenom odgovornošću za tjelesnu i tehničku zaštitu osoba i imovine Zagreb, Zagrebačka cesta 145/a, OIB: </w:t>
      </w:r>
      <w:r w:rsidRPr="0095015C">
        <w:rPr>
          <w:bCs/>
        </w:rPr>
        <w:t>33679708526</w:t>
      </w:r>
      <w:r w:rsidR="002507D5" w:rsidRPr="0095015C">
        <w:t xml:space="preserve"> </w:t>
      </w:r>
    </w:p>
    <w:p w:rsidRDefault="002507D5" w:rsidP="006B60AD" w:rsidR="004C0FF1" w:rsidRPr="0095015C">
      <w:pPr>
        <w:ind w:left="480"/>
        <w:jc w:val="right"/>
        <w:rPr>
          <w:bCs/>
        </w:rPr>
      </w:pPr>
      <w:r w:rsidRPr="0095015C">
        <w:t xml:space="preserve">        </w:t>
      </w:r>
      <w:r w:rsidR="00AE1B00" w:rsidRPr="0095015C">
        <w:t xml:space="preserve">          </w:t>
      </w:r>
      <w:r w:rsidR="00C237F1" w:rsidRPr="0095015C">
        <w:t xml:space="preserve"> </w:t>
      </w:r>
      <w:r w:rsidR="00085B8C" w:rsidRPr="0095015C">
        <w:t xml:space="preserve">17.850,95 </w:t>
      </w:r>
      <w:r w:rsidR="00C237F1" w:rsidRPr="0095015C">
        <w:t>kn</w:t>
      </w:r>
      <w:r w:rsidR="005D1F3F" w:rsidRPr="0095015C">
        <w:rPr>
          <w:bCs/>
        </w:rPr>
        <w:t xml:space="preserve"> </w:t>
      </w:r>
    </w:p>
    <w:p w:rsidRDefault="00F33405" w:rsidP="0091489C" w:rsidR="006B60AD" w:rsidRPr="0095015C">
      <w:r w:rsidRPr="0095015C">
        <w:t xml:space="preserve"> </w:t>
      </w:r>
      <w:r w:rsidR="003503FE" w:rsidRPr="0095015C">
        <w:t xml:space="preserve"> </w:t>
      </w:r>
      <w:r w:rsidR="0072227A" w:rsidRPr="0095015C">
        <w:t>2</w:t>
      </w:r>
      <w:r w:rsidRPr="0095015C">
        <w:t xml:space="preserve">. </w:t>
      </w:r>
      <w:r w:rsidR="00085B8C" w:rsidRPr="0095015C">
        <w:t xml:space="preserve">ČISTOĆA d. o. o. za održavanje čistoće i gospodarenje otpadom Rijeka, Dolac 14, OIB: </w:t>
      </w:r>
    </w:p>
    <w:p w:rsidRDefault="006B60AD" w:rsidP="0091489C" w:rsidR="00F33405" w:rsidRPr="0095015C">
      <w:r w:rsidRPr="0095015C">
        <w:t xml:space="preserve">      </w:t>
      </w:r>
      <w:r w:rsidR="00085B8C" w:rsidRPr="0095015C">
        <w:rPr>
          <w:bCs/>
        </w:rPr>
        <w:t>06531901714</w:t>
      </w:r>
      <w:r w:rsidR="002507D5" w:rsidRPr="0095015C">
        <w:t xml:space="preserve">   </w:t>
      </w:r>
      <w:r w:rsidRPr="0095015C">
        <w:t xml:space="preserve">                                                                                   </w:t>
      </w:r>
      <w:r w:rsidR="002507D5" w:rsidRPr="0095015C">
        <w:t xml:space="preserve">               </w:t>
      </w:r>
      <w:r w:rsidR="003503FE" w:rsidRPr="0095015C">
        <w:t xml:space="preserve"> </w:t>
      </w:r>
      <w:r w:rsidR="00085B8C" w:rsidRPr="0095015C">
        <w:t xml:space="preserve">37.130,10 </w:t>
      </w:r>
      <w:r w:rsidR="00F33405" w:rsidRPr="0095015C">
        <w:t>kn</w:t>
      </w:r>
    </w:p>
    <w:p w:rsidRDefault="00085B8C" w:rsidP="006B60AD" w:rsidR="006B60AD" w:rsidRPr="0095015C">
      <w:pPr>
        <w:pStyle w:val="Odlomakpopisa"/>
        <w:numPr>
          <w:ilvl w:val="0"/>
          <w:numId w:val="2"/>
        </w:numPr>
      </w:pPr>
      <w:r w:rsidRPr="0095015C">
        <w:t xml:space="preserve">BERNER društvo s ograničenom odgovornošću montažna i spojna tehnika, izvoz-uvoz </w:t>
      </w:r>
    </w:p>
    <w:p w:rsidRDefault="00085B8C" w:rsidP="006B60AD" w:rsidR="00E030EC" w:rsidRPr="0095015C">
      <w:pPr>
        <w:pStyle w:val="Odlomakpopisa"/>
        <w:ind w:left="480"/>
      </w:pPr>
      <w:r w:rsidRPr="0095015C">
        <w:t xml:space="preserve">Zagreb, Majstorska 9, OIB: </w:t>
      </w:r>
      <w:r w:rsidRPr="0095015C">
        <w:rPr>
          <w:bCs/>
        </w:rPr>
        <w:t>66471923099</w:t>
      </w:r>
      <w:r w:rsidR="00583442" w:rsidRPr="0095015C">
        <w:t xml:space="preserve">    </w:t>
      </w:r>
      <w:r w:rsidR="00604A4C" w:rsidRPr="0095015C">
        <w:t xml:space="preserve">      </w:t>
      </w:r>
      <w:r w:rsidR="00E030EC" w:rsidRPr="0095015C">
        <w:t xml:space="preserve">   </w:t>
      </w:r>
      <w:r w:rsidR="006B60AD" w:rsidRPr="0095015C">
        <w:t xml:space="preserve">                                        </w:t>
      </w:r>
      <w:r w:rsidR="00E030EC" w:rsidRPr="0095015C">
        <w:t xml:space="preserve"> </w:t>
      </w:r>
      <w:r w:rsidRPr="0095015C">
        <w:t xml:space="preserve">12.582, 08 </w:t>
      </w:r>
      <w:r w:rsidR="00E030EC" w:rsidRPr="0095015C">
        <w:t>kn</w:t>
      </w:r>
    </w:p>
    <w:p w:rsidRDefault="00E030EC" w:rsidP="00E030EC" w:rsidR="00E030EC" w:rsidRPr="0095015C">
      <w:r w:rsidRPr="0095015C">
        <w:t xml:space="preserve">  4. </w:t>
      </w:r>
      <w:r w:rsidR="00085B8C" w:rsidRPr="0095015C">
        <w:t xml:space="preserve">UNIQA osiguranje d.d. Zagreb, Planinska 13 A, OIB: </w:t>
      </w:r>
      <w:r w:rsidR="00085B8C" w:rsidRPr="0095015C">
        <w:rPr>
          <w:bCs/>
        </w:rPr>
        <w:t>75665455333</w:t>
      </w:r>
      <w:r w:rsidR="002507D5" w:rsidRPr="0095015C">
        <w:t xml:space="preserve">           </w:t>
      </w:r>
      <w:r w:rsidR="00583442" w:rsidRPr="0095015C">
        <w:t xml:space="preserve"> </w:t>
      </w:r>
      <w:r w:rsidRPr="0095015C">
        <w:t xml:space="preserve">  </w:t>
      </w:r>
      <w:r w:rsidR="00085B8C" w:rsidRPr="0095015C">
        <w:t xml:space="preserve">10.891,14 </w:t>
      </w:r>
      <w:r w:rsidRPr="0095015C">
        <w:t>kn</w:t>
      </w:r>
    </w:p>
    <w:p w:rsidRDefault="0091489C" w:rsidP="0091489C" w:rsidR="006B60AD" w:rsidRPr="0095015C">
      <w:r w:rsidRPr="0095015C">
        <w:t xml:space="preserve">  5. </w:t>
      </w:r>
      <w:r w:rsidR="00085B8C" w:rsidRPr="0095015C">
        <w:t>HRVATSKA AGENCIJA ZA MALO GOSPODARSTVO, INOVACIJE I INVESTICIJE</w:t>
      </w:r>
    </w:p>
    <w:p w:rsidRDefault="006B60AD" w:rsidP="0091489C" w:rsidR="0091489C" w:rsidRPr="0095015C">
      <w:r w:rsidRPr="0095015C">
        <w:t xml:space="preserve">     </w:t>
      </w:r>
      <w:r w:rsidR="00085B8C" w:rsidRPr="0095015C">
        <w:t xml:space="preserve"> Zagreb, Ksaver 208, OIB: 25609559342</w:t>
      </w:r>
      <w:r w:rsidR="002507D5" w:rsidRPr="0095015C">
        <w:t xml:space="preserve">    </w:t>
      </w:r>
      <w:r w:rsidR="0091489C" w:rsidRPr="0095015C">
        <w:t xml:space="preserve">     </w:t>
      </w:r>
      <w:r w:rsidRPr="0095015C">
        <w:t xml:space="preserve">                                       </w:t>
      </w:r>
      <w:r w:rsidR="0091489C" w:rsidRPr="0095015C">
        <w:t xml:space="preserve">      </w:t>
      </w:r>
      <w:r w:rsidR="00085B8C" w:rsidRPr="0095015C">
        <w:t xml:space="preserve">1.120.601,52 </w:t>
      </w:r>
      <w:r w:rsidR="0091489C" w:rsidRPr="0095015C">
        <w:t>kn</w:t>
      </w:r>
    </w:p>
    <w:p w:rsidRDefault="0091489C" w:rsidP="0091489C" w:rsidR="006B60AD" w:rsidRPr="0095015C">
      <w:r w:rsidRPr="0095015C">
        <w:t xml:space="preserve">  6. </w:t>
      </w:r>
      <w:r w:rsidR="00085B8C" w:rsidRPr="0095015C">
        <w:t>TRIGLAV OSIGURANJE d. d. Zagreb, Antuna Heinza 4, OIB: 29743547503</w:t>
      </w:r>
      <w:r w:rsidRPr="0095015C">
        <w:t xml:space="preserve"> </w:t>
      </w:r>
    </w:p>
    <w:p w:rsidRDefault="0091489C" w:rsidP="006B60AD" w:rsidR="0091489C" w:rsidRPr="0095015C">
      <w:pPr>
        <w:jc w:val="right"/>
      </w:pPr>
      <w:r w:rsidRPr="0095015C">
        <w:t xml:space="preserve">       </w:t>
      </w:r>
      <w:r w:rsidR="002507D5" w:rsidRPr="0095015C">
        <w:t xml:space="preserve">        </w:t>
      </w:r>
      <w:r w:rsidRPr="0095015C">
        <w:t xml:space="preserve"> </w:t>
      </w:r>
      <w:r w:rsidR="00085B8C" w:rsidRPr="0095015C">
        <w:t xml:space="preserve">2.614,70 </w:t>
      </w:r>
      <w:r w:rsidRPr="0095015C">
        <w:t>kn</w:t>
      </w:r>
    </w:p>
    <w:p w:rsidRDefault="0091489C" w:rsidP="0091489C" w:rsidR="006B60AD" w:rsidRPr="0095015C">
      <w:r w:rsidRPr="0095015C">
        <w:t xml:space="preserve">  7. </w:t>
      </w:r>
      <w:r w:rsidR="00085B8C" w:rsidRPr="0095015C">
        <w:t xml:space="preserve">ŽEPOH društvo s ograničenom odgovornošću za trgovinu i usluge Zagreb, Horvatova 80, </w:t>
      </w:r>
    </w:p>
    <w:p w:rsidRDefault="006B60AD" w:rsidP="0091489C" w:rsidR="0091489C" w:rsidRPr="0095015C">
      <w:r w:rsidRPr="0095015C">
        <w:t xml:space="preserve">      </w:t>
      </w:r>
      <w:r w:rsidR="00085B8C" w:rsidRPr="0095015C">
        <w:t>OIB: 25953903177</w:t>
      </w:r>
      <w:r w:rsidR="002507D5" w:rsidRPr="0095015C">
        <w:t xml:space="preserve">  </w:t>
      </w:r>
      <w:r w:rsidRPr="0095015C">
        <w:t xml:space="preserve">                                           </w:t>
      </w:r>
      <w:r w:rsidR="002507D5" w:rsidRPr="0095015C">
        <w:t xml:space="preserve">                                      </w:t>
      </w:r>
      <w:r w:rsidR="0091489C" w:rsidRPr="0095015C">
        <w:t xml:space="preserve">        </w:t>
      </w:r>
      <w:r w:rsidR="00085B8C" w:rsidRPr="0095015C">
        <w:t xml:space="preserve">198.006,35 </w:t>
      </w:r>
      <w:r w:rsidR="0091489C" w:rsidRPr="0095015C">
        <w:t>kn</w:t>
      </w:r>
    </w:p>
    <w:p w:rsidRDefault="00085B8C" w:rsidP="00085B8C" w:rsidR="006B60AD" w:rsidRPr="0095015C">
      <w:r w:rsidRPr="0095015C">
        <w:t xml:space="preserve">  8</w:t>
      </w:r>
      <w:r w:rsidR="0091489C" w:rsidRPr="0095015C">
        <w:t xml:space="preserve">. </w:t>
      </w:r>
      <w:r w:rsidRPr="0095015C">
        <w:t>INA-INDUSTRIJA NAFTE, d.d. Zagreb, Avenija V. Holjevca 10, OIB: 75723891223</w:t>
      </w:r>
      <w:r w:rsidR="0091489C" w:rsidRPr="0095015C">
        <w:t xml:space="preserve"> </w:t>
      </w:r>
    </w:p>
    <w:p w:rsidRDefault="0091489C" w:rsidP="006B60AD" w:rsidR="0091489C" w:rsidRPr="0095015C">
      <w:pPr>
        <w:jc w:val="right"/>
      </w:pPr>
      <w:r w:rsidRPr="0095015C">
        <w:t xml:space="preserve">        </w:t>
      </w:r>
      <w:r w:rsidR="00085B8C" w:rsidRPr="0095015C">
        <w:t xml:space="preserve">14.793,04 </w:t>
      </w:r>
      <w:r w:rsidRPr="0095015C">
        <w:t xml:space="preserve"> kn</w:t>
      </w:r>
    </w:p>
    <w:p w:rsidRDefault="00085B8C" w:rsidP="00085B8C" w:rsidR="00125581" w:rsidRPr="0095015C">
      <w:r w:rsidRPr="0095015C">
        <w:t xml:space="preserve">  9</w:t>
      </w:r>
      <w:r w:rsidR="0091489C" w:rsidRPr="0095015C">
        <w:t xml:space="preserve">. </w:t>
      </w:r>
      <w:r w:rsidRPr="0095015C">
        <w:t xml:space="preserve">HRVATSKE ŠUME društvo s ograničenom odgovornošću Zagreb, Ul.Ljudevita Farkaša </w:t>
      </w:r>
    </w:p>
    <w:p w:rsidRDefault="00125581" w:rsidP="00085B8C" w:rsidR="0091489C" w:rsidRPr="0095015C">
      <w:r w:rsidRPr="0095015C">
        <w:t xml:space="preserve">      </w:t>
      </w:r>
      <w:r w:rsidR="00085B8C" w:rsidRPr="0095015C">
        <w:t>Vukotinovića 2, OIB: 69693144506</w:t>
      </w:r>
      <w:r w:rsidR="002507D5" w:rsidRPr="0095015C">
        <w:t xml:space="preserve">             </w:t>
      </w:r>
      <w:r w:rsidRPr="0095015C">
        <w:t xml:space="preserve">                      </w:t>
      </w:r>
      <w:r w:rsidR="002507D5" w:rsidRPr="0095015C">
        <w:t xml:space="preserve">                             </w:t>
      </w:r>
      <w:r w:rsidR="0091489C" w:rsidRPr="0095015C">
        <w:t xml:space="preserve">  </w:t>
      </w:r>
      <w:r w:rsidR="00085B8C" w:rsidRPr="0095015C">
        <w:t xml:space="preserve">19.162,42 </w:t>
      </w:r>
      <w:r w:rsidR="0091489C" w:rsidRPr="0095015C">
        <w:t>kn</w:t>
      </w:r>
    </w:p>
    <w:p w:rsidRDefault="00085B8C" w:rsidP="00085B8C" w:rsidR="00125581" w:rsidRPr="0095015C">
      <w:r w:rsidRPr="0095015C">
        <w:t xml:space="preserve">  10. SOBOČAN-interijeri društvo s ograničenom odgovornošću za proizvodnju opreme </w:t>
      </w:r>
    </w:p>
    <w:p w:rsidRDefault="00125581" w:rsidP="00085B8C" w:rsidR="00085B8C" w:rsidRPr="0095015C">
      <w:r w:rsidRPr="0095015C">
        <w:t xml:space="preserve">        </w:t>
      </w:r>
      <w:r w:rsidR="00085B8C" w:rsidRPr="0095015C">
        <w:t xml:space="preserve">Mursko Središće, Slatine 18, OIB: 00904641575              </w:t>
      </w:r>
      <w:r w:rsidRPr="0095015C">
        <w:t xml:space="preserve">            </w:t>
      </w:r>
      <w:r w:rsidR="00085B8C" w:rsidRPr="0095015C">
        <w:t xml:space="preserve">                392.825,50 kn</w:t>
      </w:r>
    </w:p>
    <w:p w:rsidRDefault="00085B8C" w:rsidP="00085B8C" w:rsidR="00125581" w:rsidRPr="0095015C">
      <w:r w:rsidRPr="0095015C">
        <w:t xml:space="preserve">  11. Komunalno društvo VODOVOD I KANALIZACIJA društvo s ograničenom </w:t>
      </w:r>
    </w:p>
    <w:p w:rsidRDefault="00125581" w:rsidP="00085B8C" w:rsidR="00125581" w:rsidRPr="0095015C">
      <w:r w:rsidRPr="0095015C">
        <w:t xml:space="preserve">        </w:t>
      </w:r>
      <w:r w:rsidR="00085B8C" w:rsidRPr="0095015C">
        <w:t xml:space="preserve">odgovornošću za vodoopskrbu i odvodnju Rijeka, Dolac 14, OIB: 80805858278  </w:t>
      </w:r>
    </w:p>
    <w:p w:rsidRDefault="00085B8C" w:rsidP="00125581" w:rsidR="00085B8C" w:rsidRPr="0095015C">
      <w:pPr>
        <w:jc w:val="right"/>
      </w:pPr>
      <w:r w:rsidRPr="0095015C">
        <w:t xml:space="preserve">                                             1.492,81 kn</w:t>
      </w:r>
    </w:p>
    <w:p w:rsidRDefault="00085B8C" w:rsidP="00085B8C" w:rsidR="00125581" w:rsidRPr="0095015C">
      <w:r w:rsidRPr="0095015C">
        <w:t xml:space="preserve">  12. POTOČNIK SERVIS društvo s ograničenom odgovornošću za trgovinu i usluge </w:t>
      </w:r>
    </w:p>
    <w:p w:rsidRDefault="00125581" w:rsidP="00085B8C" w:rsidR="00085B8C" w:rsidRPr="0095015C">
      <w:r w:rsidRPr="0095015C">
        <w:t xml:space="preserve">        </w:t>
      </w:r>
      <w:r w:rsidR="00085B8C" w:rsidRPr="0095015C">
        <w:t>Varaždin, Zagrebačka Ulica 215, OIB: 84049547835</w:t>
      </w:r>
    </w:p>
    <w:p w:rsidRDefault="00085B8C" w:rsidP="00125581" w:rsidR="00085B8C" w:rsidRPr="0095015C">
      <w:pPr>
        <w:jc w:val="right"/>
      </w:pPr>
      <w:r w:rsidRPr="0095015C">
        <w:t xml:space="preserve">                                    29.178,99  kn</w:t>
      </w:r>
    </w:p>
    <w:p w:rsidRDefault="00085B8C" w:rsidP="00085B8C" w:rsidR="00085B8C" w:rsidRPr="0095015C">
      <w:r w:rsidRPr="0095015C">
        <w:t xml:space="preserve">  13. Općina Fužine, Dr. Franje Račkog 19, Fužine, OIB: </w:t>
      </w:r>
      <w:r w:rsidRPr="0095015C">
        <w:rPr>
          <w:rStyle w:val="st1"/>
        </w:rPr>
        <w:t>50371966761</w:t>
      </w:r>
      <w:r w:rsidRPr="0095015C">
        <w:t xml:space="preserve">                14.718,46 kn</w:t>
      </w:r>
    </w:p>
    <w:p w:rsidRDefault="00085B8C" w:rsidP="00085B8C" w:rsidR="00085B8C" w:rsidRPr="0095015C">
      <w:r w:rsidRPr="0095015C">
        <w:t xml:space="preserve">  14. </w:t>
      </w:r>
      <w:r w:rsidRPr="0095015C">
        <w:rPr>
          <w:bCs/>
        </w:rPr>
        <w:t>Sberbank</w:t>
      </w:r>
      <w:r w:rsidRPr="0095015C">
        <w:t xml:space="preserve"> d.d. Zagreb, Varšavska 9, OIB: 78427478595                            4.495.721,07 kn</w:t>
      </w:r>
    </w:p>
    <w:p w:rsidRDefault="00085B8C" w:rsidP="00085B8C" w:rsidR="00125581" w:rsidRPr="0095015C">
      <w:r w:rsidRPr="0095015C">
        <w:t xml:space="preserve">  15. WÜRTH-HRVATSKA d.o.o. za trgovinu, usluge i zastupanje Zagreb, Franje Lučića 32,</w:t>
      </w:r>
    </w:p>
    <w:p w:rsidRDefault="00125581" w:rsidP="00085B8C" w:rsidR="00085B8C" w:rsidRPr="0095015C">
      <w:r w:rsidRPr="0095015C">
        <w:t xml:space="preserve">        </w:t>
      </w:r>
      <w:r w:rsidR="00085B8C" w:rsidRPr="0095015C">
        <w:t xml:space="preserve"> OIB: 52641439848                   </w:t>
      </w:r>
      <w:r w:rsidRPr="0095015C">
        <w:t xml:space="preserve">                                                              </w:t>
      </w:r>
      <w:r w:rsidR="00085B8C" w:rsidRPr="0095015C">
        <w:t xml:space="preserve">           6.011,33 kn</w:t>
      </w:r>
    </w:p>
    <w:p w:rsidRDefault="00085B8C" w:rsidP="00085B8C" w:rsidR="00125581" w:rsidRPr="0095015C">
      <w:r w:rsidRPr="0095015C">
        <w:t xml:space="preserve">  16. Fond za zaštitu okoliša i energetsku učinkovitost Zagreb, Radnička cesta 80, OIB: </w:t>
      </w:r>
    </w:p>
    <w:p w:rsidRDefault="00125581" w:rsidP="00085B8C" w:rsidR="00085B8C" w:rsidRPr="0095015C">
      <w:r w:rsidRPr="0095015C">
        <w:t xml:space="preserve">        </w:t>
      </w:r>
      <w:r w:rsidR="00085B8C" w:rsidRPr="0095015C">
        <w:rPr>
          <w:rStyle w:val="st1"/>
        </w:rPr>
        <w:t>85828625994</w:t>
      </w:r>
      <w:r w:rsidR="00085B8C" w:rsidRPr="0095015C">
        <w:t xml:space="preserve">                      </w:t>
      </w:r>
      <w:r w:rsidRPr="0095015C">
        <w:t xml:space="preserve">                                                                     </w:t>
      </w:r>
      <w:r w:rsidR="00085B8C" w:rsidRPr="0095015C">
        <w:t xml:space="preserve">     </w:t>
      </w:r>
      <w:r w:rsidRPr="0095015C">
        <w:t xml:space="preserve">   </w:t>
      </w:r>
      <w:r w:rsidR="00085B8C" w:rsidRPr="0095015C">
        <w:t xml:space="preserve"> 15.207,77 kn</w:t>
      </w:r>
    </w:p>
    <w:p w:rsidRDefault="00125581" w:rsidP="00C77735" w:rsidR="00125581" w:rsidRPr="0095015C">
      <w:r w:rsidRPr="0095015C">
        <w:t xml:space="preserve">  </w:t>
      </w:r>
      <w:r w:rsidR="00085B8C" w:rsidRPr="0095015C">
        <w:t xml:space="preserve">17. </w:t>
      </w:r>
      <w:r w:rsidR="00C77735" w:rsidRPr="0095015C">
        <w:t xml:space="preserve">ULTRA GROS društvo s ograničenom odgovornošću za trgovinu Zagreb, Rudeška cesta </w:t>
      </w:r>
    </w:p>
    <w:p w:rsidRDefault="00125581" w:rsidP="00C77735" w:rsidR="00085B8C" w:rsidRPr="0095015C">
      <w:r w:rsidRPr="0095015C">
        <w:t xml:space="preserve">      </w:t>
      </w:r>
      <w:r w:rsidR="00C77735" w:rsidRPr="0095015C">
        <w:t>14, OIB: 50266527938</w:t>
      </w:r>
      <w:r w:rsidR="00085B8C" w:rsidRPr="0095015C">
        <w:t xml:space="preserve">                                 </w:t>
      </w:r>
      <w:r w:rsidRPr="0095015C">
        <w:t xml:space="preserve">                                                 </w:t>
      </w:r>
      <w:r w:rsidR="00085B8C" w:rsidRPr="0095015C">
        <w:t xml:space="preserve">  </w:t>
      </w:r>
      <w:r w:rsidRPr="0095015C">
        <w:t xml:space="preserve"> </w:t>
      </w:r>
      <w:r w:rsidR="00085B8C" w:rsidRPr="0095015C">
        <w:t xml:space="preserve">  </w:t>
      </w:r>
      <w:r w:rsidR="00C77735" w:rsidRPr="0095015C">
        <w:t>20.176,12</w:t>
      </w:r>
      <w:r w:rsidR="00085B8C" w:rsidRPr="0095015C">
        <w:t xml:space="preserve"> kn</w:t>
      </w:r>
    </w:p>
    <w:p w:rsidRDefault="00085B8C" w:rsidP="00C77735" w:rsidR="00085B8C" w:rsidRPr="0095015C">
      <w:r w:rsidRPr="0095015C">
        <w:t xml:space="preserve">  18. </w:t>
      </w:r>
      <w:r w:rsidR="00C77735" w:rsidRPr="0095015C">
        <w:t>Republika Hrvatska</w:t>
      </w:r>
      <w:r w:rsidRPr="0095015C">
        <w:t xml:space="preserve">                                               </w:t>
      </w:r>
      <w:r w:rsidR="00125581" w:rsidRPr="0095015C">
        <w:t xml:space="preserve">              </w:t>
      </w:r>
      <w:r w:rsidRPr="0095015C">
        <w:t xml:space="preserve">  </w:t>
      </w:r>
      <w:r w:rsidR="00125581" w:rsidRPr="0095015C">
        <w:t xml:space="preserve">            </w:t>
      </w:r>
      <w:r w:rsidRPr="0095015C">
        <w:t xml:space="preserve">          </w:t>
      </w:r>
      <w:r w:rsidR="006040F6" w:rsidRPr="0095015C">
        <w:t xml:space="preserve">1.417.021,04 </w:t>
      </w:r>
      <w:r w:rsidRPr="0095015C">
        <w:t>kn</w:t>
      </w:r>
    </w:p>
    <w:p w:rsidRDefault="00085B8C" w:rsidP="006040F6" w:rsidR="00125581" w:rsidRPr="0095015C">
      <w:r w:rsidRPr="0095015C">
        <w:t xml:space="preserve">  19. </w:t>
      </w:r>
      <w:r w:rsidR="006040F6" w:rsidRPr="0095015C">
        <w:t xml:space="preserve">RWE ENERGIJA d.o.o. za opskrbu energijom Zagreb, Capraška ulica 6, OIB: </w:t>
      </w:r>
    </w:p>
    <w:p w:rsidRDefault="00125581" w:rsidP="006040F6" w:rsidR="00085B8C" w:rsidRPr="0095015C">
      <w:r w:rsidRPr="0095015C">
        <w:t xml:space="preserve">        </w:t>
      </w:r>
      <w:r w:rsidR="006040F6" w:rsidRPr="0095015C">
        <w:t>81103558092</w:t>
      </w:r>
      <w:r w:rsidR="00085B8C" w:rsidRPr="0095015C">
        <w:t xml:space="preserve">                                </w:t>
      </w:r>
      <w:r w:rsidRPr="0095015C">
        <w:t xml:space="preserve">                                                   </w:t>
      </w:r>
      <w:r w:rsidR="00085B8C" w:rsidRPr="0095015C">
        <w:t xml:space="preserve">                   </w:t>
      </w:r>
      <w:r w:rsidR="006040F6" w:rsidRPr="0095015C">
        <w:t xml:space="preserve">2.492,89 </w:t>
      </w:r>
      <w:r w:rsidR="00085B8C" w:rsidRPr="0095015C">
        <w:t>kn</w:t>
      </w:r>
    </w:p>
    <w:p w:rsidRDefault="006040F6" w:rsidP="006040F6" w:rsidR="00125581" w:rsidRPr="0095015C">
      <w:r w:rsidRPr="0095015C">
        <w:t xml:space="preserve">  20. ELEKTRO-LUK, obrt za elektroinstalacije, vl. Nenad Šamanić, Rijeka, Creska 10, OIB </w:t>
      </w:r>
    </w:p>
    <w:p w:rsidRDefault="00125581" w:rsidP="006040F6" w:rsidR="006040F6" w:rsidRPr="0095015C">
      <w:r w:rsidRPr="0095015C">
        <w:t xml:space="preserve">        </w:t>
      </w:r>
      <w:r w:rsidR="006040F6" w:rsidRPr="0095015C">
        <w:t xml:space="preserve">82155210448                   </w:t>
      </w:r>
      <w:r w:rsidRPr="0095015C">
        <w:t xml:space="preserve">                                                         </w:t>
      </w:r>
      <w:r w:rsidR="006040F6" w:rsidRPr="0095015C">
        <w:t xml:space="preserve">                        19.056,10 kn</w:t>
      </w:r>
    </w:p>
    <w:p w:rsidRDefault="006040F6" w:rsidP="006040F6" w:rsidR="00125581" w:rsidRPr="0095015C">
      <w:r w:rsidRPr="0095015C">
        <w:t xml:space="preserve">  </w:t>
      </w:r>
      <w:r w:rsidR="00085B8C" w:rsidRPr="0095015C">
        <w:t>2</w:t>
      </w:r>
      <w:r w:rsidRPr="0095015C">
        <w:t>1</w:t>
      </w:r>
      <w:r w:rsidR="00085B8C" w:rsidRPr="0095015C">
        <w:t xml:space="preserve">. </w:t>
      </w:r>
      <w:r w:rsidRPr="0095015C">
        <w:t xml:space="preserve">MESSER CROATIA PLIN Poduzeće za proizvodnju i prodaju tehničkih plinova d.o.o. </w:t>
      </w:r>
    </w:p>
    <w:p w:rsidRDefault="00125581" w:rsidP="006040F6" w:rsidR="00085B8C" w:rsidRPr="0095015C">
      <w:r w:rsidRPr="0095015C">
        <w:t xml:space="preserve">        </w:t>
      </w:r>
      <w:r w:rsidR="006040F6" w:rsidRPr="0095015C">
        <w:t>Zaprešić, Industrijska 1, OIB: 32179081874</w:t>
      </w:r>
      <w:r w:rsidR="00085B8C" w:rsidRPr="0095015C">
        <w:t xml:space="preserve">                           </w:t>
      </w:r>
      <w:r w:rsidRPr="0095015C">
        <w:t xml:space="preserve">             </w:t>
      </w:r>
      <w:r w:rsidR="00085B8C" w:rsidRPr="0095015C">
        <w:t xml:space="preserve">             </w:t>
      </w:r>
      <w:r w:rsidR="006040F6" w:rsidRPr="0095015C">
        <w:t xml:space="preserve">1.574,34 </w:t>
      </w:r>
      <w:r w:rsidR="00085B8C" w:rsidRPr="0095015C">
        <w:t>kn</w:t>
      </w:r>
    </w:p>
    <w:p w:rsidRDefault="006040F6" w:rsidP="006040F6" w:rsidR="00125581" w:rsidRPr="0095015C">
      <w:r w:rsidRPr="0095015C">
        <w:t xml:space="preserve">  22. PRIMORSKA BANKA DIONIČKO DRUŠTVO RIJEKA Rijeka, Scarpina 7, OIB: </w:t>
      </w:r>
    </w:p>
    <w:p w:rsidRDefault="00125581" w:rsidP="006040F6" w:rsidR="006040F6" w:rsidRPr="0095015C">
      <w:r w:rsidRPr="0095015C">
        <w:t xml:space="preserve">        </w:t>
      </w:r>
      <w:r w:rsidR="006040F6" w:rsidRPr="0095015C">
        <w:t xml:space="preserve">96675880337              </w:t>
      </w:r>
      <w:r w:rsidRPr="0095015C">
        <w:t xml:space="preserve">                                                                </w:t>
      </w:r>
      <w:r w:rsidR="006040F6" w:rsidRPr="0095015C">
        <w:t xml:space="preserve">                 </w:t>
      </w:r>
      <w:r w:rsidR="00D819ED" w:rsidRPr="0095015C">
        <w:t xml:space="preserve">1.461.477,50 </w:t>
      </w:r>
      <w:r w:rsidR="006040F6" w:rsidRPr="0095015C">
        <w:t>kn</w:t>
      </w:r>
    </w:p>
    <w:p w:rsidRDefault="006040F6" w:rsidP="00D819ED" w:rsidR="00125581" w:rsidRPr="0095015C">
      <w:r w:rsidRPr="0095015C">
        <w:t xml:space="preserve">  23. </w:t>
      </w:r>
      <w:r w:rsidR="00D819ED" w:rsidRPr="0095015C">
        <w:t xml:space="preserve">PROTEKTOR - BANDAG - KATALINIĆ društvo s ograničenom odgovornošću za </w:t>
      </w:r>
    </w:p>
    <w:p w:rsidRDefault="00125581" w:rsidP="00D819ED" w:rsidR="00125581" w:rsidRPr="0095015C">
      <w:r w:rsidRPr="0095015C">
        <w:t xml:space="preserve">        </w:t>
      </w:r>
      <w:r w:rsidR="00D819ED" w:rsidRPr="0095015C">
        <w:t>projektiranje i servisiranje guma Gerovo, Snježnička 34, OIB: 25076091996</w:t>
      </w:r>
      <w:r w:rsidR="006040F6" w:rsidRPr="0095015C">
        <w:t xml:space="preserve">  </w:t>
      </w:r>
    </w:p>
    <w:p w:rsidRDefault="006040F6" w:rsidP="00125581" w:rsidR="006040F6" w:rsidRPr="0095015C">
      <w:pPr>
        <w:jc w:val="right"/>
      </w:pPr>
      <w:r w:rsidRPr="0095015C">
        <w:t xml:space="preserve">                                </w:t>
      </w:r>
      <w:r w:rsidR="00D819ED" w:rsidRPr="0095015C">
        <w:t xml:space="preserve">17.375,00 </w:t>
      </w:r>
      <w:r w:rsidRPr="0095015C">
        <w:t>kn</w:t>
      </w:r>
    </w:p>
    <w:p w:rsidRDefault="006040F6" w:rsidP="00D819ED" w:rsidR="00125581" w:rsidRPr="0095015C">
      <w:r w:rsidRPr="0095015C">
        <w:t xml:space="preserve">  24. </w:t>
      </w:r>
      <w:r w:rsidR="00D819ED" w:rsidRPr="0095015C">
        <w:t xml:space="preserve">ZAGREBAČKA BANKA DIONIČKO DRUŠTVO Zagreb, Trg bana Josipa Jelačića 10, </w:t>
      </w:r>
    </w:p>
    <w:p w:rsidRDefault="00125581" w:rsidP="00D819ED" w:rsidR="00125581" w:rsidRPr="0095015C"/>
    <w:p w:rsidRDefault="00125581" w:rsidP="00D819ED" w:rsidR="006040F6" w:rsidRPr="0095015C">
      <w:r w:rsidRPr="0095015C">
        <w:t xml:space="preserve">          </w:t>
      </w:r>
      <w:r w:rsidR="00D819ED" w:rsidRPr="0095015C">
        <w:t>OIB: 92963223473</w:t>
      </w:r>
      <w:r w:rsidR="006040F6" w:rsidRPr="0095015C">
        <w:t xml:space="preserve">                         </w:t>
      </w:r>
      <w:r w:rsidRPr="0095015C">
        <w:t xml:space="preserve">                                       </w:t>
      </w:r>
      <w:r w:rsidR="006040F6" w:rsidRPr="0095015C">
        <w:t xml:space="preserve">                    </w:t>
      </w:r>
      <w:r w:rsidR="00D819ED" w:rsidRPr="0095015C">
        <w:t xml:space="preserve">9.076.273,30 </w:t>
      </w:r>
      <w:r w:rsidR="006040F6" w:rsidRPr="0095015C">
        <w:t>kn</w:t>
      </w:r>
    </w:p>
    <w:p w:rsidRDefault="006040F6" w:rsidP="00D819ED" w:rsidR="00125581" w:rsidRPr="0095015C">
      <w:r w:rsidRPr="0095015C">
        <w:t xml:space="preserve">  25. </w:t>
      </w:r>
      <w:r w:rsidR="00D819ED" w:rsidRPr="0095015C">
        <w:t xml:space="preserve">HEP ELEKTRA d.o.o. za opskrbu električnom energijom Zagreb, Ulica grada Vukovara </w:t>
      </w:r>
    </w:p>
    <w:p w:rsidRDefault="00125581" w:rsidP="00D819ED" w:rsidR="006040F6" w:rsidRPr="0095015C">
      <w:r w:rsidRPr="0095015C">
        <w:t xml:space="preserve">        </w:t>
      </w:r>
      <w:r w:rsidR="00D819ED" w:rsidRPr="0095015C">
        <w:t>37, OIB: 43965974818</w:t>
      </w:r>
      <w:r w:rsidR="006040F6" w:rsidRPr="0095015C">
        <w:t xml:space="preserve">                             </w:t>
      </w:r>
      <w:r w:rsidRPr="0095015C">
        <w:t xml:space="preserve">                                            </w:t>
      </w:r>
      <w:r w:rsidR="006040F6" w:rsidRPr="0095015C">
        <w:t xml:space="preserve">              </w:t>
      </w:r>
      <w:r w:rsidR="00D819ED" w:rsidRPr="0095015C">
        <w:t xml:space="preserve">1.287,19 </w:t>
      </w:r>
      <w:r w:rsidR="006040F6" w:rsidRPr="0095015C">
        <w:t>kn</w:t>
      </w:r>
    </w:p>
    <w:p w:rsidRDefault="00D819ED" w:rsidP="00125581" w:rsidR="00125581" w:rsidRPr="0095015C">
      <w:pPr>
        <w:pStyle w:val="Odlomakpopisa"/>
        <w:numPr>
          <w:ilvl w:val="0"/>
          <w:numId w:val="1"/>
        </w:numPr>
      </w:pPr>
      <w:r w:rsidRPr="0095015C">
        <w:t>HEP-Operator distribucijskog sustava d.o.o. za distribuciju i opskrbu električne energije</w:t>
      </w:r>
    </w:p>
    <w:p w:rsidRDefault="00125581" w:rsidP="00125581" w:rsidR="006040F6" w:rsidRPr="0095015C">
      <w:pPr>
        <w:ind w:left="120"/>
      </w:pPr>
      <w:r w:rsidRPr="0095015C">
        <w:t xml:space="preserve">     </w:t>
      </w:r>
      <w:r w:rsidR="00D819ED" w:rsidRPr="0095015C">
        <w:t xml:space="preserve"> Zagreb, Ulica grada Vukovara 37, OIB: 46830600751</w:t>
      </w:r>
      <w:r w:rsidRPr="0095015C">
        <w:t xml:space="preserve"> </w:t>
      </w:r>
      <w:r w:rsidR="006040F6" w:rsidRPr="0095015C">
        <w:t xml:space="preserve">                                    </w:t>
      </w:r>
      <w:r w:rsidR="00D819ED" w:rsidRPr="0095015C">
        <w:t xml:space="preserve">3.502,14 </w:t>
      </w:r>
      <w:r w:rsidR="006040F6" w:rsidRPr="0095015C">
        <w:t>kn</w:t>
      </w:r>
    </w:p>
    <w:p w:rsidRDefault="00D819ED" w:rsidP="00125581" w:rsidR="00125581" w:rsidRPr="0095015C">
      <w:pPr>
        <w:pStyle w:val="Odlomakpopisa"/>
        <w:numPr>
          <w:ilvl w:val="0"/>
          <w:numId w:val="1"/>
        </w:numPr>
      </w:pPr>
      <w:r w:rsidRPr="0095015C">
        <w:t xml:space="preserve">Wiener osiguranje Vienna Insurance Group dioničko društvo za osiguranje Zagreb, </w:t>
      </w:r>
    </w:p>
    <w:p w:rsidRDefault="00D819ED" w:rsidP="00125581" w:rsidR="006040F6" w:rsidRPr="0095015C">
      <w:pPr>
        <w:pStyle w:val="Odlomakpopisa"/>
        <w:ind w:left="480"/>
      </w:pPr>
      <w:r w:rsidRPr="0095015C">
        <w:t>Slovenska ulica 24, OIB: 52848403362</w:t>
      </w:r>
      <w:r w:rsidR="00125581" w:rsidRPr="0095015C">
        <w:t xml:space="preserve">                     </w:t>
      </w:r>
      <w:r w:rsidR="006040F6" w:rsidRPr="0095015C">
        <w:t xml:space="preserve">                                     </w:t>
      </w:r>
      <w:r w:rsidRPr="0095015C">
        <w:t xml:space="preserve">12.087,57 </w:t>
      </w:r>
      <w:r w:rsidR="006040F6" w:rsidRPr="0095015C">
        <w:t>kn</w:t>
      </w:r>
    </w:p>
    <w:p w:rsidRDefault="00D819ED" w:rsidP="00125581" w:rsidR="00125581" w:rsidRPr="0095015C">
      <w:pPr>
        <w:pStyle w:val="Odlomakpopisa"/>
        <w:numPr>
          <w:ilvl w:val="0"/>
          <w:numId w:val="1"/>
        </w:numPr>
      </w:pPr>
      <w:r w:rsidRPr="0095015C">
        <w:t xml:space="preserve">INTEREUROPA, logističke usluge, društvo s ograničenom odgovornošću Zagreb, </w:t>
      </w:r>
    </w:p>
    <w:p w:rsidRDefault="00D819ED" w:rsidP="00125581" w:rsidR="006040F6" w:rsidRPr="0095015C">
      <w:pPr>
        <w:pStyle w:val="Odlomakpopisa"/>
        <w:ind w:left="480"/>
      </w:pPr>
      <w:r w:rsidRPr="0095015C">
        <w:t>Josipa Lončara 3, OIB: 85514716931</w:t>
      </w:r>
      <w:r w:rsidR="006040F6" w:rsidRPr="0095015C">
        <w:t xml:space="preserve">                 </w:t>
      </w:r>
      <w:r w:rsidR="00125581" w:rsidRPr="0095015C">
        <w:t xml:space="preserve">                           </w:t>
      </w:r>
      <w:r w:rsidR="006040F6" w:rsidRPr="0095015C">
        <w:t xml:space="preserve">                    </w:t>
      </w:r>
      <w:r w:rsidRPr="0095015C">
        <w:t xml:space="preserve">3.139,95 </w:t>
      </w:r>
      <w:r w:rsidR="006040F6" w:rsidRPr="0095015C">
        <w:t>kn</w:t>
      </w:r>
    </w:p>
    <w:p w:rsidRDefault="006040F6" w:rsidP="00D819ED" w:rsidR="006040F6" w:rsidRPr="0095015C">
      <w:r w:rsidRPr="0095015C">
        <w:t xml:space="preserve">  29. </w:t>
      </w:r>
      <w:r w:rsidR="00D819ED" w:rsidRPr="0095015C">
        <w:t>SMEG SPA,Via L. Da Vinci, Guastalla, Italija, OIB83550837108</w:t>
      </w:r>
      <w:r w:rsidRPr="0095015C">
        <w:t xml:space="preserve">                </w:t>
      </w:r>
      <w:r w:rsidR="00D819ED" w:rsidRPr="0095015C">
        <w:t xml:space="preserve">26.190,50 </w:t>
      </w:r>
      <w:r w:rsidRPr="0095015C">
        <w:t>kn</w:t>
      </w:r>
    </w:p>
    <w:p w:rsidRDefault="006040F6" w:rsidP="00D819ED" w:rsidR="00125581" w:rsidRPr="0095015C">
      <w:r w:rsidRPr="0095015C">
        <w:t xml:space="preserve">  30. </w:t>
      </w:r>
      <w:r w:rsidR="00D819ED" w:rsidRPr="0095015C">
        <w:t xml:space="preserve">ERSTE &amp; STEIERMÄRKISCHE BANKA dioničko društvo Rijeka, Jadranski Trg 3/a, </w:t>
      </w:r>
    </w:p>
    <w:p w:rsidRDefault="00125581" w:rsidP="00D819ED" w:rsidR="006040F6" w:rsidRPr="0095015C">
      <w:r w:rsidRPr="0095015C">
        <w:t xml:space="preserve">        </w:t>
      </w:r>
      <w:r w:rsidR="00D819ED" w:rsidRPr="0095015C">
        <w:t>OIB: 23057039320</w:t>
      </w:r>
      <w:r w:rsidR="006040F6" w:rsidRPr="0095015C">
        <w:t xml:space="preserve">              </w:t>
      </w:r>
      <w:r w:rsidRPr="0095015C">
        <w:t xml:space="preserve">                                                          </w:t>
      </w:r>
      <w:r w:rsidR="006040F6" w:rsidRPr="0095015C">
        <w:t xml:space="preserve">              </w:t>
      </w:r>
      <w:r w:rsidR="00D819ED" w:rsidRPr="0095015C">
        <w:t xml:space="preserve">4.775.463,36 </w:t>
      </w:r>
      <w:r w:rsidR="006040F6" w:rsidRPr="0095015C">
        <w:t>kn</w:t>
      </w:r>
    </w:p>
    <w:p w:rsidRDefault="00D819ED" w:rsidP="00125581" w:rsidR="00125581" w:rsidRPr="0095015C">
      <w:pPr>
        <w:pStyle w:val="Odlomakpopisa"/>
        <w:numPr>
          <w:ilvl w:val="0"/>
          <w:numId w:val="1"/>
        </w:numPr>
      </w:pPr>
      <w:r w:rsidRPr="0095015C">
        <w:t xml:space="preserve">Metalobox društvo s ograničenom odgovornošću za trgovinu i usluge Čakovec, Dr. Ivana </w:t>
      </w:r>
    </w:p>
    <w:p w:rsidRDefault="00D819ED" w:rsidP="00125581" w:rsidR="006040F6" w:rsidRPr="0095015C">
      <w:pPr>
        <w:pStyle w:val="Odlomakpopisa"/>
        <w:ind w:left="480"/>
      </w:pPr>
      <w:r w:rsidRPr="0095015C">
        <w:t>Novaka 38, OIB: 91253344513</w:t>
      </w:r>
      <w:r w:rsidR="00125581" w:rsidRPr="0095015C">
        <w:t xml:space="preserve">                                     </w:t>
      </w:r>
      <w:r w:rsidR="006040F6" w:rsidRPr="0095015C">
        <w:t xml:space="preserve">                                  </w:t>
      </w:r>
      <w:r w:rsidRPr="0095015C">
        <w:t xml:space="preserve">12.900,00 </w:t>
      </w:r>
      <w:r w:rsidR="006040F6" w:rsidRPr="0095015C">
        <w:t>kn</w:t>
      </w:r>
    </w:p>
    <w:p w:rsidRDefault="00D819ED" w:rsidP="00125581" w:rsidR="00125581" w:rsidRPr="0095015C">
      <w:pPr>
        <w:pStyle w:val="Odlomakpopisa"/>
        <w:numPr>
          <w:ilvl w:val="0"/>
          <w:numId w:val="1"/>
        </w:numPr>
      </w:pPr>
      <w:r w:rsidRPr="0095015C">
        <w:t xml:space="preserve">STROJOPROMET-ZAGREB servis, trgovina i dorada robe, d.o.o. Šenkovec, </w:t>
      </w:r>
    </w:p>
    <w:p w:rsidRDefault="00D819ED" w:rsidP="00125581" w:rsidR="006040F6" w:rsidRPr="0095015C">
      <w:pPr>
        <w:pStyle w:val="Odlomakpopisa"/>
        <w:ind w:left="480"/>
      </w:pPr>
      <w:r w:rsidRPr="0095015C">
        <w:t>Zagrebačka 6, OIB: 97994010225</w:t>
      </w:r>
      <w:r w:rsidR="00125581" w:rsidRPr="0095015C">
        <w:t xml:space="preserve">                              </w:t>
      </w:r>
      <w:r w:rsidR="006040F6" w:rsidRPr="0095015C">
        <w:t xml:space="preserve">                              </w:t>
      </w:r>
      <w:r w:rsidR="00125581" w:rsidRPr="0095015C">
        <w:t xml:space="preserve"> </w:t>
      </w:r>
      <w:r w:rsidR="006040F6" w:rsidRPr="0095015C">
        <w:t xml:space="preserve">      </w:t>
      </w:r>
      <w:r w:rsidRPr="0095015C">
        <w:t>10.745,71</w:t>
      </w:r>
      <w:r w:rsidR="00125581" w:rsidRPr="0095015C">
        <w:t xml:space="preserve"> </w:t>
      </w:r>
      <w:r w:rsidR="006040F6" w:rsidRPr="0095015C">
        <w:t>kn</w:t>
      </w:r>
    </w:p>
    <w:p w:rsidRDefault="00D819ED" w:rsidP="00125581" w:rsidR="00125581" w:rsidRPr="0095015C">
      <w:pPr>
        <w:pStyle w:val="Odlomakpopisa"/>
        <w:numPr>
          <w:ilvl w:val="0"/>
          <w:numId w:val="1"/>
        </w:numPr>
      </w:pPr>
      <w:r w:rsidRPr="0095015C">
        <w:rPr>
          <w:bCs/>
        </w:rPr>
        <w:t>VARGON</w:t>
      </w:r>
      <w:r w:rsidRPr="0095015C">
        <w:t xml:space="preserve"> društvo s ograničenom odgovornošću za preradu plastičnih masa i obradu </w:t>
      </w:r>
    </w:p>
    <w:p w:rsidRDefault="00D819ED" w:rsidP="00125581" w:rsidR="006040F6" w:rsidRPr="0095015C">
      <w:pPr>
        <w:pStyle w:val="Odlomakpopisa"/>
        <w:ind w:left="480"/>
      </w:pPr>
      <w:r w:rsidRPr="0095015C">
        <w:t>metala Kukuljanovo, Kukuljanovo 352, OIB: 12345076041</w:t>
      </w:r>
      <w:r w:rsidR="006040F6" w:rsidRPr="0095015C">
        <w:t xml:space="preserve">                        </w:t>
      </w:r>
      <w:r w:rsidRPr="0095015C">
        <w:t xml:space="preserve">570.833,02 </w:t>
      </w:r>
      <w:r w:rsidR="006040F6" w:rsidRPr="0095015C">
        <w:t>kn</w:t>
      </w:r>
    </w:p>
    <w:p w:rsidRDefault="006040F6" w:rsidP="00D819ED" w:rsidR="006040F6" w:rsidRPr="0095015C">
      <w:r w:rsidRPr="0095015C">
        <w:t xml:space="preserve">  34. </w:t>
      </w:r>
      <w:r w:rsidR="00D819ED" w:rsidRPr="0095015C">
        <w:t xml:space="preserve">Grad Rijeka, Korzo 16, Rijeka, OIB: 54382731928 </w:t>
      </w:r>
      <w:r w:rsidRPr="0095015C">
        <w:t xml:space="preserve">                    </w:t>
      </w:r>
      <w:r w:rsidR="00125581" w:rsidRPr="0095015C">
        <w:t xml:space="preserve"> </w:t>
      </w:r>
      <w:r w:rsidRPr="0095015C">
        <w:t xml:space="preserve">                </w:t>
      </w:r>
      <w:r w:rsidR="00D819ED" w:rsidRPr="0095015C">
        <w:t xml:space="preserve">178.389,28 </w:t>
      </w:r>
      <w:r w:rsidRPr="0095015C">
        <w:t>kn</w:t>
      </w:r>
    </w:p>
    <w:p w:rsidRDefault="006040F6" w:rsidP="00D819ED" w:rsidR="00125581" w:rsidRPr="0095015C">
      <w:r w:rsidRPr="0095015C">
        <w:t xml:space="preserve">  35. </w:t>
      </w:r>
      <w:r w:rsidR="00D819ED" w:rsidRPr="0095015C">
        <w:t xml:space="preserve">KOMUNALAC - vodoopskrba i odvodnja društvo s ograničenom odgovornošću </w:t>
      </w:r>
    </w:p>
    <w:p w:rsidRDefault="00125581" w:rsidP="00D819ED" w:rsidR="006040F6" w:rsidRPr="0095015C">
      <w:r w:rsidRPr="0095015C">
        <w:t xml:space="preserve">        </w:t>
      </w:r>
      <w:r w:rsidR="00D819ED" w:rsidRPr="0095015C">
        <w:t>Delnice, Supilova 173, OIB: 13670112490</w:t>
      </w:r>
      <w:r w:rsidR="006040F6" w:rsidRPr="0095015C">
        <w:t xml:space="preserve">          </w:t>
      </w:r>
      <w:r w:rsidRPr="0095015C">
        <w:t xml:space="preserve">                             </w:t>
      </w:r>
      <w:r w:rsidR="006040F6" w:rsidRPr="0095015C">
        <w:t xml:space="preserve">              </w:t>
      </w:r>
      <w:r w:rsidR="00D819ED" w:rsidRPr="0095015C">
        <w:t xml:space="preserve">35.880,80 </w:t>
      </w:r>
      <w:r w:rsidR="006040F6" w:rsidRPr="0095015C">
        <w:t>kn</w:t>
      </w:r>
    </w:p>
    <w:p w:rsidRDefault="006040F6" w:rsidP="00D819ED" w:rsidR="00125581" w:rsidRPr="0095015C">
      <w:r w:rsidRPr="0095015C">
        <w:t xml:space="preserve">  36. </w:t>
      </w:r>
      <w:r w:rsidR="00D819ED" w:rsidRPr="0095015C">
        <w:t xml:space="preserve">KOMUNALAC - vodoopskrba i odvodnja društvo s ograničenom odgovornošću </w:t>
      </w:r>
    </w:p>
    <w:p w:rsidRDefault="00125581" w:rsidP="00D819ED" w:rsidR="006040F6" w:rsidRPr="0095015C">
      <w:r w:rsidRPr="0095015C">
        <w:t xml:space="preserve">        </w:t>
      </w:r>
      <w:r w:rsidR="00D819ED" w:rsidRPr="0095015C">
        <w:t>Delnice, Supilova 173, OIB: 13670112490</w:t>
      </w:r>
      <w:r w:rsidRPr="0095015C">
        <w:t xml:space="preserve"> </w:t>
      </w:r>
      <w:r w:rsidR="006040F6" w:rsidRPr="0095015C">
        <w:t xml:space="preserve">                                                    </w:t>
      </w:r>
      <w:r w:rsidR="00D819ED" w:rsidRPr="0095015C">
        <w:t xml:space="preserve">13.038,40 </w:t>
      </w:r>
      <w:r w:rsidR="006040F6" w:rsidRPr="0095015C">
        <w:t>kn</w:t>
      </w:r>
    </w:p>
    <w:p w:rsidRDefault="006040F6" w:rsidP="00D819ED" w:rsidR="006040F6" w:rsidRPr="0095015C">
      <w:r w:rsidRPr="0095015C">
        <w:t xml:space="preserve">  37. </w:t>
      </w:r>
      <w:r w:rsidR="00D819ED" w:rsidRPr="0095015C">
        <w:t>INCOLD spa Viale Achille Grandi 1, Rovigo Italija</w:t>
      </w:r>
      <w:r w:rsidRPr="0095015C">
        <w:t xml:space="preserve">                                       </w:t>
      </w:r>
      <w:r w:rsidR="00D819ED" w:rsidRPr="0095015C">
        <w:t xml:space="preserve">54.190,91 </w:t>
      </w:r>
      <w:r w:rsidRPr="0095015C">
        <w:t>kn</w:t>
      </w:r>
    </w:p>
    <w:p w:rsidRDefault="006040F6" w:rsidP="00D819ED" w:rsidR="006040F6" w:rsidRPr="0095015C">
      <w:r w:rsidRPr="0095015C">
        <w:t xml:space="preserve">  38. </w:t>
      </w:r>
      <w:r w:rsidR="00D819ED" w:rsidRPr="0095015C">
        <w:rPr>
          <w:bCs/>
        </w:rPr>
        <w:t>Hrvatska radio</w:t>
      </w:r>
      <w:r w:rsidR="00D819ED" w:rsidRPr="0095015C">
        <w:t>televizija Zagreb, Prisavlje 3, OIB: 68419124305</w:t>
      </w:r>
      <w:r w:rsidRPr="0095015C">
        <w:t xml:space="preserve">  </w:t>
      </w:r>
      <w:r w:rsidR="00125581" w:rsidRPr="0095015C">
        <w:t xml:space="preserve"> </w:t>
      </w:r>
      <w:r w:rsidRPr="0095015C">
        <w:t xml:space="preserve">                </w:t>
      </w:r>
      <w:r w:rsidR="00D819ED" w:rsidRPr="0095015C">
        <w:t xml:space="preserve">54.190,91 </w:t>
      </w:r>
      <w:r w:rsidRPr="0095015C">
        <w:t>kn</w:t>
      </w:r>
    </w:p>
    <w:p w:rsidRDefault="006040F6" w:rsidP="00D819ED" w:rsidR="00125581" w:rsidRPr="0095015C">
      <w:r w:rsidRPr="0095015C">
        <w:t xml:space="preserve">  39. </w:t>
      </w:r>
      <w:r w:rsidR="00D819ED" w:rsidRPr="0095015C">
        <w:t>TECNODOM S.P.A. Via Isonzo 5, Vigodarzere, Italija, OIB 14103157407</w:t>
      </w:r>
    </w:p>
    <w:p w:rsidRDefault="006040F6" w:rsidP="00125581" w:rsidR="006040F6" w:rsidRPr="0095015C">
      <w:pPr>
        <w:jc w:val="right"/>
      </w:pPr>
      <w:r w:rsidRPr="0095015C">
        <w:t xml:space="preserve">                                 </w:t>
      </w:r>
      <w:r w:rsidR="00D819ED" w:rsidRPr="0095015C">
        <w:t xml:space="preserve">35.566,91 </w:t>
      </w:r>
      <w:r w:rsidRPr="0095015C">
        <w:t>kn</w:t>
      </w:r>
    </w:p>
    <w:p w:rsidRDefault="006040F6" w:rsidP="00583442" w:rsidR="006040F6" w:rsidRPr="0095015C">
      <w:pPr>
        <w:jc w:val="both"/>
      </w:pPr>
    </w:p>
    <w:p w:rsidRDefault="006040F6" w:rsidP="00583442" w:rsidR="006040F6" w:rsidRPr="0095015C">
      <w:pPr>
        <w:jc w:val="both"/>
      </w:pPr>
    </w:p>
    <w:p w:rsidRDefault="00583442" w:rsidP="00583442" w:rsidR="00583442" w:rsidRPr="0095015C">
      <w:pPr>
        <w:jc w:val="both"/>
      </w:pPr>
      <w:r w:rsidRPr="0095015C">
        <w:tab/>
      </w:r>
      <w:r w:rsidRPr="0095015C">
        <w:tab/>
        <w:t>II.Osporene su sljedeće tražbine viših isplatnih redova:</w:t>
      </w:r>
    </w:p>
    <w:p w:rsidRDefault="00125581" w:rsidP="00125581" w:rsidR="00125581" w:rsidRPr="0095015C">
      <w:pPr>
        <w:jc w:val="both"/>
      </w:pPr>
      <w:r w:rsidRPr="0095015C">
        <w:t>prvi viši isplatni red</w:t>
      </w:r>
    </w:p>
    <w:p w:rsidRDefault="00125581" w:rsidP="00125581" w:rsidR="00125581" w:rsidRPr="0095015C">
      <w:pPr>
        <w:numPr>
          <w:ilvl w:val="0"/>
          <w:numId w:val="3"/>
        </w:numPr>
        <w:rPr>
          <w:bCs/>
        </w:rPr>
      </w:pPr>
      <w:r w:rsidRPr="0095015C">
        <w:t xml:space="preserve">Nedjeljko Vujović, Rijeka,  Tuhobićki uspon 1, OIB 39854801154    </w:t>
      </w:r>
      <w:r w:rsidR="0095015C">
        <w:t xml:space="preserve">         </w:t>
      </w:r>
      <w:r w:rsidRPr="0095015C">
        <w:t xml:space="preserve">  </w:t>
      </w:r>
      <w:r w:rsidR="0095015C" w:rsidRPr="0095015C">
        <w:t>19.935,27</w:t>
      </w:r>
      <w:r w:rsidRPr="0095015C">
        <w:t xml:space="preserve"> kn</w:t>
      </w:r>
    </w:p>
    <w:p w:rsidRDefault="0095015C" w:rsidP="00125581" w:rsidR="0095015C" w:rsidRPr="0095015C">
      <w:pPr>
        <w:numPr>
          <w:ilvl w:val="0"/>
          <w:numId w:val="3"/>
        </w:numPr>
        <w:rPr>
          <w:bCs/>
        </w:rPr>
      </w:pPr>
      <w:r w:rsidRPr="0095015C">
        <w:t xml:space="preserve">Baldo Kraljević, Rijeka, Ivana Matrljana 31 b.OIB0908665920      </w:t>
      </w:r>
      <w:r>
        <w:t xml:space="preserve">              </w:t>
      </w:r>
      <w:r w:rsidRPr="0095015C">
        <w:t xml:space="preserve"> 19.935,27 kn</w:t>
      </w:r>
    </w:p>
    <w:p w:rsidRDefault="00125581" w:rsidP="00583442" w:rsidR="00125581" w:rsidRPr="0095015C">
      <w:pPr>
        <w:jc w:val="both"/>
      </w:pPr>
    </w:p>
    <w:p w:rsidRDefault="0072691D" w:rsidP="00583442" w:rsidR="00583442" w:rsidRPr="0095015C">
      <w:pPr>
        <w:jc w:val="both"/>
      </w:pPr>
      <w:r w:rsidRPr="0095015C">
        <w:t>drugi</w:t>
      </w:r>
      <w:r w:rsidR="00583442" w:rsidRPr="0095015C">
        <w:t xml:space="preserve"> viši isplatni red</w:t>
      </w:r>
    </w:p>
    <w:p w:rsidRDefault="00125581" w:rsidP="00125581" w:rsidR="00125581" w:rsidRPr="0095015C">
      <w:pPr>
        <w:ind w:left="120"/>
        <w:jc w:val="both"/>
        <w:rPr>
          <w:bCs/>
        </w:rPr>
      </w:pPr>
      <w:r w:rsidRPr="0095015C">
        <w:t xml:space="preserve">1. SECURITAS HRVATSKA društvo s ograničenom odgovornošću za tjelesnu i tehničku zaštitu osoba i imovine Zagreb, Zagrebačka cesta 145/a, OIB: </w:t>
      </w:r>
      <w:r w:rsidRPr="0095015C">
        <w:rPr>
          <w:bCs/>
        </w:rPr>
        <w:t>33679708526</w:t>
      </w:r>
      <w:r w:rsidRPr="0095015C">
        <w:t xml:space="preserve"> </w:t>
      </w:r>
    </w:p>
    <w:p w:rsidRDefault="00125581" w:rsidP="00125581" w:rsidR="00125581" w:rsidRPr="0095015C">
      <w:pPr>
        <w:ind w:left="480"/>
        <w:jc w:val="right"/>
        <w:rPr>
          <w:bCs/>
        </w:rPr>
      </w:pPr>
      <w:r w:rsidRPr="0095015C">
        <w:t xml:space="preserve">                   2.092,50 kn</w:t>
      </w:r>
      <w:r w:rsidRPr="0095015C">
        <w:rPr>
          <w:bCs/>
        </w:rPr>
        <w:t xml:space="preserve"> </w:t>
      </w:r>
    </w:p>
    <w:p w:rsidRDefault="00125581" w:rsidP="00125581" w:rsidR="00125581" w:rsidRPr="0095015C">
      <w:r w:rsidRPr="0095015C">
        <w:t xml:space="preserve">  2. ČISTOĆA d. o. o. za održavanje čistoće i gospodarenje otpadom Rijeka, Dolac 14, OIB: </w:t>
      </w:r>
    </w:p>
    <w:p w:rsidRDefault="00125581" w:rsidP="00125581" w:rsidR="00125581" w:rsidRPr="0095015C">
      <w:r w:rsidRPr="0095015C">
        <w:t xml:space="preserve">      </w:t>
      </w:r>
      <w:r w:rsidRPr="0095015C">
        <w:rPr>
          <w:bCs/>
        </w:rPr>
        <w:t>06531901714</w:t>
      </w:r>
      <w:r w:rsidRPr="0095015C">
        <w:t xml:space="preserve">                                                                                                 </w:t>
      </w:r>
      <w:r w:rsidR="0095015C">
        <w:t xml:space="preserve">  </w:t>
      </w:r>
      <w:r w:rsidRPr="0095015C">
        <w:t xml:space="preserve">     2.294,62 kn</w:t>
      </w:r>
    </w:p>
    <w:p w:rsidRDefault="00125581" w:rsidP="00125581" w:rsidR="00125581" w:rsidRPr="0095015C">
      <w:pPr>
        <w:pStyle w:val="Odlomakpopisa"/>
        <w:numPr>
          <w:ilvl w:val="0"/>
          <w:numId w:val="3"/>
        </w:numPr>
      </w:pPr>
      <w:r w:rsidRPr="0095015C">
        <w:t xml:space="preserve">BERNER društvo s ograničenom odgovornošću montažna i spojna tehnika, izvoz-uvoz </w:t>
      </w:r>
    </w:p>
    <w:p w:rsidRDefault="00125581" w:rsidP="00125581" w:rsidR="00125581" w:rsidRPr="0095015C">
      <w:pPr>
        <w:pStyle w:val="Odlomakpopisa"/>
        <w:ind w:left="480"/>
      </w:pPr>
      <w:r w:rsidRPr="0095015C">
        <w:t xml:space="preserve">Zagreb, Majstorska 9, OIB: </w:t>
      </w:r>
      <w:r w:rsidRPr="0095015C">
        <w:rPr>
          <w:bCs/>
        </w:rPr>
        <w:t>66471923099</w:t>
      </w:r>
      <w:r w:rsidRPr="0095015C">
        <w:t xml:space="preserve">                                     </w:t>
      </w:r>
      <w:r w:rsidR="0095015C">
        <w:t xml:space="preserve"> </w:t>
      </w:r>
      <w:r w:rsidRPr="0095015C">
        <w:t xml:space="preserve">                 36.248,81 kn</w:t>
      </w:r>
    </w:p>
    <w:p w:rsidRDefault="00125581" w:rsidP="0095015C" w:rsidR="0095015C">
      <w:pPr>
        <w:pStyle w:val="Odlomakpopisa"/>
        <w:numPr>
          <w:ilvl w:val="0"/>
          <w:numId w:val="3"/>
        </w:numPr>
      </w:pPr>
      <w:r w:rsidRPr="0095015C">
        <w:t xml:space="preserve">HRVATSKE ŠUME društvo s ograničenom odgovornošću Zagreb, Ul.Ljudevita Farkaša </w:t>
      </w:r>
      <w:r w:rsidR="0095015C">
        <w:t xml:space="preserve">  </w:t>
      </w:r>
    </w:p>
    <w:p w:rsidRDefault="00125581" w:rsidP="0095015C" w:rsidR="00125581" w:rsidRPr="0095015C">
      <w:pPr>
        <w:pStyle w:val="Odlomakpopisa"/>
        <w:ind w:left="480"/>
      </w:pPr>
      <w:r w:rsidRPr="0095015C">
        <w:t xml:space="preserve">Vukotinovića 2, OIB: 69693144506   </w:t>
      </w:r>
      <w:r w:rsidR="0095015C">
        <w:t xml:space="preserve">  </w:t>
      </w:r>
      <w:r w:rsidRPr="0095015C">
        <w:t xml:space="preserve"> </w:t>
      </w:r>
      <w:r w:rsidR="0095015C">
        <w:t xml:space="preserve">                                                          </w:t>
      </w:r>
      <w:r w:rsidRPr="0095015C">
        <w:t xml:space="preserve">  </w:t>
      </w:r>
      <w:r w:rsidR="0095015C" w:rsidRPr="0095015C">
        <w:t xml:space="preserve">9.457,48 </w:t>
      </w:r>
      <w:r w:rsidRPr="0095015C">
        <w:t>kn</w:t>
      </w:r>
    </w:p>
    <w:p w:rsidRDefault="00125581" w:rsidP="0095015C" w:rsidR="00125581" w:rsidRPr="0095015C">
      <w:r w:rsidRPr="0095015C">
        <w:t xml:space="preserve">  5. </w:t>
      </w:r>
      <w:r w:rsidR="0095015C" w:rsidRPr="0095015C">
        <w:t>SOBOČAN-interijeri društvo s ograničenom odgovornošću za proizvodnju opreme Mursko Središće, Slatine 18, OIB: 00904641575</w:t>
      </w:r>
      <w:r w:rsidRPr="0095015C">
        <w:t xml:space="preserve">                      </w:t>
      </w:r>
      <w:r w:rsidR="0095015C">
        <w:t xml:space="preserve">               </w:t>
      </w:r>
      <w:r w:rsidRPr="0095015C">
        <w:t xml:space="preserve">             </w:t>
      </w:r>
      <w:r w:rsidR="0095015C" w:rsidRPr="0095015C">
        <w:t xml:space="preserve">589.238,26 </w:t>
      </w:r>
      <w:r w:rsidRPr="0095015C">
        <w:t>kn</w:t>
      </w:r>
    </w:p>
    <w:p w:rsidRDefault="0095015C" w:rsidP="0095015C" w:rsidR="0095015C">
      <w:r w:rsidRPr="0095015C">
        <w:t xml:space="preserve">  6. POTOČNIK SERVIS društvo s ograničenom odgovornošću za trgovinu i usluge </w:t>
      </w:r>
    </w:p>
    <w:p w:rsidRDefault="0095015C" w:rsidP="0095015C" w:rsidR="0095015C" w:rsidRPr="0095015C">
      <w:r>
        <w:t xml:space="preserve">      </w:t>
      </w:r>
      <w:r w:rsidRPr="0095015C">
        <w:t>Varaždin, Zagrebačka Ulica 215, OIB: 84049547835</w:t>
      </w:r>
      <w:r>
        <w:t xml:space="preserve">              </w:t>
      </w:r>
      <w:r w:rsidRPr="0095015C">
        <w:t xml:space="preserve">                         51.299,44 kn</w:t>
      </w:r>
    </w:p>
    <w:p w:rsidRDefault="0095015C" w:rsidP="0095015C" w:rsidR="0095015C">
      <w:r w:rsidRPr="0095015C">
        <w:t xml:space="preserve">  7. PARTNER BANKA d.d. ZAGREB Zagreb, Vončinina 2, OIB: 71221608291    </w:t>
      </w:r>
    </w:p>
    <w:p w:rsidRDefault="0095015C" w:rsidP="0095015C" w:rsidR="0095015C" w:rsidRPr="0095015C">
      <w:pPr>
        <w:jc w:val="right"/>
      </w:pPr>
      <w:r w:rsidRPr="0095015C">
        <w:lastRenderedPageBreak/>
        <w:t xml:space="preserve">                                  247.110,13 kn</w:t>
      </w:r>
    </w:p>
    <w:p w:rsidRDefault="0095015C" w:rsidP="0095015C" w:rsidR="0095015C">
      <w:r w:rsidRPr="0095015C">
        <w:t xml:space="preserve">  8. RWE ENERGIJA d.o.o. za opskrbu energijom Zagreb, Capraška ulica 6, OIB: </w:t>
      </w:r>
    </w:p>
    <w:p w:rsidRDefault="0095015C" w:rsidP="0095015C" w:rsidR="0095015C" w:rsidRPr="0095015C">
      <w:r>
        <w:t xml:space="preserve">      </w:t>
      </w:r>
      <w:r w:rsidRPr="0095015C">
        <w:t xml:space="preserve">81103558092            </w:t>
      </w:r>
      <w:r>
        <w:t xml:space="preserve">                                                                                  </w:t>
      </w:r>
      <w:r w:rsidRPr="0095015C">
        <w:t xml:space="preserve">          2.742,82 kn</w:t>
      </w:r>
    </w:p>
    <w:p w:rsidRDefault="0095015C" w:rsidP="0095015C" w:rsidR="0095015C">
      <w:r w:rsidRPr="0095015C">
        <w:t xml:space="preserve">  9. MESSER CROATIA PLIN Poduzeće za proizvodnju i prodaju tehničkih plinova d.o.o. </w:t>
      </w:r>
    </w:p>
    <w:p w:rsidRDefault="0095015C" w:rsidP="0095015C" w:rsidR="0095015C" w:rsidRPr="0095015C">
      <w:r>
        <w:t xml:space="preserve">      </w:t>
      </w:r>
      <w:r w:rsidRPr="0095015C">
        <w:t>Zaprešić, Industrijska 1, OIB: 32179081874</w:t>
      </w:r>
      <w:r>
        <w:t xml:space="preserve">                                                       </w:t>
      </w:r>
      <w:r w:rsidRPr="0095015C">
        <w:t>3.984,54 kn</w:t>
      </w:r>
    </w:p>
    <w:p w:rsidRDefault="0095015C" w:rsidP="0095015C" w:rsidR="0095015C">
      <w:r w:rsidRPr="0095015C">
        <w:t xml:space="preserve">  10. Wiener osiguranje Vienna Insurance Group dioničko društvo za osiguranje Zagreb, </w:t>
      </w:r>
    </w:p>
    <w:p w:rsidRDefault="0095015C" w:rsidP="0095015C" w:rsidR="0095015C" w:rsidRPr="0095015C">
      <w:r>
        <w:t xml:space="preserve">         </w:t>
      </w:r>
      <w:r w:rsidRPr="0095015C">
        <w:t>Slovenska ulica 24, OIB: 52848403362</w:t>
      </w:r>
      <w:r>
        <w:t xml:space="preserve">                                                         </w:t>
      </w:r>
      <w:r w:rsidRPr="0095015C">
        <w:t>31.594,78 kn</w:t>
      </w:r>
    </w:p>
    <w:p w:rsidRDefault="0095015C" w:rsidP="0095015C" w:rsidR="0095015C">
      <w:r w:rsidRPr="0095015C">
        <w:t xml:space="preserve">  11. Metalobox društvo s ograničenom odgovornošću za trgovinu i usluge Čakovec, Dr. Ivana </w:t>
      </w:r>
    </w:p>
    <w:p w:rsidRDefault="0095015C" w:rsidP="0095015C" w:rsidR="0095015C" w:rsidRPr="0095015C">
      <w:r>
        <w:t xml:space="preserve">        </w:t>
      </w:r>
      <w:r w:rsidRPr="0095015C">
        <w:t>Novaka 38, OIB: 91253344513</w:t>
      </w:r>
      <w:r>
        <w:t xml:space="preserve">                                                                       </w:t>
      </w:r>
      <w:r w:rsidRPr="0095015C">
        <w:t>28.811,37 kn</w:t>
      </w:r>
    </w:p>
    <w:p w:rsidRDefault="0095015C" w:rsidP="0095015C" w:rsidR="0095015C">
      <w:r w:rsidRPr="0095015C">
        <w:t xml:space="preserve">  12. </w:t>
      </w:r>
      <w:r w:rsidRPr="0095015C">
        <w:rPr>
          <w:bCs/>
        </w:rPr>
        <w:t>VARGON</w:t>
      </w:r>
      <w:r w:rsidRPr="0095015C">
        <w:t xml:space="preserve"> društvo s ograničenom odgovornošću za preradu plastičnih masa i obradu </w:t>
      </w:r>
    </w:p>
    <w:p w:rsidRDefault="0095015C" w:rsidP="0095015C" w:rsidR="0095015C" w:rsidRPr="0095015C">
      <w:r>
        <w:t xml:space="preserve">         </w:t>
      </w:r>
      <w:r w:rsidRPr="0095015C">
        <w:t xml:space="preserve">metala Kukuljanovo, Kukuljanovo 352, OIB: 12345076041        </w:t>
      </w:r>
      <w:r>
        <w:t xml:space="preserve">     </w:t>
      </w:r>
      <w:r w:rsidRPr="0095015C">
        <w:t xml:space="preserve">       1.707.807,28 kn</w:t>
      </w:r>
    </w:p>
    <w:p w:rsidRDefault="0095015C" w:rsidP="0095015C" w:rsidR="0095015C" w:rsidRPr="0095015C">
      <w:r w:rsidRPr="0095015C">
        <w:t xml:space="preserve">  13. Grad Rijeka, Korzo 16, Rijeka, OIB: 54382731928   </w:t>
      </w:r>
      <w:r>
        <w:t xml:space="preserve">                            </w:t>
      </w:r>
      <w:r w:rsidRPr="0095015C">
        <w:t xml:space="preserve">         97.042,93 kn</w:t>
      </w:r>
    </w:p>
    <w:p w:rsidRDefault="0095015C" w:rsidP="0095015C" w:rsidR="0095015C">
      <w:r w:rsidRPr="0095015C">
        <w:t xml:space="preserve">  14. TECNODOM S.P.A. Via Isonzo 5, Vigodarzere, Italija, OIB 14103157407  </w:t>
      </w:r>
    </w:p>
    <w:p w:rsidRDefault="0095015C" w:rsidP="0095015C" w:rsidR="0095015C" w:rsidRPr="0095015C">
      <w:pPr>
        <w:jc w:val="right"/>
      </w:pPr>
      <w:r w:rsidRPr="0095015C">
        <w:t xml:space="preserve">                13.289,80 kn</w:t>
      </w:r>
    </w:p>
    <w:p w:rsidRDefault="00AE1B00" w:rsidP="00583442" w:rsidR="00AE1B00" w:rsidRPr="0095015C">
      <w:pPr>
        <w:jc w:val="both"/>
      </w:pPr>
    </w:p>
    <w:p w:rsidRDefault="00583442" w:rsidP="00583442" w:rsidR="00583442" w:rsidRPr="00764BD8">
      <w:pPr>
        <w:jc w:val="both"/>
      </w:pPr>
      <w:r w:rsidRPr="0095015C">
        <w:t xml:space="preserve">Stečajni upravitelj osporio je tražbinu </w:t>
      </w:r>
      <w:r w:rsidR="00764BD8">
        <w:t>prvo</w:t>
      </w:r>
      <w:r w:rsidR="0072691D" w:rsidRPr="0095015C">
        <w:t>g</w:t>
      </w:r>
      <w:r w:rsidRPr="0095015C">
        <w:t xml:space="preserve"> višeg isplatnog reda stečajnog vjerovnika </w:t>
      </w:r>
      <w:r w:rsidR="00764BD8" w:rsidRPr="00764BD8">
        <w:t>Nedjeljko Vujović, Rijeka,  Tuhobićki uspon 1, OIB 39854801154</w:t>
      </w:r>
      <w:r w:rsidR="0091489C" w:rsidRPr="00764BD8">
        <w:t xml:space="preserve"> </w:t>
      </w:r>
      <w:r w:rsidRPr="00764BD8">
        <w:t xml:space="preserve">u iznosu od </w:t>
      </w:r>
      <w:r w:rsidR="00764BD8" w:rsidRPr="00764BD8">
        <w:t xml:space="preserve">19.935,27 </w:t>
      </w:r>
      <w:r w:rsidRPr="00764BD8">
        <w:t xml:space="preserve">kn. </w:t>
      </w:r>
    </w:p>
    <w:p w:rsidRDefault="00583442" w:rsidP="00583442" w:rsidR="00583442" w:rsidRPr="00764BD8">
      <w:pPr>
        <w:jc w:val="both"/>
      </w:pPr>
      <w:r w:rsidRPr="00764BD8">
        <w:tab/>
      </w:r>
      <w:r w:rsidRPr="00764BD8">
        <w:tab/>
        <w:t xml:space="preserve">Stečajni vjerovnik </w:t>
      </w:r>
      <w:r w:rsidR="00764BD8" w:rsidRPr="00764BD8">
        <w:t xml:space="preserve">Nedjeljko Vujović, Rijeka,  Tuhobićki uspon 1, OIB 39854801154 </w:t>
      </w:r>
      <w:r w:rsidRPr="00764BD8">
        <w:t xml:space="preserve">upućuje se na </w:t>
      </w:r>
      <w:r w:rsidR="006C1DA1" w:rsidRPr="00764BD8">
        <w:t>parnicu</w:t>
      </w:r>
      <w:r w:rsidRPr="00764BD8">
        <w:t xml:space="preserve"> radi utvrđivanja </w:t>
      </w:r>
      <w:r w:rsidR="006C1DA1" w:rsidRPr="00764BD8">
        <w:t xml:space="preserve">osnovanosti </w:t>
      </w:r>
      <w:r w:rsidRPr="00764BD8">
        <w:t xml:space="preserve">osporene tražbine </w:t>
      </w:r>
      <w:r w:rsidR="0072691D" w:rsidRPr="00764BD8">
        <w:t>drugog</w:t>
      </w:r>
      <w:r w:rsidRPr="00764BD8">
        <w:t xml:space="preserve"> višeg isplatnog reda tražbina u iznosu od </w:t>
      </w:r>
      <w:r w:rsidR="00764BD8" w:rsidRPr="00764BD8">
        <w:t xml:space="preserve">19.935,27 </w:t>
      </w:r>
      <w:r w:rsidRPr="00764BD8">
        <w:t xml:space="preserve">kn u roku od 8 dana od dana </w:t>
      </w:r>
      <w:r w:rsidR="00121F52">
        <w:t>pravomoćnosti rješenja o upućivanju u parnicu, odnosno primitka drugostupanjske odluke</w:t>
      </w:r>
      <w:r w:rsidRPr="00764BD8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764BD8" w:rsidP="00764BD8" w:rsidR="00764BD8" w:rsidRPr="00764BD8">
      <w:pPr>
        <w:jc w:val="both"/>
      </w:pPr>
      <w:r w:rsidRPr="00764BD8">
        <w:t xml:space="preserve">Stečajni upravitelj osporio je tražbinu prvog višeg isplatnog reda stečajnog vjerovnika Baldo Kraljević, Rijeka, Ivana Matrljana 31 b.OIB0908665920 u iznosu od 19.935,27 kn. </w:t>
      </w:r>
    </w:p>
    <w:p w:rsidRDefault="00764BD8" w:rsidP="00764BD8" w:rsidR="00764BD8" w:rsidRPr="00764BD8">
      <w:pPr>
        <w:jc w:val="both"/>
      </w:pPr>
      <w:r w:rsidRPr="00764BD8">
        <w:tab/>
      </w:r>
      <w:r w:rsidRPr="00764BD8">
        <w:tab/>
        <w:t xml:space="preserve">Stečajni vjerovnik Baldo Kraljević, Rijeka, Ivana Matrljana 31 b.OIB0908665920 upućuje se na parnicu radi utvrđivanja osnovanosti osporene tražbine drugog višeg isplatnog reda tražbina u iznosu od 19.935,27 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764BD8">
        <w:t>, inače će se smatrati da je odustao od prava na vođenje parnice.</w:t>
      </w:r>
    </w:p>
    <w:p w:rsidRDefault="00764BD8" w:rsidP="0095015C" w:rsidR="00764BD8">
      <w:pPr>
        <w:jc w:val="both"/>
      </w:pPr>
    </w:p>
    <w:p w:rsidRDefault="0095015C" w:rsidP="0095015C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764BD8" w:rsidRPr="0095015C">
        <w:t xml:space="preserve">SECURITAS HRVATSKA društvo s ograničenom odgovornošću za tjelesnu i tehničku zaštitu osoba i imovine Zagreb, Zagrebačka cesta 145/a, OIB: </w:t>
      </w:r>
      <w:r w:rsidR="00764BD8" w:rsidRPr="0095015C">
        <w:rPr>
          <w:bCs/>
        </w:rPr>
        <w:t>33679708526</w:t>
      </w:r>
      <w:r w:rsidR="00764BD8">
        <w:rPr>
          <w:bCs/>
        </w:rPr>
        <w:t xml:space="preserve"> </w:t>
      </w:r>
      <w:r w:rsidRPr="0095015C">
        <w:t xml:space="preserve">u iznosu od </w:t>
      </w:r>
      <w:r w:rsidR="00764BD8" w:rsidRPr="0095015C">
        <w:t xml:space="preserve">2.092,50 </w:t>
      </w:r>
      <w:r w:rsidRPr="0095015C">
        <w:t xml:space="preserve">kn. </w:t>
      </w:r>
    </w:p>
    <w:p w:rsidRDefault="0095015C" w:rsidP="0095015C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764BD8" w:rsidRPr="0095015C">
        <w:t xml:space="preserve">SECURITAS HRVATSKA društvo s ograničenom odgovornošću za tjelesnu i tehničku zaštitu osoba i imovine Zagreb, Zagrebačka cesta 145/a, OIB: </w:t>
      </w:r>
      <w:r w:rsidR="00764BD8" w:rsidRPr="0095015C">
        <w:rPr>
          <w:bCs/>
        </w:rPr>
        <w:t>33679708526</w:t>
      </w:r>
      <w:r w:rsidRPr="0095015C">
        <w:t xml:space="preserve"> upućuje se na parnicu radi utvrđivanja osnovanosti osporene tražbine drugog višeg isplatnog reda tražbina u iznosu od </w:t>
      </w:r>
      <w:r w:rsidR="00764BD8" w:rsidRPr="0095015C">
        <w:t xml:space="preserve">2.092,50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017715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>
        <w:t>Č</w:t>
      </w:r>
      <w:r w:rsidR="00017715" w:rsidRPr="0095015C">
        <w:t xml:space="preserve">ISTOĆA d. o. o. za održavanje čistoće i gospodarenje otpadom Rijeka, Dolac 14, OIB:       </w:t>
      </w:r>
      <w:r w:rsidR="00017715" w:rsidRPr="0095015C">
        <w:rPr>
          <w:bCs/>
        </w:rPr>
        <w:t>06531901714</w:t>
      </w:r>
      <w:r w:rsidRPr="0095015C">
        <w:t xml:space="preserve"> u iznosu od </w:t>
      </w:r>
      <w:r w:rsidR="00017715" w:rsidRPr="0095015C">
        <w:t xml:space="preserve">2.294,62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 xml:space="preserve">ČISTOĆA d. o. o. za održavanje čistoće i gospodarenje </w:t>
      </w:r>
      <w:r w:rsidR="00017715">
        <w:t>o</w:t>
      </w:r>
      <w:r w:rsidR="00017715" w:rsidRPr="0095015C">
        <w:t>tpadom Rijeka, Dolac 14, OIB:</w:t>
      </w:r>
      <w:r w:rsidR="00017715">
        <w:t xml:space="preserve"> </w:t>
      </w:r>
      <w:r w:rsidR="00017715" w:rsidRPr="0095015C">
        <w:rPr>
          <w:bCs/>
        </w:rPr>
        <w:t>06531901714</w:t>
      </w:r>
      <w:r w:rsidR="00017715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017715" w:rsidRPr="0095015C">
        <w:t xml:space="preserve">2.294,62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017715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 w:rsidRPr="0095015C">
        <w:t xml:space="preserve">BERNER društvo s ograničenom odgovornošću montažna i spojna tehnika, izvoz-uvoz Zagreb, Majstorska 9, OIB: </w:t>
      </w:r>
      <w:r w:rsidR="00017715" w:rsidRPr="0095015C">
        <w:rPr>
          <w:bCs/>
        </w:rPr>
        <w:t>66471923099</w:t>
      </w:r>
      <w:r w:rsidRPr="0095015C">
        <w:t xml:space="preserve"> u iznosu od </w:t>
      </w:r>
      <w:r w:rsidR="00017715" w:rsidRPr="0095015C">
        <w:t xml:space="preserve">36.248,81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 xml:space="preserve">BERNER društvo s ograničenom odgovornošću montažna i spojna tehnika, izvoz-uvoz Zagreb, Majstorska 9, OIB: </w:t>
      </w:r>
      <w:r w:rsidR="00017715" w:rsidRPr="0095015C">
        <w:rPr>
          <w:bCs/>
        </w:rPr>
        <w:t>66471923099</w:t>
      </w:r>
      <w:r w:rsidR="00017715">
        <w:rPr>
          <w:bCs/>
        </w:rPr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017715" w:rsidRPr="0095015C">
        <w:t xml:space="preserve">36.248,81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017715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 w:rsidRPr="0095015C">
        <w:t>HRVATSKE ŠUME društvo s ograničenom odgovornošću Zagreb, Ul.</w:t>
      </w:r>
      <w:r w:rsidR="00017715">
        <w:t xml:space="preserve"> </w:t>
      </w:r>
      <w:r w:rsidR="00017715" w:rsidRPr="0095015C">
        <w:t xml:space="preserve">Ljudevita Farkaša </w:t>
      </w:r>
      <w:r w:rsidR="00017715">
        <w:t xml:space="preserve">  </w:t>
      </w:r>
      <w:r w:rsidR="00017715" w:rsidRPr="0095015C">
        <w:t>Vukotinovića 2, OIB: 69693144506</w:t>
      </w:r>
      <w:r w:rsidR="00017715">
        <w:t xml:space="preserve"> </w:t>
      </w:r>
      <w:r w:rsidRPr="0095015C">
        <w:t xml:space="preserve">u iznosu od </w:t>
      </w:r>
      <w:r w:rsidR="00017715" w:rsidRPr="0095015C">
        <w:t xml:space="preserve">9.457,48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>HRVATSKE ŠUME društvo s ograničenom odgovornošću Zagreb, Ul.Ljudevita Farkaša Vukotinovića 2, OIB: 69693144506</w:t>
      </w:r>
      <w:r w:rsidR="00017715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017715" w:rsidRPr="0095015C">
        <w:t xml:space="preserve">9.457,48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95015C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 w:rsidRPr="0095015C">
        <w:t>SOBOČAN-interijeri društvo s ograničenom odgovornošću za proizvodnju opreme Mursko Središće, Slatine 18, OIB: 00904641575</w:t>
      </w:r>
      <w:r w:rsidRPr="0095015C">
        <w:t xml:space="preserve"> u iznosu od </w:t>
      </w:r>
      <w:r w:rsidR="00017715" w:rsidRPr="0095015C">
        <w:t xml:space="preserve">589.238,26 </w:t>
      </w:r>
      <w:r w:rsidRPr="0095015C">
        <w:t xml:space="preserve">kn. </w:t>
      </w:r>
    </w:p>
    <w:p w:rsidRDefault="0095015C" w:rsidP="0095015C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>SOBOČAN-interijeri društvo s ograničenom odgovornošću za proizvodnju opreme Mursko Središće, Slatine 18, OIB: 00904641575</w:t>
      </w:r>
      <w:r w:rsidR="00017715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017715" w:rsidRPr="0095015C">
        <w:t xml:space="preserve">589.238,26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017715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 w:rsidRPr="0095015C">
        <w:t xml:space="preserve">POTOČNIK SERVIS društvo s ograničenom odgovornošću za trgovinu i usluge </w:t>
      </w:r>
      <w:r w:rsidR="00017715">
        <w:t xml:space="preserve">      </w:t>
      </w:r>
      <w:r w:rsidR="00017715" w:rsidRPr="0095015C">
        <w:t>Varaždin, Zagrebačka Ulica 215, OIB: 84049547835</w:t>
      </w:r>
      <w:r w:rsidRPr="0095015C">
        <w:t xml:space="preserve"> u iznosu od </w:t>
      </w:r>
      <w:r w:rsidR="00017715" w:rsidRPr="0095015C">
        <w:t xml:space="preserve">51.299,44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>POTOČNIK SERVIS društvo s ograničenom odgovornošću za trgovinu i usluge Varaždin, Zagrebačka Ulica 215, OIB: 84049547835</w:t>
      </w:r>
      <w:r w:rsidR="00017715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017715" w:rsidRPr="0095015C">
        <w:t xml:space="preserve">51.299,44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95015C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 w:rsidRPr="0095015C">
        <w:t>PARTNER BANKA d.d. ZAGREB Zagreb, Vončinina 2, OIB: 71221608291</w:t>
      </w:r>
      <w:r w:rsidRPr="0095015C">
        <w:t xml:space="preserve"> u iznosu od </w:t>
      </w:r>
      <w:r w:rsidR="00017715" w:rsidRPr="0095015C">
        <w:t xml:space="preserve">247.110,13 </w:t>
      </w:r>
      <w:r w:rsidRPr="0095015C">
        <w:t xml:space="preserve">kn. </w:t>
      </w:r>
    </w:p>
    <w:p w:rsidRDefault="0095015C" w:rsidP="0095015C" w:rsidR="0095015C" w:rsidRPr="0095015C">
      <w:pPr>
        <w:jc w:val="both"/>
      </w:pPr>
      <w:r w:rsidRPr="0095015C">
        <w:tab/>
      </w:r>
      <w:r w:rsidRPr="0095015C">
        <w:tab/>
        <w:t xml:space="preserve">Stečajni </w:t>
      </w:r>
      <w:r w:rsidR="00B671BA">
        <w:t>upravitelj</w:t>
      </w:r>
      <w:r w:rsidR="00017715">
        <w:t xml:space="preserve"> </w:t>
      </w:r>
      <w:r w:rsidRPr="0095015C">
        <w:t xml:space="preserve">upućuje se na parnicu radi utvrđivanja osnovanosti </w:t>
      </w:r>
      <w:r w:rsidR="00B671BA">
        <w:t xml:space="preserve">njegovog osporavanja ove </w:t>
      </w:r>
      <w:r w:rsidRPr="0095015C">
        <w:t xml:space="preserve">tražbine drugog višeg isplatnog reda tražbina u iznosu od </w:t>
      </w:r>
      <w:r w:rsidR="00017715" w:rsidRPr="0095015C">
        <w:t xml:space="preserve">247.110,13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 xml:space="preserve">, inače će se smatrati da je </w:t>
      </w:r>
      <w:r w:rsidR="00121F52">
        <w:t>osporavanje otklonjeno</w:t>
      </w:r>
      <w:r w:rsidRPr="0095015C">
        <w:t>.</w:t>
      </w:r>
    </w:p>
    <w:p w:rsidRDefault="0095015C" w:rsidP="0095015C" w:rsidR="0095015C">
      <w:pPr>
        <w:jc w:val="both"/>
      </w:pPr>
    </w:p>
    <w:p w:rsidRDefault="0095015C" w:rsidP="00017715" w:rsidR="0095015C" w:rsidRPr="0095015C">
      <w:pPr>
        <w:jc w:val="both"/>
      </w:pPr>
      <w:r w:rsidRPr="0095015C">
        <w:lastRenderedPageBreak/>
        <w:t xml:space="preserve">Stečajni upravitelj osporio je tražbinu drugog višeg isplatnog reda stečajnog vjerovnika </w:t>
      </w:r>
      <w:r w:rsidR="00017715" w:rsidRPr="0095015C">
        <w:t>RWE ENERGIJA d.o.o. za opskrbu energijom Zagreb, Capraška ulica 6, OIB:</w:t>
      </w:r>
      <w:r w:rsidR="00017715">
        <w:t xml:space="preserve"> </w:t>
      </w:r>
      <w:r w:rsidR="00017715" w:rsidRPr="0095015C">
        <w:t>81103558092</w:t>
      </w:r>
      <w:r w:rsidR="00017715">
        <w:t xml:space="preserve"> </w:t>
      </w:r>
      <w:r w:rsidRPr="0095015C">
        <w:t xml:space="preserve">u iznosu od </w:t>
      </w:r>
      <w:r w:rsidR="00017715" w:rsidRPr="0095015C">
        <w:t xml:space="preserve">2.742,82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>RWE ENERGIJA d.o.o. za opskrbu energijom Zagreb, Capraška ulica 6, OIB: 81103558092</w:t>
      </w:r>
      <w:r w:rsidR="00017715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017715" w:rsidRPr="0095015C">
        <w:t xml:space="preserve">2.742,82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017715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 w:rsidRPr="0095015C">
        <w:t xml:space="preserve">MESSER CROATIA PLIN Poduzeće za proizvodnju i prodaju tehničkih plinova d.o.o. </w:t>
      </w:r>
      <w:r w:rsidR="00017715">
        <w:t xml:space="preserve">      </w:t>
      </w:r>
      <w:r w:rsidR="00017715" w:rsidRPr="0095015C">
        <w:t>Zaprešić, Industrijska 1, OIB: 32179081874</w:t>
      </w:r>
      <w:r w:rsidR="00017715">
        <w:t xml:space="preserve"> </w:t>
      </w:r>
      <w:r w:rsidRPr="0095015C">
        <w:t xml:space="preserve"> u iznosu od </w:t>
      </w:r>
      <w:r w:rsidR="00017715" w:rsidRPr="0095015C">
        <w:t xml:space="preserve">3.984,54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>MESSER CROATIA PLIN Poduzeće za proizvodnju i prodaju tehničkih plinova d.o.o. Zaprešić, Industrijska 1, OIB: 32179081874</w:t>
      </w:r>
      <w:r w:rsidR="00017715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017715" w:rsidRPr="0095015C">
        <w:t xml:space="preserve">3.984,54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017715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 w:rsidRPr="0095015C">
        <w:t xml:space="preserve">Wiener osiguranje Vienna Insurance Group dioničko društvo za osiguranje Zagreb, </w:t>
      </w:r>
      <w:r w:rsidR="00017715">
        <w:t xml:space="preserve">         </w:t>
      </w:r>
      <w:r w:rsidR="00017715" w:rsidRPr="0095015C">
        <w:t>Slovenska ulica 24, OIB: 52848403362</w:t>
      </w:r>
      <w:r w:rsidR="00017715">
        <w:t xml:space="preserve"> </w:t>
      </w:r>
      <w:r w:rsidRPr="0095015C">
        <w:t xml:space="preserve"> u iznosu od </w:t>
      </w:r>
      <w:r w:rsidR="00017715" w:rsidRPr="0095015C">
        <w:t xml:space="preserve">31.594,78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>Wiener osiguranje Vienna Insurance Group dioničko društvo za osiguranje Zagreb, Slovenska ulica 24, OIB: 52848403362</w:t>
      </w:r>
      <w:r w:rsidR="00017715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017715" w:rsidRPr="0095015C">
        <w:t xml:space="preserve">31.594,78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017715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017715" w:rsidRPr="0095015C">
        <w:t xml:space="preserve">Metalobox društvo s ograničenom odgovornošću za trgovinu i usluge Čakovec, Dr. Ivana </w:t>
      </w:r>
      <w:r w:rsidR="00017715">
        <w:t xml:space="preserve">        </w:t>
      </w:r>
      <w:r w:rsidR="00017715" w:rsidRPr="0095015C">
        <w:t>Novaka 38, OIB: 91253344513</w:t>
      </w:r>
      <w:r w:rsidR="00017715">
        <w:t xml:space="preserve"> </w:t>
      </w:r>
      <w:r w:rsidRPr="0095015C">
        <w:t xml:space="preserve">u iznosu od </w:t>
      </w:r>
      <w:r w:rsidR="00017715" w:rsidRPr="0095015C">
        <w:t xml:space="preserve">28.811,37 </w:t>
      </w:r>
      <w:r w:rsidRPr="0095015C">
        <w:t xml:space="preserve">kn. </w:t>
      </w:r>
    </w:p>
    <w:p w:rsidRDefault="0095015C" w:rsidP="00017715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017715" w:rsidRPr="0095015C">
        <w:t>Metalobox društvo s ograničenom odgovornošću za trgovinu i usluge Čakovec, Dr. Ivana Novaka 38, OIB: 91253344513</w:t>
      </w:r>
      <w:r w:rsidR="00017715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DB7021" w:rsidRPr="0095015C">
        <w:t xml:space="preserve">28.811,37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DB7021" w:rsidR="0095015C">
      <w:pPr>
        <w:jc w:val="both"/>
      </w:pPr>
    </w:p>
    <w:p w:rsidRDefault="0095015C" w:rsidP="00DB7021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DB7021" w:rsidRPr="0095015C">
        <w:rPr>
          <w:bCs/>
        </w:rPr>
        <w:t>VARGON</w:t>
      </w:r>
      <w:r w:rsidR="00DB7021" w:rsidRPr="0095015C">
        <w:t xml:space="preserve"> društvo s ograničenom odgovornošću za preradu plastičnih masa i obradu</w:t>
      </w:r>
      <w:r w:rsidR="00DB7021">
        <w:t xml:space="preserve">          </w:t>
      </w:r>
      <w:r w:rsidR="00DB7021" w:rsidRPr="0095015C">
        <w:t>metala Kukuljanovo, Kukuljanovo 352, OIB: 12345076041</w:t>
      </w:r>
      <w:r w:rsidRPr="0095015C">
        <w:t xml:space="preserve"> u iznosu od </w:t>
      </w:r>
      <w:r w:rsidR="00DB7021" w:rsidRPr="0095015C">
        <w:t xml:space="preserve">1.707.807,28 </w:t>
      </w:r>
      <w:r w:rsidRPr="0095015C">
        <w:t xml:space="preserve">kn. </w:t>
      </w:r>
    </w:p>
    <w:p w:rsidRDefault="0095015C" w:rsidP="00DB7021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DB7021" w:rsidRPr="0095015C">
        <w:rPr>
          <w:bCs/>
        </w:rPr>
        <w:t>VARGON</w:t>
      </w:r>
      <w:r w:rsidR="00DB7021" w:rsidRPr="0095015C">
        <w:t xml:space="preserve"> društvo s ograničenom odgovornošću za preradu plastičnih masa i obradu metala Kukuljanovo, Kukuljanovo 352, OIB: 12345076041</w:t>
      </w:r>
      <w:r w:rsidR="00DB7021">
        <w:t xml:space="preserve"> </w:t>
      </w:r>
      <w:r w:rsidRPr="0095015C">
        <w:t xml:space="preserve">upućuje se na parnicu radi utvrđivanja osnovanosti osporene tražbine drugog višeg isplatnog reda tražbina u iznosu od </w:t>
      </w:r>
      <w:r w:rsidR="00DB7021" w:rsidRPr="0095015C">
        <w:t xml:space="preserve">1.707.807,28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95015C" w:rsidR="0095015C" w:rsidRPr="0095015C">
      <w:pPr>
        <w:jc w:val="both"/>
      </w:pPr>
      <w:r w:rsidRPr="0095015C">
        <w:lastRenderedPageBreak/>
        <w:t xml:space="preserve">Stečajni upravitelj osporio je tražbinu drugog višeg isplatnog reda stečajnog vjerovnika </w:t>
      </w:r>
      <w:r w:rsidR="00DB7021" w:rsidRPr="0095015C">
        <w:t xml:space="preserve">Grad Rijeka, Korzo 16, Rijeka, OIB: 54382731928 </w:t>
      </w:r>
      <w:r w:rsidRPr="0095015C">
        <w:t xml:space="preserve"> u iznosu od </w:t>
      </w:r>
      <w:r w:rsidR="00DB7021" w:rsidRPr="0095015C">
        <w:t xml:space="preserve">97.042,93 </w:t>
      </w:r>
      <w:r w:rsidRPr="0095015C">
        <w:t xml:space="preserve">kn. </w:t>
      </w:r>
    </w:p>
    <w:p w:rsidRDefault="0095015C" w:rsidP="0095015C" w:rsidR="0095015C" w:rsidRPr="0095015C">
      <w:pPr>
        <w:jc w:val="both"/>
      </w:pPr>
      <w:r w:rsidRPr="0095015C">
        <w:tab/>
      </w:r>
      <w:r w:rsidRPr="0095015C">
        <w:tab/>
        <w:t xml:space="preserve">Stečajni vjerovnik </w:t>
      </w:r>
      <w:r w:rsidR="00DB7021" w:rsidRPr="0095015C">
        <w:t xml:space="preserve">Grad Rijeka, Korzo 16, Rijeka, OIB: 54382731928 </w:t>
      </w:r>
      <w:r w:rsidRPr="0095015C">
        <w:t xml:space="preserve">upućuje se na parnicu radi utvrđivanja osnovanosti osporene tražbine drugog višeg isplatnog reda tražbina u iznosu od </w:t>
      </w:r>
      <w:r w:rsidR="00DB7021" w:rsidRPr="0095015C">
        <w:t xml:space="preserve">97.042,93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95015C" w:rsidP="0095015C" w:rsidR="0095015C">
      <w:pPr>
        <w:jc w:val="both"/>
      </w:pPr>
    </w:p>
    <w:p w:rsidRDefault="0095015C" w:rsidP="0095015C" w:rsidR="0095015C" w:rsidRPr="0095015C">
      <w:pPr>
        <w:jc w:val="both"/>
      </w:pPr>
      <w:r w:rsidRPr="0095015C">
        <w:t xml:space="preserve">Stečajni upravitelj osporio je tražbinu drugog višeg isplatnog reda stečajnog vjerovnika </w:t>
      </w:r>
      <w:r w:rsidR="00DB7021" w:rsidRPr="0095015C">
        <w:t>TECNODOM S.P.A. Via Isonzo 5, Vigodarzere, Italija, OIB 14103157407</w:t>
      </w:r>
      <w:r w:rsidRPr="0095015C">
        <w:t xml:space="preserve"> u iznosu od </w:t>
      </w:r>
      <w:r w:rsidR="00DB7021" w:rsidRPr="0095015C">
        <w:t xml:space="preserve">13.289,80 </w:t>
      </w:r>
      <w:r w:rsidRPr="0095015C">
        <w:t xml:space="preserve">kn. </w:t>
      </w:r>
    </w:p>
    <w:p w:rsidRDefault="0095015C" w:rsidP="0095015C" w:rsidR="0095015C" w:rsidRPr="0095015C">
      <w:pPr>
        <w:jc w:val="both"/>
      </w:pPr>
      <w:r w:rsidRPr="0095015C">
        <w:tab/>
      </w:r>
      <w:r w:rsidRPr="0095015C">
        <w:tab/>
        <w:t xml:space="preserve">Stečajni </w:t>
      </w:r>
      <w:r w:rsidR="002F3DAF">
        <w:t xml:space="preserve">upravitelj </w:t>
      </w:r>
      <w:r w:rsidRPr="0095015C">
        <w:t xml:space="preserve">upućuje se na parnicu radi utvrđivanja osnovanosti </w:t>
      </w:r>
      <w:r w:rsidR="002F3DAF">
        <w:t>njegovog osporavanja ove</w:t>
      </w:r>
      <w:r w:rsidRPr="0095015C">
        <w:t xml:space="preserve"> tražbine drugog višeg isplatnog reda tražbina u iznosu od </w:t>
      </w:r>
      <w:r w:rsidR="00DB7021" w:rsidRPr="0095015C">
        <w:t xml:space="preserve">13.289,80 </w:t>
      </w:r>
      <w:r w:rsidRPr="0095015C">
        <w:t xml:space="preserve">kn </w:t>
      </w:r>
      <w:r w:rsidR="00121F52" w:rsidRPr="00764BD8">
        <w:t xml:space="preserve">u roku od 8 dana od dana </w:t>
      </w:r>
      <w:r w:rsidR="00121F52">
        <w:t>pravomoćnosti rješenja o upućivanju u parnicu, odnosno primitka drugostupanjske odluke</w:t>
      </w:r>
      <w:r w:rsidRPr="0095015C">
        <w:t>, inače će se smatrati da je odustao od prava na vođenje parnice.</w:t>
      </w:r>
    </w:p>
    <w:p w:rsidRDefault="00337396" w:rsidP="00337396" w:rsidR="00337396" w:rsidRPr="0095015C">
      <w:pPr>
        <w:jc w:val="both"/>
      </w:pPr>
    </w:p>
    <w:p w:rsidRDefault="00583442" w:rsidP="00583442" w:rsidR="00583442" w:rsidRPr="0095015C">
      <w:pPr>
        <w:jc w:val="both"/>
      </w:pPr>
    </w:p>
    <w:p w:rsidRDefault="00F33405" w:rsidP="00F33405" w:rsidR="00F33405" w:rsidRPr="0095015C">
      <w:pPr>
        <w:pStyle w:val="Naslov2"/>
        <w:jc w:val="center"/>
        <w:rPr>
          <w:b w:val="false"/>
          <w:bCs w:val="false"/>
          <w:szCs w:val="24"/>
        </w:rPr>
      </w:pPr>
      <w:r w:rsidRPr="0095015C">
        <w:rPr>
          <w:b w:val="false"/>
          <w:bCs w:val="false"/>
          <w:szCs w:val="24"/>
        </w:rPr>
        <w:t>Obrazloženje</w:t>
      </w:r>
    </w:p>
    <w:p w:rsidRDefault="004C0FF1" w:rsidP="004C0FF1" w:rsidR="004C0FF1" w:rsidRPr="0095015C">
      <w:pPr>
        <w:rPr>
          <w:lang w:eastAsia="en-US"/>
        </w:rPr>
      </w:pPr>
    </w:p>
    <w:p w:rsidRDefault="00F33405" w:rsidP="00F33405" w:rsidR="00F33405">
      <w:pPr>
        <w:jc w:val="both"/>
      </w:pPr>
      <w:r w:rsidRPr="008F7358">
        <w:tab/>
      </w:r>
      <w:r w:rsidRPr="008F7358">
        <w:tab/>
        <w:t xml:space="preserve">Na ispitnom ročištu održanom dana </w:t>
      </w:r>
      <w:r w:rsidR="008F7358">
        <w:t>3. svibnja 2017</w:t>
      </w:r>
      <w:r w:rsidR="004C0FF1" w:rsidRPr="008F7358">
        <w:t>.</w:t>
      </w:r>
      <w:r w:rsidR="001209CF" w:rsidRPr="008F7358">
        <w:t xml:space="preserve"> godine</w:t>
      </w:r>
      <w:r w:rsidRPr="008F7358">
        <w:t xml:space="preserve"> ispitane su sve prijavljene tražbine prijavljene prema svojim iznosima i redu.</w:t>
      </w:r>
    </w:p>
    <w:p w:rsidRDefault="00B671BA" w:rsidP="00F33405" w:rsidR="00B671BA" w:rsidRPr="008F7358">
      <w:pPr>
        <w:jc w:val="both"/>
      </w:pPr>
    </w:p>
    <w:p w:rsidRDefault="00F33405" w:rsidP="00F33405" w:rsidR="00F33405">
      <w:pPr>
        <w:jc w:val="both"/>
      </w:pPr>
      <w:r w:rsidRPr="008F7358">
        <w:tab/>
      </w:r>
      <w:r w:rsidRPr="008F7358">
        <w:tab/>
      </w:r>
      <w:r w:rsidR="0091489C" w:rsidRPr="008F7358">
        <w:t>Sud</w:t>
      </w:r>
      <w:r w:rsidRPr="008F7358">
        <w:t xml:space="preserve"> je </w:t>
      </w:r>
      <w:r w:rsidR="005C6105" w:rsidRPr="008F7358">
        <w:t>na temelju</w:t>
      </w:r>
      <w:r w:rsidRPr="008F7358">
        <w:t xml:space="preserve"> članka </w:t>
      </w:r>
      <w:r w:rsidR="0091489C" w:rsidRPr="008F7358">
        <w:t>264</w:t>
      </w:r>
      <w:r w:rsidRPr="008F7358">
        <w:t xml:space="preserve">. </w:t>
      </w:r>
      <w:r w:rsidR="008E57E2" w:rsidRPr="008F7358">
        <w:t xml:space="preserve">Stečajnog zakona </w:t>
      </w:r>
      <w:r w:rsidR="008E57E2" w:rsidRPr="008F7358">
        <w:rPr>
          <w:bCs/>
        </w:rPr>
        <w:t xml:space="preserve">(objavljen u NN </w:t>
      </w:r>
      <w:r w:rsidR="0091489C" w:rsidRPr="008F7358">
        <w:rPr>
          <w:bCs/>
        </w:rPr>
        <w:t>71/15</w:t>
      </w:r>
      <w:r w:rsidR="008E57E2" w:rsidRPr="008F7358">
        <w:rPr>
          <w:bCs/>
        </w:rPr>
        <w:t>)</w:t>
      </w:r>
      <w:r w:rsidRPr="008F7358">
        <w:t xml:space="preserve">  sastavio ta</w:t>
      </w:r>
      <w:r w:rsidR="0091489C" w:rsidRPr="008F7358">
        <w:t xml:space="preserve">blicu ispitanih tražbina u koju je za svaku prijavljenu tražbinu uneseno u kojoj je </w:t>
      </w:r>
      <w:r w:rsidR="0091489C" w:rsidRPr="0095015C">
        <w:t xml:space="preserve">mjeri tražbina utvrđena </w:t>
      </w:r>
      <w:r w:rsidRPr="0095015C">
        <w:t xml:space="preserve">prema svom iznosu i svom redu, odnosno </w:t>
      </w:r>
      <w:r w:rsidR="0091489C" w:rsidRPr="0095015C">
        <w:t>tko je tražbinu osporio</w:t>
      </w:r>
      <w:r w:rsidRPr="0095015C">
        <w:t>.</w:t>
      </w:r>
    </w:p>
    <w:p w:rsidRDefault="00B671BA" w:rsidP="00F33405" w:rsidR="00B671BA" w:rsidRPr="0095015C">
      <w:pPr>
        <w:jc w:val="both"/>
      </w:pPr>
    </w:p>
    <w:p w:rsidRDefault="00F33405" w:rsidP="00F33405" w:rsidR="00F33405">
      <w:pPr>
        <w:jc w:val="both"/>
      </w:pPr>
      <w:r w:rsidRPr="0095015C">
        <w:t xml:space="preserve">                     Tražbine označene u</w:t>
      </w:r>
      <w:r w:rsidR="005C6105" w:rsidRPr="0095015C">
        <w:t xml:space="preserve"> </w:t>
      </w:r>
      <w:r w:rsidR="00583442" w:rsidRPr="0095015C">
        <w:t>točki I. izreke</w:t>
      </w:r>
      <w:r w:rsidRPr="0095015C">
        <w:t xml:space="preserve"> ovog rješenja </w:t>
      </w:r>
      <w:r w:rsidR="005C6105" w:rsidRPr="0095015C">
        <w:t xml:space="preserve">se na </w:t>
      </w:r>
      <w:r w:rsidRPr="0095015C">
        <w:t>temelj</w:t>
      </w:r>
      <w:r w:rsidR="005C6105" w:rsidRPr="0095015C">
        <w:t>u</w:t>
      </w:r>
      <w:r w:rsidRPr="0095015C">
        <w:t xml:space="preserve"> članka </w:t>
      </w:r>
      <w:r w:rsidR="0091489C" w:rsidRPr="0095015C">
        <w:t>265</w:t>
      </w:r>
      <w:r w:rsidRPr="0095015C">
        <w:t xml:space="preserve">. </w:t>
      </w:r>
      <w:r w:rsidR="008E57E2" w:rsidRPr="0095015C">
        <w:t xml:space="preserve">Stečajnog zakona </w:t>
      </w:r>
      <w:r w:rsidR="008E57E2" w:rsidRPr="0095015C">
        <w:rPr>
          <w:bCs/>
        </w:rPr>
        <w:t xml:space="preserve">(objavljen u NN </w:t>
      </w:r>
      <w:r w:rsidR="0091489C" w:rsidRPr="0095015C">
        <w:rPr>
          <w:bCs/>
        </w:rPr>
        <w:t>71/15</w:t>
      </w:r>
      <w:r w:rsidR="008E57E2" w:rsidRPr="0095015C">
        <w:rPr>
          <w:bCs/>
        </w:rPr>
        <w:t>)</w:t>
      </w:r>
      <w:r w:rsidRPr="0095015C">
        <w:t xml:space="preserve"> smatraju utvrđenim, budući da ih nije osporio stečajni upravitelj niti koji od stečajnih vjerovnika.</w:t>
      </w:r>
    </w:p>
    <w:p w:rsidRDefault="00B671BA" w:rsidP="00F33405" w:rsidR="00B671BA" w:rsidRPr="0095015C">
      <w:pPr>
        <w:jc w:val="both"/>
      </w:pPr>
    </w:p>
    <w:p w:rsidRDefault="00583442" w:rsidP="00583442" w:rsidR="00583442">
      <w:pPr>
        <w:jc w:val="both"/>
      </w:pPr>
      <w:r w:rsidRPr="0095015C">
        <w:tab/>
      </w:r>
      <w:r w:rsidR="002507D5" w:rsidRPr="0095015C">
        <w:tab/>
        <w:t>Stečajni upravitelj je osporio</w:t>
      </w:r>
      <w:r w:rsidRPr="0095015C">
        <w:t xml:space="preserve"> uz obrazloženje kako slijedi:</w:t>
      </w:r>
    </w:p>
    <w:p w:rsidRDefault="00B671BA" w:rsidP="00583442" w:rsidR="00B671BA" w:rsidRPr="0095015C">
      <w:pPr>
        <w:jc w:val="both"/>
      </w:pPr>
    </w:p>
    <w:p w:rsidRDefault="00583442" w:rsidP="00583442" w:rsidR="00583442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 w:rsidR="00B671BA">
        <w:t>prv</w:t>
      </w:r>
      <w:r w:rsidR="0072691D" w:rsidRPr="0095015C">
        <w:t>og</w:t>
      </w:r>
      <w:r w:rsidRPr="0095015C">
        <w:t xml:space="preserve"> višeg isplatnog reda stečajnog vjerovnika </w:t>
      </w:r>
      <w:r w:rsidR="00B671BA" w:rsidRPr="0095015C">
        <w:t>Nedjeljko Vujović, Rijeka,  Tuhobićki uspon 1, OIB 39854801154</w:t>
      </w:r>
      <w:r w:rsidR="00B671BA">
        <w:t xml:space="preserve"> </w:t>
      </w:r>
      <w:r w:rsidR="002507D5" w:rsidRPr="0095015C">
        <w:t xml:space="preserve">u iznosu od </w:t>
      </w:r>
      <w:r w:rsidR="00B671BA">
        <w:t xml:space="preserve">19.935,27 </w:t>
      </w:r>
      <w:r w:rsidR="002507D5" w:rsidRPr="0095015C">
        <w:t>kn</w:t>
      </w:r>
      <w:r w:rsidR="004C0FF1" w:rsidRPr="0095015C">
        <w:rPr>
          <w:noProof/>
        </w:rPr>
        <w:t xml:space="preserve"> </w:t>
      </w:r>
      <w:r w:rsidR="00257491" w:rsidRPr="0095015C">
        <w:rPr>
          <w:noProof/>
        </w:rPr>
        <w:t xml:space="preserve">s osnove </w:t>
      </w:r>
      <w:r w:rsidR="00B671BA">
        <w:rPr>
          <w:noProof/>
        </w:rPr>
        <w:t>doprinosa</w:t>
      </w:r>
      <w:r w:rsidR="004C0FF1" w:rsidRPr="0095015C">
        <w:t xml:space="preserve"> </w:t>
      </w:r>
      <w:r w:rsidR="00B671BA">
        <w:t>uz obrazloženje da je u tom dijelu priznata kao tražbina Ministarstva financija Porezne uprave jer ista ima ovršnu ispravu</w:t>
      </w:r>
      <w:r w:rsidRPr="0095015C">
        <w:rPr>
          <w:noProof/>
        </w:rPr>
        <w:t>.</w:t>
      </w:r>
      <w:r w:rsidR="00257491" w:rsidRPr="0095015C">
        <w:rPr>
          <w:noProof/>
        </w:rPr>
        <w:t xml:space="preserve"> </w:t>
      </w:r>
    </w:p>
    <w:p w:rsidRDefault="00257491" w:rsidP="00257491" w:rsidR="00257491" w:rsidRPr="0095015C">
      <w:pPr>
        <w:jc w:val="both"/>
      </w:pPr>
      <w:r w:rsidRPr="0095015C">
        <w:tab/>
      </w:r>
      <w:r w:rsidRPr="0095015C">
        <w:tab/>
        <w:t xml:space="preserve">Valjalo je stoga vjerovnika na temelju članka </w:t>
      </w:r>
      <w:r w:rsidR="002507D5" w:rsidRPr="0095015C">
        <w:t>266</w:t>
      </w:r>
      <w:r w:rsidRPr="0095015C">
        <w:t xml:space="preserve">. stavak </w:t>
      </w:r>
      <w:r w:rsidR="004C0FF1" w:rsidRPr="0095015C">
        <w:t xml:space="preserve">1. </w:t>
      </w:r>
      <w:r w:rsidRPr="0095015C">
        <w:t xml:space="preserve">Stečajnog zakona uputiti na </w:t>
      </w:r>
      <w:r w:rsidR="004C0FF1" w:rsidRPr="0095015C">
        <w:t>pokretanje parnice</w:t>
      </w:r>
      <w:r w:rsidRPr="0095015C">
        <w:t xml:space="preserve"> radi utvrđ</w:t>
      </w:r>
      <w:r w:rsidR="002507D5" w:rsidRPr="0095015C">
        <w:t>iva</w:t>
      </w:r>
      <w:r w:rsidRPr="0095015C">
        <w:t xml:space="preserve">nja osporene tražbine. </w:t>
      </w:r>
    </w:p>
    <w:p w:rsidRDefault="00257491" w:rsidP="00583442" w:rsidR="00257491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prv</w:t>
      </w:r>
      <w:r w:rsidRPr="0095015C">
        <w:t xml:space="preserve">og višeg isplatnog reda stečajnog vjerovnika </w:t>
      </w:r>
      <w:r>
        <w:t xml:space="preserve">Baldo Kraljević, Rijeka, Ivana Matrljana 31 b, OIB0908665920 </w:t>
      </w:r>
      <w:r w:rsidRPr="0095015C">
        <w:t xml:space="preserve">u iznosu od </w:t>
      </w:r>
      <w:r>
        <w:t xml:space="preserve">19.935,27 </w:t>
      </w:r>
      <w:r w:rsidRPr="0095015C">
        <w:t>kn</w:t>
      </w:r>
      <w:r w:rsidRPr="0095015C">
        <w:rPr>
          <w:noProof/>
        </w:rPr>
        <w:t xml:space="preserve"> s osnove </w:t>
      </w:r>
      <w:r>
        <w:rPr>
          <w:noProof/>
        </w:rPr>
        <w:t>doprinosa</w:t>
      </w:r>
      <w:r w:rsidRPr="0095015C">
        <w:t xml:space="preserve"> </w:t>
      </w:r>
      <w:r>
        <w:t>uz obrazloženje da je u tom dijelu priznata kao tražbina Ministarstva financija Porezne uprave jer ista ima ovršnu ispravu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SECURITAS HRVATSKA društvo s ograničenom odgovornošću za tjelesnu i tehničku zaštitu osoba i imovine Zagreb, Zagrebačka cesta 145/a, OIB: </w:t>
      </w:r>
      <w:r w:rsidRPr="0095015C">
        <w:rPr>
          <w:bCs/>
        </w:rPr>
        <w:t>33679708526</w:t>
      </w:r>
      <w:r>
        <w:rPr>
          <w:bCs/>
        </w:rPr>
        <w:t xml:space="preserve"> </w:t>
      </w:r>
      <w:r w:rsidRPr="0095015C">
        <w:t xml:space="preserve">u iznosu </w:t>
      </w:r>
      <w:r w:rsidRPr="0095015C">
        <w:lastRenderedPageBreak/>
        <w:t>od 2.092,50 kn</w:t>
      </w:r>
      <w:r w:rsidRPr="0095015C">
        <w:rPr>
          <w:noProof/>
        </w:rPr>
        <w:t xml:space="preserve"> s osnove </w:t>
      </w:r>
      <w:r>
        <w:t>računa i zatezne kamate</w:t>
      </w:r>
      <w:r w:rsidRPr="0095015C">
        <w:t xml:space="preserve"> </w:t>
      </w:r>
      <w:r>
        <w:t>uz obrazloženje kako je ovaj iznos već plaćen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ČISTOĆA d. o. o. za održavanje čistoće i gospodarenje otpadom Rijeka, Dolac 14, OIB: </w:t>
      </w:r>
      <w:r w:rsidRPr="0095015C">
        <w:rPr>
          <w:bCs/>
        </w:rPr>
        <w:t>06531901714</w:t>
      </w:r>
      <w:r>
        <w:t xml:space="preserve"> </w:t>
      </w:r>
      <w:r w:rsidRPr="0095015C">
        <w:t xml:space="preserve">u iznosu od 2.294,62 </w:t>
      </w:r>
      <w:r>
        <w:t xml:space="preserve"> </w:t>
      </w:r>
      <w:r w:rsidRPr="0095015C">
        <w:t>kn</w:t>
      </w:r>
      <w:r w:rsidRPr="0095015C">
        <w:rPr>
          <w:noProof/>
        </w:rPr>
        <w:t xml:space="preserve"> s osnove </w:t>
      </w:r>
      <w:r>
        <w:t>odvoza i zbrinjavanja komunalnog  otpada po računima uz obrazloženje kako je ovaj iznos već plaćen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>
        <w:t xml:space="preserve">BERNER društvo s ograničenom odgovornošću montažna i spojna tehnika, izvoz-uvoz Zagreb, Majstorska 9, OIB: </w:t>
      </w:r>
      <w:r>
        <w:rPr>
          <w:bCs/>
        </w:rPr>
        <w:t xml:space="preserve">66471923099 </w:t>
      </w:r>
      <w:r w:rsidRPr="0095015C">
        <w:t xml:space="preserve">u iznosu od </w:t>
      </w:r>
      <w:r>
        <w:t xml:space="preserve">36.248, 81 </w:t>
      </w:r>
      <w:r w:rsidRPr="0095015C">
        <w:t>kn</w:t>
      </w:r>
      <w:r w:rsidRPr="0095015C">
        <w:rPr>
          <w:noProof/>
        </w:rPr>
        <w:t xml:space="preserve"> s osnove </w:t>
      </w:r>
      <w:r>
        <w:t>ugovora o kupoprodaji, računa i zatezne kamate</w:t>
      </w:r>
      <w:r w:rsidRPr="0095015C">
        <w:t xml:space="preserve"> </w:t>
      </w:r>
      <w:r>
        <w:t>uz obrazloženje kako je ovaj vjerovnik prijavio i iznos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HRVATSKE ŠUME društvo s ograničenom odgovornošću Zagreb, Ul.</w:t>
      </w:r>
      <w:r>
        <w:t xml:space="preserve"> </w:t>
      </w:r>
      <w:r w:rsidRPr="0095015C">
        <w:t xml:space="preserve">Ljudevita Farkaša </w:t>
      </w:r>
      <w:r>
        <w:t xml:space="preserve"> </w:t>
      </w:r>
      <w:r w:rsidRPr="0095015C">
        <w:t>Vukotinovića 2, OIB: 69693144506</w:t>
      </w:r>
      <w:r>
        <w:t xml:space="preserve"> </w:t>
      </w:r>
      <w:r w:rsidRPr="0095015C">
        <w:t>u iznosu od 9.457,48 kn</w:t>
      </w:r>
      <w:r w:rsidRPr="0095015C">
        <w:rPr>
          <w:noProof/>
        </w:rPr>
        <w:t xml:space="preserve"> s osnove </w:t>
      </w:r>
      <w:r>
        <w:rPr>
          <w:noProof/>
        </w:rPr>
        <w:t>doprinosa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>
        <w:t>SOBOČAN-interijeri društvo s ograničenom odgovornošću za proizvodnju opreme Mursko Središće, Slatine 18</w:t>
      </w:r>
      <w:r w:rsidRPr="0095015C">
        <w:t xml:space="preserve"> u iznosu od </w:t>
      </w:r>
      <w:r>
        <w:t xml:space="preserve">589.238,26 </w:t>
      </w:r>
      <w:r w:rsidRPr="0095015C">
        <w:t>kn</w:t>
      </w:r>
      <w:r w:rsidRPr="0095015C">
        <w:rPr>
          <w:noProof/>
        </w:rPr>
        <w:t xml:space="preserve"> s osnove </w:t>
      </w:r>
      <w:r>
        <w:t>računa i zadužnice OV-29694/2013 i OV-29693/2013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>
        <w:t>POTOČNIK SERVIS društvo s ograničenom odgovornošću za trgovinu i usluge Varaždin, Zagrebačka Ulica 215</w:t>
      </w:r>
      <w:r w:rsidRPr="0095015C">
        <w:t xml:space="preserve"> u iznosu od </w:t>
      </w:r>
      <w:r>
        <w:t xml:space="preserve">51.299,44 </w:t>
      </w:r>
      <w:r w:rsidRPr="0095015C">
        <w:t>kn</w:t>
      </w:r>
      <w:r w:rsidRPr="0095015C">
        <w:rPr>
          <w:noProof/>
        </w:rPr>
        <w:t xml:space="preserve"> s osnove </w:t>
      </w:r>
      <w:r>
        <w:rPr>
          <w:noProof/>
        </w:rPr>
        <w:t>računa i otvorenih stavaka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>
        <w:t>PARTNER BANKA d.d. ZAGREB Zagreb, Vončinina 2</w:t>
      </w:r>
      <w:r w:rsidRPr="0095015C">
        <w:t xml:space="preserve"> u iznosu od </w:t>
      </w:r>
      <w:r>
        <w:t xml:space="preserve">247.110,13 </w:t>
      </w:r>
      <w:r w:rsidRPr="0095015C">
        <w:lastRenderedPageBreak/>
        <w:t>kn</w:t>
      </w:r>
      <w:r w:rsidRPr="0095015C">
        <w:rPr>
          <w:noProof/>
        </w:rPr>
        <w:t xml:space="preserve"> s osnove </w:t>
      </w:r>
      <w:r>
        <w:t>Ugovora o kreditu br 73251004448 od 30.11.12. i Ugovora o kreditu br. 73241023597 od 19.07.13</w:t>
      </w:r>
      <w:r w:rsidRPr="0095015C">
        <w:t xml:space="preserve"> </w:t>
      </w:r>
      <w:r>
        <w:t>uz obrazloženje kako je u poslovnim knjigama stečajnog dužnika ovo potraživanje zatvoreno Sporazumom o podmirenju novčane tražbine i ugovorom o kupoprodaji nekretnina OU-288/2016  od 25. svibnja 2016.god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</w:t>
      </w:r>
      <w:r>
        <w:t>stečajnog upravitelja</w:t>
      </w:r>
      <w:r w:rsidRPr="0095015C">
        <w:t xml:space="preserve"> na temelju članka 266. stavak </w:t>
      </w:r>
      <w:r>
        <w:t>4</w:t>
      </w:r>
      <w:r w:rsidRPr="0095015C">
        <w:t xml:space="preserve">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>
        <w:t>RWE ENERGIJA d.o.o. za opskrbu energijom Zagreb, Capraška ulica 6</w:t>
      </w:r>
      <w:r w:rsidRPr="0095015C">
        <w:t xml:space="preserve"> u iznosu od </w:t>
      </w:r>
      <w:r>
        <w:t xml:space="preserve">5.235,71 </w:t>
      </w:r>
      <w:r w:rsidRPr="0095015C">
        <w:t>kn</w:t>
      </w:r>
      <w:r w:rsidRPr="0095015C">
        <w:rPr>
          <w:noProof/>
        </w:rPr>
        <w:t xml:space="preserve"> s osnove </w:t>
      </w:r>
      <w:r>
        <w:t>ugovora o isporuci električne energije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>
        <w:t>MESSER CROATIA PLIN Poduzeće za proizvodnju i prodaju tehničkih plinova d.o.o. Zaprešić, Industrijska 1</w:t>
      </w:r>
      <w:r w:rsidRPr="0095015C">
        <w:t xml:space="preserve"> u iznosu od </w:t>
      </w:r>
      <w:r>
        <w:t xml:space="preserve">3.984,54 </w:t>
      </w:r>
      <w:r w:rsidRPr="0095015C">
        <w:t>kn</w:t>
      </w:r>
      <w:r w:rsidRPr="0095015C">
        <w:rPr>
          <w:noProof/>
        </w:rPr>
        <w:t xml:space="preserve"> s osnove </w:t>
      </w:r>
      <w:r>
        <w:t>Stpn-132/2014-7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>
        <w:t>Wiener osiguranje Vienna Insurance Group dioničko društvo za osiguranje Zagreb, Slovenska ulica 24</w:t>
      </w:r>
      <w:r w:rsidRPr="0095015C">
        <w:t xml:space="preserve"> </w:t>
      </w:r>
      <w:r>
        <w:t xml:space="preserve"> </w:t>
      </w:r>
      <w:r w:rsidRPr="0095015C">
        <w:t xml:space="preserve">u iznosu od </w:t>
      </w:r>
      <w:r>
        <w:t>31.594,78</w:t>
      </w:r>
      <w:r w:rsidRPr="0095015C">
        <w:t xml:space="preserve"> kn</w:t>
      </w:r>
      <w:r w:rsidRPr="0095015C">
        <w:rPr>
          <w:noProof/>
        </w:rPr>
        <w:t xml:space="preserve"> s osnove </w:t>
      </w:r>
      <w:r>
        <w:t>Ovr 92/14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>
        <w:t>Metalobox društvo s ograničenom odgovornošću za trgovinu i usluge Čakovec, Dr. Ivana Novaka 38</w:t>
      </w:r>
      <w:r w:rsidRPr="0095015C">
        <w:t xml:space="preserve"> u iznosu od </w:t>
      </w:r>
      <w:r>
        <w:t xml:space="preserve">41.711,37 </w:t>
      </w:r>
      <w:r w:rsidRPr="0095015C">
        <w:t>kn</w:t>
      </w:r>
      <w:r w:rsidRPr="0095015C">
        <w:rPr>
          <w:noProof/>
        </w:rPr>
        <w:t xml:space="preserve"> s osnove </w:t>
      </w:r>
      <w:r>
        <w:t>Ugovora o prodaji robe i Stpn 132/14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 w:rsidR="002F3DAF">
        <w:rPr>
          <w:bCs/>
        </w:rPr>
        <w:t>VARGON</w:t>
      </w:r>
      <w:r w:rsidR="002F3DAF">
        <w:t xml:space="preserve"> društvo s ograničenom odgovornošću za preradu plastičnih masa i obradu metala Kukuljanovo, Kukuljanovo 352</w:t>
      </w:r>
      <w:r w:rsidR="002F3DAF" w:rsidRPr="0095015C">
        <w:t xml:space="preserve"> </w:t>
      </w:r>
      <w:r w:rsidRPr="0095015C">
        <w:t xml:space="preserve">u iznosu od </w:t>
      </w:r>
      <w:r w:rsidR="002F3DAF">
        <w:t xml:space="preserve">1.707.807,28 </w:t>
      </w:r>
      <w:r w:rsidRPr="0095015C">
        <w:t>kn</w:t>
      </w:r>
      <w:r w:rsidRPr="0095015C">
        <w:rPr>
          <w:noProof/>
        </w:rPr>
        <w:t xml:space="preserve"> s osnove </w:t>
      </w:r>
      <w:r w:rsidR="002F3DAF">
        <w:t>ugovora o kratkoročnoj pozajmici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 w:rsidR="002F3DAF" w:rsidRPr="0095015C">
        <w:t>Grad Rijeka, Korzo 16, Rijeka, OIB: 54382731928</w:t>
      </w:r>
      <w:r w:rsidR="002F3DAF">
        <w:t xml:space="preserve"> </w:t>
      </w:r>
      <w:r w:rsidRPr="0095015C">
        <w:t xml:space="preserve">u iznosu od </w:t>
      </w:r>
      <w:r w:rsidR="002F3DAF" w:rsidRPr="0095015C">
        <w:t xml:space="preserve">97.042,93 </w:t>
      </w:r>
      <w:r w:rsidRPr="0095015C">
        <w:t>kn</w:t>
      </w:r>
      <w:r w:rsidRPr="0095015C">
        <w:rPr>
          <w:noProof/>
        </w:rPr>
        <w:t xml:space="preserve"> s osnove </w:t>
      </w:r>
      <w:r w:rsidR="002F3DAF">
        <w:t xml:space="preserve">Stpn 132/14, Kom.naknada,porez na tvrtku,ugovor o zakupu zemljišta, rješenja o ovrsi </w:t>
      </w:r>
      <w:r w:rsidRPr="0095015C">
        <w:t xml:space="preserve"> </w:t>
      </w:r>
      <w:r>
        <w:t>uz obrazloženje kako se radi o iznosu za koji je kod sklapanja predstečajne nagodbe nad dužnikom pristao smanjiti svoju tražbinu, te postoji ovršna isprava kojim je njegovo potraživanje utvrđeno u manjem iznosu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vjerovnika na temelju članka 266. stavak 1. Stečajnog zakona uputiti na pokretanje parnice radi utvrđivanja osporene tražbine. </w:t>
      </w:r>
    </w:p>
    <w:p w:rsidRDefault="00B671BA" w:rsidP="00B671BA" w:rsidR="00B671BA">
      <w:pPr>
        <w:jc w:val="both"/>
      </w:pP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Stečajni upravitelj je osporio tražbinu </w:t>
      </w:r>
      <w:r>
        <w:t>drugog</w:t>
      </w:r>
      <w:r w:rsidRPr="0095015C">
        <w:t xml:space="preserve"> višeg isplatnog reda stečajnog vjerovnika </w:t>
      </w:r>
      <w:r w:rsidR="002F3DAF">
        <w:t xml:space="preserve">TECNODOM S.P.A. Via Isonzo 5, Vigodarzere, Italija, OIB 14103157407 </w:t>
      </w:r>
      <w:r w:rsidRPr="0095015C">
        <w:t xml:space="preserve">u iznosu od </w:t>
      </w:r>
      <w:r w:rsidR="002F3DAF">
        <w:t xml:space="preserve">13.289,80 </w:t>
      </w:r>
      <w:r w:rsidRPr="0095015C">
        <w:t>kn</w:t>
      </w:r>
      <w:r w:rsidRPr="0095015C">
        <w:rPr>
          <w:noProof/>
        </w:rPr>
        <w:t xml:space="preserve"> s osnove </w:t>
      </w:r>
      <w:r w:rsidR="002F3DAF">
        <w:t xml:space="preserve">Stpn -132/14 </w:t>
      </w:r>
      <w:r w:rsidRPr="0095015C">
        <w:t xml:space="preserve"> </w:t>
      </w:r>
      <w:r>
        <w:t xml:space="preserve">uz obrazloženje kako </w:t>
      </w:r>
      <w:r w:rsidR="002F3DAF">
        <w:t>je ovaj iznos već plaćen</w:t>
      </w:r>
      <w:r w:rsidRPr="0095015C">
        <w:rPr>
          <w:noProof/>
        </w:rPr>
        <w:t xml:space="preserve">. </w:t>
      </w:r>
    </w:p>
    <w:p w:rsidRDefault="00B671BA" w:rsidP="00B671BA" w:rsidR="00B671BA" w:rsidRPr="0095015C">
      <w:pPr>
        <w:jc w:val="both"/>
      </w:pPr>
      <w:r w:rsidRPr="0095015C">
        <w:tab/>
      </w:r>
      <w:r w:rsidRPr="0095015C">
        <w:tab/>
        <w:t xml:space="preserve">Valjalo je stoga </w:t>
      </w:r>
      <w:r w:rsidR="002F3DAF">
        <w:t>stečajnog upravitelja</w:t>
      </w:r>
      <w:r w:rsidRPr="0095015C">
        <w:t xml:space="preserve"> na temelju članka 266. stavak </w:t>
      </w:r>
      <w:r w:rsidR="002F3DAF">
        <w:t>4</w:t>
      </w:r>
      <w:r w:rsidRPr="0095015C">
        <w:t xml:space="preserve">. Stečajnog zakona uputiti na pokretanje parnice radi utvrđivanja osporene tražbine. </w:t>
      </w:r>
    </w:p>
    <w:p w:rsidRDefault="00B671BA" w:rsidP="00583442" w:rsidR="00B671BA" w:rsidRPr="0095015C">
      <w:pPr>
        <w:jc w:val="both"/>
      </w:pPr>
    </w:p>
    <w:p w:rsidRDefault="009B2BD6" w:rsidP="00F33405" w:rsidR="00F33405" w:rsidRPr="0095015C">
      <w:pPr>
        <w:jc w:val="center"/>
      </w:pPr>
      <w:r w:rsidRPr="0095015C">
        <w:t>Rijeka</w:t>
      </w:r>
      <w:r w:rsidR="00F33405" w:rsidRPr="0095015C">
        <w:t>,</w:t>
      </w:r>
      <w:r w:rsidR="004D5C4D" w:rsidRPr="0095015C">
        <w:t xml:space="preserve"> </w:t>
      </w:r>
      <w:r w:rsidR="002F3DAF">
        <w:t>8. svibnja 2017</w:t>
      </w:r>
      <w:r w:rsidR="00F33405" w:rsidRPr="0095015C">
        <w:t>. godine</w:t>
      </w:r>
    </w:p>
    <w:p w:rsidRDefault="00F33405" w:rsidP="00F33405" w:rsidR="00F33405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      Sudac</w:t>
      </w:r>
    </w:p>
    <w:p w:rsidRDefault="002507D5" w:rsidP="0095015C" w:rsidR="002507D5" w:rsidRPr="0095015C">
      <w:pPr>
        <w:jc w:val="both"/>
      </w:pP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</w:r>
      <w:r w:rsidRPr="0095015C">
        <w:tab/>
        <w:t xml:space="preserve">          Vera Jelenović</w:t>
      </w:r>
    </w:p>
    <w:p w:rsidRDefault="00F33405" w:rsidP="007D6712" w:rsidR="00F33405" w:rsidRPr="0095015C">
      <w:pPr>
        <w:ind w:left="2160"/>
        <w:jc w:val="both"/>
      </w:pPr>
    </w:p>
    <w:p w:rsidRDefault="00F33405" w:rsidP="00F33405" w:rsidR="00F33405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9B2BD6" w:rsidP="00F33405" w:rsidR="009B2BD6" w:rsidRPr="0095015C">
      <w:pPr>
        <w:jc w:val="center"/>
      </w:pPr>
    </w:p>
    <w:p w:rsidRDefault="00F33405" w:rsidP="00F33405" w:rsidR="00F33405" w:rsidRPr="0095015C">
      <w:pPr>
        <w:jc w:val="both"/>
      </w:pPr>
      <w:r w:rsidRPr="0095015C">
        <w:t>UPUTA O PRAVNOM LIJEKU:</w:t>
      </w:r>
    </w:p>
    <w:p w:rsidRDefault="00F33405" w:rsidP="00852B17" w:rsidR="00852B17">
      <w:pPr>
        <w:jc w:val="both"/>
      </w:pPr>
      <w:r w:rsidRPr="0095015C">
        <w:tab/>
        <w:t>Protiv  ovog  rješenja pravo na žalbu ima stečajni upravitelj i svaki vjerovnik u dijelu koji se tiče njegove prijavljene tražbine i tražbine  koju je osporio (</w:t>
      </w:r>
      <w:r w:rsidR="0072227A" w:rsidRPr="0095015C">
        <w:t xml:space="preserve">članak 11. i </w:t>
      </w:r>
      <w:r w:rsidRPr="0095015C">
        <w:t xml:space="preserve">177. stavak 4. i 5. Stečajnog zakona). Rok za žalbu iznosi 8 dana od dana dostave rješenja. </w:t>
      </w:r>
      <w:r w:rsidR="00AE1B00" w:rsidRPr="0095015C">
        <w:t xml:space="preserve">Ovo se rješenje dostavlja objavom na mrežnoj stranici e-Oglasna ploča sudova, a dostava se smatra obavljenom istekom osmoga dana od dana objave pismena na mrežnoj stranici e-Oglasna ploča sudova. </w:t>
      </w:r>
      <w:r w:rsidRPr="0095015C">
        <w:t xml:space="preserve">Žalba se podnosi ovom sudu u tri primjerka, a o žalbi odlučuje Visoki trgovački sud  Republike  Hrvatske. </w:t>
      </w:r>
      <w:r w:rsidR="00852B17" w:rsidRPr="0095015C">
        <w:t>Žalba ne utječe na rok ostavljen strankama da pokrenu parnicu.</w:t>
      </w:r>
    </w:p>
    <w:p w:rsidRDefault="002F3DAF" w:rsidP="00852B17" w:rsidR="002F3DAF" w:rsidRPr="0095015C">
      <w:pPr>
        <w:jc w:val="both"/>
      </w:pPr>
      <w:r>
        <w:tab/>
        <w:t>Ako osoba koja je upućena na parnicu ne pokrene parnicu u roku od osam dana od dana pravomoćnosti rješenja o upućivanju u parnicu, odnosno primitka drugostupanjske odluke, smatrat će se da je odustala od prava na vođenje parnice</w:t>
      </w:r>
      <w:r w:rsidR="00121F52">
        <w:t xml:space="preserve"> (čl. 267. st. 1. Stečajnog zakona)</w:t>
      </w:r>
      <w:r>
        <w:t>.</w:t>
      </w:r>
      <w:r w:rsidR="00121F52">
        <w:t xml:space="preserve"> Ako osporavatelj tražbine za koju postoji ovršna isprava ne pokrene parnicu u roku iz st. 1. čl. 267. Stečajnog zakona, smatrat će se da je osporavanje otklonjeno (čl. 267. st. 2. Stečajnog zakona).</w:t>
      </w:r>
    </w:p>
    <w:p w:rsidRDefault="00F33405" w:rsidP="00F33405" w:rsidR="00F33405" w:rsidRPr="0095015C">
      <w:pPr>
        <w:jc w:val="both"/>
      </w:pPr>
    </w:p>
    <w:p w:rsidRDefault="00F33405" w:rsidP="00F33405" w:rsidR="00F33405" w:rsidRPr="0095015C"/>
    <w:p w:rsidRDefault="0024217C" w:rsidP="002B01B4" w:rsidR="0024217C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583442" w:rsidP="002B01B4" w:rsidR="00583442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507D5" w:rsidP="002B01B4" w:rsidR="002507D5" w:rsidRPr="0095015C">
      <w:pPr>
        <w:jc w:val="both"/>
      </w:pPr>
    </w:p>
    <w:p w:rsidRDefault="002B01B4" w:rsidP="002B01B4" w:rsidR="002B01B4" w:rsidRPr="0095015C">
      <w:pPr>
        <w:jc w:val="both"/>
      </w:pPr>
      <w:r w:rsidRPr="0095015C">
        <w:lastRenderedPageBreak/>
        <w:t>DNA</w:t>
      </w:r>
    </w:p>
    <w:p w:rsidRDefault="002B01B4" w:rsidP="002B01B4" w:rsidR="002B01B4" w:rsidRPr="0095015C">
      <w:pPr>
        <w:jc w:val="both"/>
      </w:pPr>
      <w:r w:rsidRPr="0095015C">
        <w:t>- stečajni upravitelj</w:t>
      </w:r>
    </w:p>
    <w:p w:rsidRDefault="002B01B4" w:rsidP="002B01B4" w:rsidR="002B01B4" w:rsidRPr="0095015C">
      <w:pPr>
        <w:jc w:val="both"/>
      </w:pPr>
      <w:r w:rsidRPr="0095015C">
        <w:t xml:space="preserve">- </w:t>
      </w:r>
      <w:r w:rsidR="002507D5" w:rsidRPr="0095015C">
        <w:t xml:space="preserve">mrežna stranica </w:t>
      </w:r>
      <w:r w:rsidR="00AE1B00" w:rsidRPr="0095015C">
        <w:t>e-O</w:t>
      </w:r>
      <w:r w:rsidRPr="0095015C">
        <w:t>glasna ploča</w:t>
      </w:r>
      <w:r w:rsidR="002507D5" w:rsidRPr="0095015C">
        <w:t xml:space="preserve"> sudova</w:t>
      </w:r>
    </w:p>
    <w:p w:rsidRDefault="002B01B4" w:rsidR="002B01B4" w:rsidRPr="0095015C"/>
    <w:p w:rsidRDefault="004D5C4D" w:rsidR="002B01B4" w:rsidRPr="0095015C">
      <w:r w:rsidRPr="0095015C">
        <w:t xml:space="preserve">Rijeka, </w:t>
      </w:r>
      <w:r w:rsidR="00121F52">
        <w:t>8. svibnja 2017</w:t>
      </w:r>
      <w:r w:rsidRPr="0095015C">
        <w:t>.g.</w:t>
      </w:r>
    </w:p>
    <w:p w:rsidRDefault="004D5C4D" w:rsidR="004D5C4D" w:rsidRPr="0095015C"/>
    <w:p w:rsidRDefault="004D5C4D" w:rsidR="004D5C4D" w:rsidRPr="0095015C">
      <w:pPr>
        <w:jc w:val="both"/>
      </w:pPr>
      <w:r w:rsidRPr="0095015C">
        <w:t xml:space="preserve">                                                                                                      S u d a c</w:t>
      </w:r>
    </w:p>
    <w:p w:rsidRDefault="004D5C4D" w:rsidP="007D6712" w:rsidR="004D5C4D" w:rsidRPr="0095015C">
      <w:pPr>
        <w:jc w:val="both"/>
      </w:pPr>
      <w:r w:rsidRPr="0095015C">
        <w:t xml:space="preserve">                                                                                          </w:t>
      </w:r>
      <w:r w:rsidR="007D6712" w:rsidRPr="0095015C">
        <w:t xml:space="preserve">       </w:t>
      </w:r>
      <w:r w:rsidRPr="0095015C">
        <w:t xml:space="preserve">Vera Jelenović </w:t>
      </w:r>
    </w:p>
    <w:p w:rsidRDefault="002B01B4" w:rsidR="002B01B4" w:rsidRPr="0095015C"/>
    <w:p w:rsidRDefault="002B01B4" w:rsidR="002B01B4" w:rsidRPr="0095015C"/>
    <w:sectPr w:rsidR="002B01B4" w:rsidRPr="0095015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E53" w:rsidR="000F5E53">
      <w:r>
        <w:separator/>
      </w:r>
    </w:p>
  </w:endnote>
  <w:endnote w:id="0" w:type="continuationSeparator">
    <w:p w:rsidRDefault="000F5E53" w:rsidR="000F5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R="0095015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25F9">
      <w:rPr>
        <w:rStyle w:val="Brojstranice"/>
        <w:noProof/>
      </w:rPr>
      <w:t>11</w:t>
    </w:r>
    <w:r>
      <w:rPr>
        <w:rStyle w:val="Brojstranice"/>
      </w:rPr>
      <w:fldChar w:fldCharType="end"/>
    </w:r>
  </w:p>
  <w:p w:rsidRDefault="0095015C" w:rsidR="009501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E53" w:rsidR="000F5E53">
      <w:r>
        <w:separator/>
      </w:r>
    </w:p>
  </w:footnote>
  <w:footnote w:id="0" w:type="continuationSeparator">
    <w:p w:rsidRDefault="000F5E53" w:rsidR="000F5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5C" w:rsidP="008E57E2" w:rsidR="0095015C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>
      <w:rPr>
        <w:bCs/>
      </w:rPr>
      <w:t>607/2016</w:t>
    </w:r>
    <w:r w:rsidR="00B551A4">
      <w:rPr>
        <w:bCs/>
      </w:rPr>
      <w:t>-23</w:t>
    </w:r>
  </w:p>
  <w:p w:rsidRDefault="0095015C" w:rsidP="008E57E2" w:rsidR="0095015C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1FB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32D840DA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5B5176EE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6C875887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71E23AA5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7C213E55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715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088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5B8C"/>
    <w:rsid w:val="0008609A"/>
    <w:rsid w:val="000862CB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5E53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1F52"/>
    <w:rsid w:val="00122FD5"/>
    <w:rsid w:val="00123754"/>
    <w:rsid w:val="00125535"/>
    <w:rsid w:val="00125581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4D31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6FF8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07D5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4445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3DAF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37DA7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3E2F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B14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25F9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E6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37C7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0F6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0AD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3696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4BD8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3EE5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358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89C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015C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1B00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B31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51A4"/>
    <w:rsid w:val="00B56E90"/>
    <w:rsid w:val="00B57248"/>
    <w:rsid w:val="00B60DF6"/>
    <w:rsid w:val="00B618B9"/>
    <w:rsid w:val="00B64704"/>
    <w:rsid w:val="00B671BA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799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37F1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77735"/>
    <w:rsid w:val="00C8479A"/>
    <w:rsid w:val="00C8629E"/>
    <w:rsid w:val="00C863DD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1B5F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06E0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19ED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B7021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true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5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5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5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5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5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D25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25F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customStyle="1" w:styleId="st1" w:type="character">
    <w:name w:val="st1"/>
    <w:rsid w:val="00085B8C"/>
  </w:style>
  <w:style w:styleId="Odlomakpopisa" w:type="paragraph">
    <w:name w:val="List Paragraph"/>
    <w:basedOn w:val="Normal"/>
    <w:uiPriority w:val="34"/>
    <w:qFormat/>
    <w:rsid w:val="00B30B3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25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5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5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5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5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D25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25F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FREE - TECHNICS d.o.o.</izvorni_sadrzaj>
    <derivirana_varijabla naziv="DomainObject.Predmet.ProtustrankaFormated_1">  FREE - TECHNICS d.o.o.</derivirana_varijabla>
  </DomainObject.Predmet.ProtustrankaFormated>
  <DomainObject.Predmet.ProtustrankaFormatedOIB>
    <izvorni_sadrzaj>  FREE - TECHNICS d.o.o., OIB 09086658920</izvorni_sadrzaj>
    <derivirana_varijabla naziv="DomainObject.Predmet.ProtustrankaFormatedOIB_1">  FREE - TECHNICS d.o.o., OIB 09086658920</derivirana_varijabla>
  </DomainObject.Predmet.ProtustrankaFormatedOIB>
  <DomainObject.Predmet.ProtustrankaFormatedWithAdress>
    <izvorni_sadrzaj> FREE - TECHNICS d.o.o., Lužine 1, 51000 Rijeka</izvorni_sadrzaj>
    <derivirana_varijabla naziv="DomainObject.Predmet.ProtustrankaFormatedWithAdress_1"> FREE - TECHNICS d.o.o., Lužine 1, 51000 Rijeka</derivirana_varijabla>
  </DomainObject.Predmet.ProtustrankaFormatedWithAdress>
  <DomainObject.Predmet.ProtustrankaFormatedWithAdressOIB>
    <izvorni_sadrzaj> FREE - TECHNICS d.o.o., OIB 09086658920, Lužine 1, 51000 Rijeka</izvorni_sadrzaj>
    <derivirana_varijabla naziv="DomainObject.Predmet.ProtustrankaFormatedWithAdressOIB_1"> FREE - TECHNICS d.o.o., OIB 09086658920, Lužine 1, 51000 Rijeka</derivirana_varijabla>
  </DomainObject.Predmet.ProtustrankaFormatedWithAdressOIB>
  <DomainObject.Predmet.ProtustrankaWithAdress>
    <izvorni_sadrzaj>FREE - TECHNICS d.o.o. Lužine 1, 51000 Rijeka</izvorni_sadrzaj>
    <derivirana_varijabla naziv="DomainObject.Predmet.ProtustrankaWithAdress_1">FREE - TECHNICS d.o.o. Lužine 1, 51000 Rijeka</derivirana_varijabla>
  </DomainObject.Predmet.ProtustrankaWithAdress>
  <DomainObject.Predmet.ProtustrankaWithAdressOIB>
    <izvorni_sadrzaj>FREE - TECHNICS d.o.o., OIB 09086658920, Lužine 1, 51000 Rijeka</izvorni_sadrzaj>
    <derivirana_varijabla naziv="DomainObject.Predmet.ProtustrankaWithAdressOIB_1">FREE - TECHNICS d.o.o., OIB 09086658920, Lužine 1, 51000 Rijeka</derivirana_varijabla>
  </DomainObject.Predmet.ProtustrankaWithAdressOIB>
  <DomainObject.Predmet.ProtustrankaNazivFormated>
    <izvorni_sadrzaj>FREE - TECHNICS d.o.o.</izvorni_sadrzaj>
    <derivirana_varijabla naziv="DomainObject.Predmet.ProtustrankaNazivFormated_1">FREE - TECHNICS d.o.o.</derivirana_varijabla>
  </DomainObject.Predmet.ProtustrankaNazivFormated>
  <DomainObject.Predmet.ProtustrankaNazivFormatedOIB>
    <izvorni_sadrzaj>FREE - TECHNICS d.o.o., OIB 09086658920</izvorni_sadrzaj>
    <derivirana_varijabla naziv="DomainObject.Predmet.ProtustrankaNazivFormatedOIB_1">FREE - TECHNICS d.o.o., OIB 09086658920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BALDO KRALJEVIĆ; FINA  Rijeka</izvorni_sadrzaj>
    <derivirana_varijabla naziv="DomainObject.Predmet.StrankaFormated_1">  BALDO KRALJEVIĆ; FINA  Rijeka</derivirana_varijabla>
  </DomainObject.Predmet.StrankaFormated>
  <DomainObject.Predmet.StrankaFormatedOIB>
    <izvorni_sadrzaj>  BALDO KRALJEVIĆ, OIB 18346700453; FINA  Rijeka, OIB 85821130368</izvorni_sadrzaj>
    <derivirana_varijabla naziv="DomainObject.Predmet.StrankaFormatedOIB_1">  BALDO KRALJEVIĆ, OIB 18346700453; FINA  Rijeka, OIB 85821130368</derivirana_varijabla>
  </DomainObject.Predmet.StrankaFormatedOIB>
  <DomainObject.Predmet.StrankaFormatedWithAdress>
    <izvorni_sadrzaj> BALDO KRALJEVIĆ, Ivana Matrljana 31b, 51000 Rijeka; FINA  Rijeka, Frana Kurelca 8, 51000 Rijeka</izvorni_sadrzaj>
    <derivirana_varijabla naziv="DomainObject.Predmet.StrankaFormatedWithAdress_1"> BALDO KRALJEVIĆ, Ivana Matrljana 31b, 51000 Rijeka; FINA  Rijeka, Frana Kurelca 8, 51000 Rijeka</derivirana_varijabla>
  </DomainObject.Predmet.StrankaFormatedWithAdress>
  <DomainObject.Predmet.StrankaFormatedWithAdressOIB>
    <izvorni_sadrzaj> BALDO KRALJEVIĆ, OIB 18346700453, Ivana Matrljana 31b, 51000 Rijeka; FINA  Rijeka, OIB 85821130368, Frana Kurelca 8, 51000 Rijeka</izvorni_sadrzaj>
    <derivirana_varijabla naziv="DomainObject.Predmet.StrankaFormatedWithAdressOIB_1"> BALDO KRALJEVIĆ, OIB 18346700453, Ivana Matrljana 31b, 51000 Rijeka; FINA  Rijeka, OIB 85821130368, Frana Kurelca 8, 51000 Rijeka</derivirana_varijabla>
  </DomainObject.Predmet.StrankaFormatedWithAdressOIB>
  <DomainObject.Predmet.StrankaWithAdress>
    <izvorni_sadrzaj>BALDO KRALJEVIĆ Ivana Matrljana 31b,51000 Rijeka,FINA  Rijeka Frana Kurelca 8,51000 Rijeka</izvorni_sadrzaj>
    <derivirana_varijabla naziv="DomainObject.Predmet.StrankaWithAdress_1">BALDO KRALJEVIĆ Ivana Matrljana 31b,51000 Rijeka,FINA  Rijeka Frana Kurelca 8,51000 Rijeka</derivirana_varijabla>
  </DomainObject.Predmet.StrankaWithAdress>
  <DomainObject.Predmet.StrankaWithAdressOIB>
    <izvorni_sadrzaj>BALDO KRALJEVIĆ, OIB 18346700453, Ivana Matrljana 31b,51000 Rijeka,FINA  Rijeka, OIB 85821130368, Frana Kurelca 8,51000 Rijeka</izvorni_sadrzaj>
    <derivirana_varijabla naziv="DomainObject.Predmet.StrankaWithAdressOIB_1">BALDO KRALJEVIĆ, OIB 18346700453, Ivana Matrljana 31b,51000 Rijeka,FINA  Rijeka, OIB 85821130368, Frana Kurelca 8,51000 Rijeka</derivirana_varijabla>
  </DomainObject.Predmet.StrankaWithAdressOIB>
  <DomainObject.Predmet.StrankaNazivFormated>
    <izvorni_sadrzaj>BALDO KRALJEVIĆ,FINA  Rijeka</izvorni_sadrzaj>
    <derivirana_varijabla naziv="DomainObject.Predmet.StrankaNazivFormated_1">BALDO KRALJEVIĆ,FINA  Rijeka</derivirana_varijabla>
  </DomainObject.Predmet.StrankaNazivFormated>
  <DomainObject.Predmet.StrankaNazivFormatedOIB>
    <izvorni_sadrzaj>BALDO KRALJEVIĆ, OIB 18346700453,FINA  Rijeka, OIB 85821130368</izvorni_sadrzaj>
    <derivirana_varijabla naziv="DomainObject.Predmet.StrankaNazivFormatedOIB_1">BALDO KRALJEVIĆ, OIB 18346700453,FINA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BALDO KRALJEVIĆ</item>
      <item>FINA  Rijeka</item>
    </izvorni_sadrzaj>
    <derivirana_varijabla naziv="DomainObject.Predmet.StrankaListFormated_1">
      <item>BALDO KRALJEVIĆ</item>
      <item>FINA  Rijeka</item>
    </derivirana_varijabla>
  </DomainObject.Predmet.StrankaListFormated>
  <DomainObject.Predmet.StrankaListFormatedOIB>
    <izvorni_sadrzaj>
      <item>BALDO KRALJEVIĆ, OIB 18346700453</item>
      <item>FINA  Rijeka, OIB 85821130368</item>
    </izvorni_sadrzaj>
    <derivirana_varijabla naziv="DomainObject.Predmet.StrankaListFormatedOIB_1">
      <item>BALDO KRALJEVIĆ, OIB 18346700453</item>
      <item>FINA  Rijeka, OIB 85821130368</item>
    </derivirana_varijabla>
  </DomainObject.Predmet.StrankaListFormatedOIB>
  <DomainObject.Predmet.StrankaListFormatedWithAdress>
    <izvorni_sadrzaj>
      <item>BALDO KRALJEVIĆ, Ivana Matrljana 31b, 51000 Rijeka</item>
      <item>FINA  Rijeka, Frana Kurelca 8, 51000 Rijeka</item>
    </izvorni_sadrzaj>
    <derivirana_varijabla naziv="DomainObject.Predmet.StrankaListFormatedWithAdress_1">
      <item>BALDO KRALJEVIĆ, Ivana Matrljana 31b, 51000 Rijeka</item>
      <item>FINA  Rijeka, Frana Kurelca 8, 51000 Rijeka</item>
    </derivirana_varijabla>
  </DomainObject.Predmet.StrankaListFormatedWithAdress>
  <DomainObject.Predmet.StrankaListFormatedWithAdressOIB>
    <izvorni_sadrzaj>
      <item>BALDO KRALJEVIĆ, OIB 18346700453, Ivana Matrljana 31b, 51000 Rijeka</item>
      <item>FINA  Rijeka, OIB 85821130368, Frana Kurelca 8, 51000 Rijeka</item>
    </izvorni_sadrzaj>
    <derivirana_varijabla naziv="DomainObject.Predmet.StrankaListFormatedWithAdressOIB_1">
      <item>BALDO KRALJEVIĆ, OIB 18346700453, Ivana Matrljana 31b, 51000 Rijeka</item>
      <item>FINA  Rijeka, OIB 85821130368, Frana Kurelca 8, 51000 Rijeka</item>
    </derivirana_varijabla>
  </DomainObject.Predmet.StrankaListFormatedWithAdressOIB>
  <DomainObject.Predmet.StrankaListNazivFormated>
    <izvorni_sadrzaj>
      <item>BALDO KRALJEVIĆ</item>
      <item>FINA  Rijeka</item>
    </izvorni_sadrzaj>
    <derivirana_varijabla naziv="DomainObject.Predmet.StrankaListNazivFormated_1">
      <item>BALDO KRALJEVIĆ</item>
      <item>FINA  Rijeka</item>
    </derivirana_varijabla>
  </DomainObject.Predmet.StrankaListNazivFormated>
  <DomainObject.Predmet.StrankaListNazivFormatedOIB>
    <izvorni_sadrzaj>
      <item>BALDO KRALJEVIĆ, OIB 18346700453</item>
      <item>FINA  Rijeka, OIB 85821130368</item>
    </izvorni_sadrzaj>
    <derivirana_varijabla naziv="DomainObject.Predmet.StrankaListNazivFormatedOIB_1">
      <item>BALDO KRALJEVIĆ, OIB 18346700453</item>
      <item>FINA  Rijeka, OIB 85821130368</item>
    </derivirana_varijabla>
  </DomainObject.Predmet.StrankaListNazivFormatedOIB>
  <DomainObject.Predmet.ProtuStrankaListFormated>
    <izvorni_sadrzaj>
      <item>FREE - TECHNICS d.o.o.</item>
    </izvorni_sadrzaj>
    <derivirana_varijabla naziv="DomainObject.Predmet.ProtuStrankaListFormated_1">
      <item>FREE - TECHNICS d.o.o.</item>
    </derivirana_varijabla>
  </DomainObject.Predmet.ProtuStrankaListFormated>
  <DomainObject.Predmet.ProtuStrankaListFormatedOIB>
    <izvorni_sadrzaj>
      <item>FREE - TECHNICS d.o.o., OIB 09086658920</item>
    </izvorni_sadrzaj>
    <derivirana_varijabla naziv="DomainObject.Predmet.ProtuStrankaListFormatedOIB_1">
      <item>FREE - TECHNICS d.o.o., OIB 09086658920</item>
    </derivirana_varijabla>
  </DomainObject.Predmet.ProtuStrankaListFormatedOIB>
  <DomainObject.Predmet.ProtuStrankaListFormatedWithAdress>
    <izvorni_sadrzaj>
      <item>FREE - TECHNICS d.o.o., Lužine 1, 51000 Rijeka</item>
    </izvorni_sadrzaj>
    <derivirana_varijabla naziv="DomainObject.Predmet.ProtuStrankaListFormatedWithAdress_1">
      <item>FREE - TECHNICS d.o.o., Lužine 1, 51000 Rijeka</item>
    </derivirana_varijabla>
  </DomainObject.Predmet.ProtuStrankaListFormatedWithAdress>
  <DomainObject.Predmet.ProtuStrankaListFormatedWithAdressOIB>
    <izvorni_sadrzaj>
      <item>FREE - TECHNICS d.o.o., OIB 09086658920, Lužine 1, 51000 Rijeka</item>
    </izvorni_sadrzaj>
    <derivirana_varijabla naziv="DomainObject.Predmet.ProtuStrankaListFormatedWithAdressOIB_1">
      <item>FREE - TECHNICS d.o.o., OIB 09086658920, Lužine 1, 51000 Rijeka</item>
    </derivirana_varijabla>
  </DomainObject.Predmet.ProtuStrankaListFormatedWithAdressOIB>
  <DomainObject.Predmet.ProtuStrankaListNazivFormated>
    <izvorni_sadrzaj>
      <item>FREE - TECHNICS d.o.o.</item>
    </izvorni_sadrzaj>
    <derivirana_varijabla naziv="DomainObject.Predmet.ProtuStrankaListNazivFormated_1">
      <item>FREE - TECHNICS d.o.o.</item>
    </derivirana_varijabla>
  </DomainObject.Predmet.ProtuStrankaListNazivFormated>
  <DomainObject.Predmet.ProtuStrankaListNazivFormatedOIB>
    <izvorni_sadrzaj>
      <item>FREE - TECHNICS d.o.o., OIB 09086658920</item>
    </izvorni_sadrzaj>
    <derivirana_varijabla naziv="DomainObject.Predmet.ProtuStrankaListNazivFormatedOIB_1">
      <item>FREE - TECHNICS d.o.o., OIB 09086658920</item>
    </derivirana_varijabla>
  </DomainObject.Predmet.ProtuStrankaListNazivFormatedOIB>
  <DomainObject.Predmet.OstaliListFormated>
    <izvorni_sadrzaj>
      <item>ERSTE&amp;STEIERMÄRKISCHE BANKA dioničko društvo</item>
      <item>Sberbank d.d.</item>
    </izvorni_sadrzaj>
    <derivirana_varijabla naziv="DomainObject.Predmet.OstaliListFormated_1">
      <item>ERSTE&amp;STEIERMÄRKISCHE BANKA dioničko društvo</item>
      <item>Sberbank d.d.</item>
    </derivirana_varijabla>
  </DomainObject.Predmet.OstaliListFormated>
  <DomainObject.Predmet.OstaliListFormatedOIB>
    <izvorni_sadrzaj>
      <item>ERSTE&amp;STEIERMÄRKISCHE BANKA dioničko društvo, OIB 23057039320</item>
      <item>Sberbank d.d., OIB 78427478595</item>
    </izvorni_sadrzaj>
    <derivirana_varijabla naziv="DomainObject.Predmet.OstaliListFormatedOIB_1">
      <item>ERSTE&amp;STEIERMÄRKISCHE BANKA dioničko društvo, OIB 23057039320</item>
      <item>Sberbank d.d., OIB 78427478595</item>
    </derivirana_varijabla>
  </DomainObject.Predmet.OstaliListFormatedOIB>
  <DomainObject.Predmet.OstaliListFormatedWithAdress>
    <izvorni_sadrzaj>
      <item>ERSTE&amp;STEIERMÄRKISCHE BANKA dioničko društvo, Jadranski Trg 3/a, 51000 Rijeka</item>
      <item>Sberbank d.d., Varšavska 9, 10000 Zagreb</item>
    </izvorni_sadrzaj>
    <derivirana_varijabla naziv="DomainObject.Predmet.OstaliListFormatedWithAdress_1">
      <item>ERSTE&amp;STEIERMÄRKISCHE BANKA dioničko društvo, Jadranski Trg 3/a, 51000 Rijeka</item>
      <item>Sberbank d.d., Varšavska 9,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Sberbank d.d., OIB 78427478595, Varšavska 9, 10000 Zagreb</item>
    </izvorni_sadrzaj>
    <derivirana_varijabla naziv="DomainObject.Predmet.OstaliListFormatedWithAdressOIB_1">
      <item>ERSTE&amp;STEIERMÄRKISCHE BANKA dioničko društvo, OIB 23057039320, Jadranski Trg 3/a, 51000 Rijeka</item>
      <item>Sberbank d.d., OIB 78427478595, Varšavska 9, 10000 Zagreb</item>
    </derivirana_varijabla>
  </DomainObject.Predmet.OstaliListFormatedWithAdressOIB>
  <DomainObject.Predmet.OstaliListNazivFormated>
    <izvorni_sadrzaj>
      <item>ERSTE&amp;STEIERMÄRKISCHE BANKA dioničko društvo</item>
      <item>Sberbank d.d.</item>
    </izvorni_sadrzaj>
    <derivirana_varijabla naziv="DomainObject.Predmet.OstaliListNazivFormated_1">
      <item>ERSTE&amp;STEIERMÄRKISCHE BANKA dioničko društvo</item>
      <item>Sberbank d.d.</item>
    </derivirana_varijabla>
  </DomainObject.Predmet.OstaliListNazivFormated>
  <DomainObject.Predmet.OstaliListNazivFormatedOIB>
    <izvorni_sadrzaj>
      <item>ERSTE&amp;STEIERMÄRKISCHE BANKA dioničko društvo, OIB 23057039320</item>
      <item>Sberbank d.d., OIB 78427478595</item>
    </izvorni_sadrzaj>
    <derivirana_varijabla naziv="DomainObject.Predmet.OstaliListNazivFormatedOIB_1">
      <item>ERSTE&amp;STEIERMÄRKISCHE BANKA dioničko društvo, OIB 23057039320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BALDO KRALJEVIĆ i dr.</izvorni_sadrzaj>
    <derivirana_varijabla naziv="DomainObject.Predmet.StrankaIDrugi_1">BALDO KRALJEVIĆ i dr.</derivirana_varijabla>
  </DomainObject.Predmet.StrankaIDrugi>
  <DomainObject.Predmet.ProtustrankaIDrugi>
    <izvorni_sadrzaj>FREE - TECHNICS d.o.o.</izvorni_sadrzaj>
    <derivirana_varijabla naziv="DomainObject.Predmet.ProtustrankaIDrugi_1">FREE - TECHNICS d.o.o.</derivirana_varijabla>
  </DomainObject.Predmet.ProtustrankaIDrugi>
  <DomainObject.Predmet.StrankaIDrugiAdressOIB>
    <izvorni_sadrzaj>BALDO KRALJEVIĆ, OIB 18346700453, Ivana Matrljana 31b, 51000 Rijeka i dr.</izvorni_sadrzaj>
    <derivirana_varijabla naziv="DomainObject.Predmet.StrankaIDrugiAdressOIB_1">BALDO KRALJEVIĆ, OIB 18346700453, Ivana Matrljana 31b, 51000 Rijeka i dr.</derivirana_varijabla>
  </DomainObject.Predmet.StrankaIDrugiAdressOIB>
  <DomainObject.Predmet.ProtustrankaIDrugiAdressOIB>
    <izvorni_sadrzaj>FREE - TECHNICS d.o.o., OIB 09086658920, Lužine 1, 51000 Rijeka</izvorni_sadrzaj>
    <derivirana_varijabla naziv="DomainObject.Predmet.ProtustrankaIDrugiAdressOIB_1">FREE - TECHNICS d.o.o., OIB 09086658920, Lužine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BALDO KRALJEVIĆ</item>
      <item>FREE - TECHNICS d.o.o.</item>
      <item>FINA  Rijeka</item>
      <item>ERSTE&amp;STEIERMÄRKISCHE BANKA dioničko društvo</item>
      <item>Sberbank d.d.</item>
    </izvorni_sadrzaj>
    <derivirana_varijabla naziv="DomainObject.Predmet.SudioniciListNaziv_1">
      <item>BALDO KRALJEVIĆ</item>
      <item>FREE - TECHNICS d.o.o.</item>
      <item>FINA  Rijeka</item>
      <item>ERSTE&amp;STEIERMÄRKISCHE BANKA dioničko društvo</item>
      <item>Sberbank d.d.</item>
    </derivirana_varijabla>
  </DomainObject.Predmet.SudioniciListNaziv>
  <DomainObject.Predmet.SudioniciListAdressOIB>
    <izvorni_sadrzaj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izvorni_sadrzaj>
    <derivirana_varijabla naziv="DomainObject.Predmet.SudioniciListAdressOIB_1">
      <item>BALDO KRALJEVIĆ, OIB 18346700453, Ivana Matrljana 31b,51000 Rijeka</item>
      <item>FREE - TECHNICS d.o.o., OIB 09086658920, Lužine 1,51000 Rijeka</item>
      <item>FINA  Rijeka, OIB 85821130368, Frana Kurelca 8,51000 Rijeka</item>
      <item>ERSTE&amp;STEIERMÄRKISCHE BANKA dioničko društvo, OIB 23057039320, Jadranski Trg 3/a,51000 Rijeka</item>
      <item>Sberbank d.d., OIB 78427478595,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18346700453</item>
      <item>, OIB 09086658920</item>
      <item>, OIB 85821130368</item>
      <item>, OIB 23057039320</item>
      <item>, OIB 78427478595</item>
    </izvorni_sadrzaj>
    <derivirana_varijabla naziv="DomainObject.Predmet.SudioniciListNazivOIB_1">
      <item>, OIB 18346700453</item>
      <item>, OIB 09086658920</item>
      <item>, OIB 85821130368</item>
      <item>, OIB 23057039320</item>
      <item>, OIB 78427478595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11</properties:Pages>
  <properties:Words>4318</properties:Words>
  <properties:Characters>25544</properties:Characters>
  <properties:Lines>505</properties:Lines>
  <properties:Paragraphs>222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34161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2017-05-08T06:31:00Z</dcterms:created>
  <dc:creator>korlevicd</dc:creator>
  <cp:lastModifiedBy>Danijela Fumić</cp:lastModifiedBy>
  <cp:lastPrinted>2017-05-08T06:31:00Z</cp:lastPrinted>
  <dcterms:modified xmlns:xsi="http://www.w3.org/2001/XMLSchema-instance" xsi:type="dcterms:W3CDTF">2017-05-08T06:31:00Z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