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270a" w14:paraId="944270a" w:rsidRDefault="00D30F23" w:rsidP="00D30F23" w:rsidR="00D30F23" w:rsidRPr="00D30F23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D30F23" w:rsidP="00D30F23" w:rsidR="00D30F23" w:rsidRPr="00D30F23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30F23">
        <w:rPr>
          <w:rFonts w:cs="Times New Roman" w:hAnsi="Times New Roman" w:ascii="Times New Roman"/>
          <w:sz w:val="24"/>
          <w:szCs w:val="24"/>
        </w:rPr>
        <w:t xml:space="preserve"> </w:t>
      </w:r>
      <w:r w:rsidRPr="00D30F2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1628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0F23">
        <w:rPr>
          <w:rFonts w:cs="Times New Roman" w:hAnsi="Times New Roman" w:ascii="Times New Roman"/>
          <w:sz w:val="24"/>
          <w:szCs w:val="24"/>
        </w:rPr>
        <w:t xml:space="preserve">     </w:t>
      </w:r>
    </w:p>
    <w:p w:rsidRDefault="00D30F23" w:rsidP="00D30F23" w:rsidR="00D30F23" w:rsidRPr="00D30F23">
      <w:pPr>
        <w:rPr>
          <w:rFonts w:cs="Times New Roman" w:hAnsi="Times New Roman" w:ascii="Times New Roman"/>
          <w:sz w:val="24"/>
          <w:szCs w:val="24"/>
        </w:rPr>
      </w:pPr>
      <w:r w:rsidRPr="00D30F23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D30F23" w:rsidP="00D30F23" w:rsidR="00D30F23" w:rsidRPr="00D30F23">
      <w:pPr>
        <w:rPr>
          <w:rFonts w:cs="Times New Roman" w:hAnsi="Times New Roman" w:ascii="Times New Roman"/>
          <w:sz w:val="24"/>
          <w:szCs w:val="24"/>
        </w:rPr>
      </w:pPr>
      <w:r w:rsidRPr="00D30F23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D30F23" w:rsidP="00D30F23" w:rsidR="00D30F23" w:rsidRPr="00D30F23">
      <w:pPr>
        <w:rPr>
          <w:rFonts w:cs="Times New Roman" w:hAnsi="Times New Roman" w:ascii="Times New Roman"/>
          <w:sz w:val="24"/>
          <w:szCs w:val="24"/>
        </w:rPr>
      </w:pPr>
      <w:r w:rsidRPr="00D30F23">
        <w:rPr>
          <w:rFonts w:cs="Times New Roman" w:hAnsi="Times New Roman" w:ascii="Times New Roman"/>
          <w:sz w:val="24"/>
          <w:szCs w:val="24"/>
        </w:rPr>
        <w:t>STALNA SLUŽBA U SLAVONSKOM BRODU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D30F23">
        <w:rPr>
          <w:rFonts w:cs="Times New Roman" w:hAnsi="Times New Roman" w:ascii="Times New Roman"/>
          <w:sz w:val="24"/>
          <w:szCs w:val="24"/>
        </w:rPr>
        <w:t>3/St-102/2012-88</w:t>
      </w:r>
    </w:p>
    <w:p w:rsidRDefault="00D30F23" w:rsidP="00D30F23" w:rsidR="00D30F23" w:rsidRPr="00D30F23">
      <w:pPr>
        <w:rPr>
          <w:rFonts w:cs="Times New Roman" w:hAnsi="Times New Roman" w:ascii="Times New Roman"/>
          <w:sz w:val="24"/>
          <w:szCs w:val="24"/>
        </w:rPr>
      </w:pPr>
      <w:r w:rsidRPr="00D30F23">
        <w:rPr>
          <w:rFonts w:cs="Times New Roman" w:hAnsi="Times New Roman" w:ascii="Times New Roman"/>
          <w:sz w:val="24"/>
          <w:szCs w:val="24"/>
        </w:rPr>
        <w:t>Trg pobjede 13</w:t>
      </w:r>
    </w:p>
    <w:p w:rsidRDefault="00D30F23" w:rsidP="00D30F23" w:rsidR="00D30F23" w:rsidRPr="00D30F23">
      <w:pPr>
        <w:rPr>
          <w:rFonts w:cs="Times New Roman" w:hAnsi="Times New Roman" w:ascii="Times New Roman"/>
          <w:sz w:val="24"/>
          <w:szCs w:val="24"/>
        </w:rPr>
      </w:pPr>
      <w:r w:rsidRPr="00D30F23">
        <w:rPr>
          <w:rFonts w:cs="Times New Roman" w:hAnsi="Times New Roman" w:ascii="Times New Roman"/>
          <w:sz w:val="24"/>
          <w:szCs w:val="24"/>
        </w:rPr>
        <w:t xml:space="preserve">35 000 Slavonski Brod </w:t>
      </w:r>
    </w:p>
    <w:p w:rsidRDefault="00D30F23" w:rsidP="00D30F23" w:rsidR="00D30F23" w:rsidRPr="00D30F23">
      <w:pPr>
        <w:rPr>
          <w:rFonts w:cs="Times New Roman" w:hAnsi="Times New Roman" w:ascii="Times New Roman"/>
          <w:sz w:val="24"/>
          <w:szCs w:val="24"/>
        </w:rPr>
      </w:pPr>
    </w:p>
    <w:p w:rsidRDefault="00D30F23" w:rsidP="00D30F23" w:rsidR="00D30F23" w:rsidRPr="00D30F23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30F23">
        <w:rPr>
          <w:rFonts w:cs="Times New Roman" w:hAnsi="Times New Roman" w:ascii="Times New Roman"/>
          <w:b/>
          <w:sz w:val="24"/>
          <w:szCs w:val="24"/>
        </w:rPr>
        <w:t>R E P U B L I K A    H R V A T S K A</w:t>
      </w:r>
    </w:p>
    <w:p w:rsidRDefault="00D30F23" w:rsidP="00D30F23" w:rsidR="00D30F23" w:rsidRPr="00D30F23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30F23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D30F23" w:rsidP="00D30F23" w:rsidR="00D30F23" w:rsidRPr="00D30F2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30F23" w:rsidP="00D30F23" w:rsidR="00D30F2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30F23">
        <w:rPr>
          <w:rFonts w:cs="Times New Roman" w:hAnsi="Times New Roman" w:ascii="Times New Roman"/>
          <w:sz w:val="24"/>
          <w:szCs w:val="24"/>
        </w:rPr>
        <w:t>TRGOVAČKI SUD U OSIJEKU, STALNA SLUŽBA U SLAVONSKOM BRODU, po stečajnoj sutkinji Danijeli Martini Maoduš, u postupku stečaja nad</w:t>
      </w:r>
      <w:r>
        <w:rPr>
          <w:rFonts w:cs="Times New Roman" w:hAnsi="Times New Roman" w:ascii="Times New Roman"/>
          <w:sz w:val="24"/>
          <w:szCs w:val="24"/>
        </w:rPr>
        <w:t xml:space="preserve"> stečajnom masom MDO d.o.o., Malino, OIB: 91941080113</w:t>
      </w:r>
      <w:r w:rsidRPr="00D30F23">
        <w:rPr>
          <w:rFonts w:cs="Times New Roman" w:hAnsi="Times New Roman" w:ascii="Times New Roman"/>
          <w:sz w:val="24"/>
          <w:szCs w:val="24"/>
        </w:rPr>
        <w:t xml:space="preserve"> 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30F23">
        <w:rPr>
          <w:rFonts w:cs="Times New Roman" w:hAnsi="Times New Roman" w:ascii="Times New Roman"/>
          <w:sz w:val="24"/>
          <w:szCs w:val="24"/>
        </w:rPr>
        <w:t xml:space="preserve">zastupano po upravitelju  </w:t>
      </w:r>
      <w:r>
        <w:rPr>
          <w:rFonts w:cs="Times New Roman" w:hAnsi="Times New Roman" w:ascii="Times New Roman"/>
          <w:sz w:val="24"/>
          <w:szCs w:val="24"/>
        </w:rPr>
        <w:t xml:space="preserve">stečajne mase Zdenku </w:t>
      </w:r>
      <w:proofErr w:type="spellStart"/>
      <w:r>
        <w:rPr>
          <w:rFonts w:cs="Times New Roman" w:hAnsi="Times New Roman" w:ascii="Times New Roman"/>
          <w:sz w:val="24"/>
          <w:szCs w:val="24"/>
        </w:rPr>
        <w:t>Bešliću</w:t>
      </w:r>
      <w:proofErr w:type="spellEnd"/>
      <w:r w:rsidRPr="00D30F23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6. lipnja</w:t>
      </w:r>
      <w:r w:rsidRPr="00D30F23">
        <w:rPr>
          <w:rFonts w:cs="Times New Roman" w:hAnsi="Times New Roman" w:ascii="Times New Roman"/>
          <w:sz w:val="24"/>
          <w:szCs w:val="24"/>
        </w:rPr>
        <w:t xml:space="preserve"> 2016.,</w:t>
      </w:r>
    </w:p>
    <w:p w:rsidRDefault="00D30F23" w:rsidP="00D30F23" w:rsidR="00D30F23" w:rsidRPr="00D30F2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30F23" w:rsidP="00D30F23" w:rsidR="00D30F23" w:rsidRPr="00D30F23">
      <w:pPr>
        <w:rPr>
          <w:rFonts w:cs="Times New Roman" w:hAnsi="Times New Roman" w:ascii="Times New Roman"/>
          <w:sz w:val="24"/>
          <w:szCs w:val="24"/>
        </w:rPr>
      </w:pPr>
      <w:r w:rsidRPr="00D30F2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r i j e š i o  j e </w:t>
      </w:r>
    </w:p>
    <w:p w:rsidRDefault="00D30F23" w:rsidP="00D30F23" w:rsidR="00D30F23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D30F23">
        <w:rPr>
          <w:rFonts w:cs="Times New Roman" w:hAnsi="Times New Roman" w:ascii="Times New Roman"/>
          <w:sz w:val="24"/>
          <w:szCs w:val="24"/>
        </w:rPr>
        <w:t xml:space="preserve">Određuje se  upis u sudski registar stečajne mase iza brisanog društva </w:t>
      </w:r>
      <w:r>
        <w:rPr>
          <w:rFonts w:cs="Times New Roman" w:hAnsi="Times New Roman" w:ascii="Times New Roman"/>
          <w:sz w:val="24"/>
          <w:szCs w:val="24"/>
        </w:rPr>
        <w:t>MDO d.o.o., Malino, OIB: 91941080113</w:t>
      </w:r>
      <w:r w:rsidRPr="00D30F23">
        <w:rPr>
          <w:rFonts w:cs="Times New Roman" w:hAnsi="Times New Roman" w:ascii="Times New Roman"/>
          <w:sz w:val="24"/>
          <w:szCs w:val="24"/>
        </w:rPr>
        <w:t>.</w:t>
      </w:r>
    </w:p>
    <w:p w:rsidRDefault="00D30F23" w:rsidP="00D30F23" w:rsidR="00D30F23" w:rsidRPr="00D30F23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</w:p>
    <w:p w:rsidRDefault="00D30F23" w:rsidP="00D30F23" w:rsidR="00D30F23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D30F23">
        <w:rPr>
          <w:rFonts w:cs="Times New Roman" w:hAnsi="Times New Roman" w:ascii="Times New Roman"/>
          <w:sz w:val="24"/>
          <w:szCs w:val="24"/>
        </w:rPr>
        <w:t xml:space="preserve">U sudski registar pored stečajne mase određuje se i upis ranijeg stečajnog upravitelja, sada kao upravitelja stečajne mase: Zdenko </w:t>
      </w:r>
      <w:proofErr w:type="spellStart"/>
      <w:r w:rsidRPr="00D30F23">
        <w:rPr>
          <w:rFonts w:cs="Times New Roman" w:hAnsi="Times New Roman" w:ascii="Times New Roman"/>
          <w:sz w:val="24"/>
          <w:szCs w:val="24"/>
        </w:rPr>
        <w:t>Bešlić</w:t>
      </w:r>
      <w:proofErr w:type="spellEnd"/>
      <w:r w:rsidRPr="00D30F23">
        <w:rPr>
          <w:rFonts w:cs="Times New Roman" w:hAnsi="Times New Roman" w:ascii="Times New Roman"/>
          <w:sz w:val="24"/>
          <w:szCs w:val="24"/>
        </w:rPr>
        <w:t xml:space="preserve"> iz Slavonskog Broda, Petra Krešimira IV broj 4, OIB: 40568270984.</w:t>
      </w:r>
    </w:p>
    <w:p w:rsidRDefault="00D30F23" w:rsidP="00D30F23" w:rsidR="00D30F23" w:rsidRPr="00D30F23">
      <w:pPr>
        <w:pStyle w:val="Odlomakpopisa"/>
        <w:ind w:left="1428"/>
        <w:rPr>
          <w:rFonts w:cs="Times New Roman" w:hAnsi="Times New Roman" w:ascii="Times New Roman"/>
          <w:sz w:val="24"/>
          <w:szCs w:val="24"/>
        </w:rPr>
      </w:pPr>
    </w:p>
    <w:p w:rsidRDefault="00D30F23" w:rsidP="00D30F23" w:rsidR="00D30F23" w:rsidRPr="00D30F23">
      <w:pPr>
        <w:jc w:val="center"/>
        <w:rPr>
          <w:rFonts w:cs="Times New Roman" w:hAnsi="Times New Roman" w:ascii="Times New Roman"/>
          <w:sz w:val="24"/>
          <w:szCs w:val="24"/>
        </w:rPr>
      </w:pPr>
      <w:r w:rsidRPr="00D30F23">
        <w:rPr>
          <w:rFonts w:cs="Times New Roman" w:hAnsi="Times New Roman" w:ascii="Times New Roman"/>
          <w:sz w:val="24"/>
          <w:szCs w:val="24"/>
        </w:rPr>
        <w:t>Obrazloženje</w:t>
      </w:r>
    </w:p>
    <w:p w:rsidRDefault="00D30F23" w:rsidP="00D30F23" w:rsidR="00D30F23">
      <w:pPr>
        <w:rPr>
          <w:rFonts w:cs="Times New Roman" w:hAnsi="Times New Roman" w:ascii="Times New Roman"/>
          <w:sz w:val="24"/>
          <w:szCs w:val="24"/>
        </w:rPr>
      </w:pPr>
      <w:r w:rsidRPr="00D30F23">
        <w:rPr>
          <w:rFonts w:cs="Times New Roman" w:hAnsi="Times New Roman" w:ascii="Times New Roman"/>
          <w:sz w:val="24"/>
          <w:szCs w:val="24"/>
        </w:rPr>
        <w:t xml:space="preserve">            U ovoj pravnoj stvari  sud je donio rješenje da  se stečajni postupak ima obustaviti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D30F2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30F23" w:rsidP="00D30F23" w:rsidR="00D30F23" w:rsidRPr="00D30F23">
      <w:pPr>
        <w:rPr>
          <w:rFonts w:cs="Times New Roman" w:hAnsi="Times New Roman" w:ascii="Times New Roman"/>
          <w:sz w:val="24"/>
          <w:szCs w:val="24"/>
        </w:rPr>
      </w:pPr>
    </w:p>
    <w:p w:rsidRDefault="00D30F23" w:rsidP="00D30F23" w:rsidR="00D30F2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30F23" w:rsidP="00D30F23" w:rsidR="00D30F2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30F23" w:rsidP="00D30F23" w:rsidR="00D30F2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30F23" w:rsidP="00D30F23" w:rsidR="00D30F23">
      <w:pPr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Pr="00D30F23">
        <w:rPr>
          <w:rFonts w:cs="Times New Roman" w:hAnsi="Times New Roman" w:ascii="Times New Roman"/>
          <w:sz w:val="24"/>
          <w:szCs w:val="24"/>
        </w:rPr>
        <w:t>3/St-102/2012-88</w:t>
      </w:r>
    </w:p>
    <w:p w:rsidRDefault="00D30F23" w:rsidP="00D30F23" w:rsidR="00D30F2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30F23">
        <w:rPr>
          <w:rFonts w:cs="Times New Roman" w:hAnsi="Times New Roman" w:ascii="Times New Roman"/>
          <w:sz w:val="24"/>
          <w:szCs w:val="24"/>
        </w:rPr>
        <w:t xml:space="preserve">Utvrđeno je da </w:t>
      </w:r>
      <w:r>
        <w:rPr>
          <w:rFonts w:cs="Times New Roman" w:hAnsi="Times New Roman" w:ascii="Times New Roman"/>
          <w:sz w:val="24"/>
          <w:szCs w:val="24"/>
        </w:rPr>
        <w:t xml:space="preserve">postoji imovina, novčana sredstva koja se nalaze na prolaznom računu HYPO-ALPE-ADRIA BANK d.d., Zagreb </w:t>
      </w:r>
      <w:r w:rsidRPr="00D30F23">
        <w:rPr>
          <w:rFonts w:cs="Times New Roman" w:hAnsi="Times New Roman" w:ascii="Times New Roman"/>
          <w:sz w:val="24"/>
          <w:szCs w:val="24"/>
        </w:rPr>
        <w:t>iz kojeg razloga je potrebno i nakon zaključenja stečajnog postupka nastaviti postupak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D30F23" w:rsidP="00D30F23" w:rsidR="00D30F23" w:rsidRPr="00D30F23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30F23">
        <w:rPr>
          <w:rFonts w:cs="Times New Roman" w:hAnsi="Times New Roman" w:ascii="Times New Roman"/>
          <w:sz w:val="24"/>
          <w:szCs w:val="24"/>
        </w:rPr>
        <w:t xml:space="preserve">U Slavonskom Brodu </w:t>
      </w:r>
      <w:r>
        <w:rPr>
          <w:rFonts w:cs="Times New Roman" w:hAnsi="Times New Roman" w:ascii="Times New Roman"/>
          <w:sz w:val="24"/>
          <w:szCs w:val="24"/>
        </w:rPr>
        <w:t>6. lipnja</w:t>
      </w:r>
      <w:r w:rsidRPr="00D30F23">
        <w:rPr>
          <w:rFonts w:cs="Times New Roman" w:hAnsi="Times New Roman" w:ascii="Times New Roman"/>
          <w:sz w:val="24"/>
          <w:szCs w:val="24"/>
        </w:rPr>
        <w:t xml:space="preserve">  2016.</w:t>
      </w:r>
    </w:p>
    <w:p w:rsidRDefault="00D30F23" w:rsidP="00D30F23" w:rsidR="00D30F23" w:rsidRPr="00D30F23">
      <w:pPr>
        <w:rPr>
          <w:rFonts w:cs="Times New Roman" w:hAnsi="Times New Roman" w:ascii="Times New Roman"/>
          <w:sz w:val="24"/>
          <w:szCs w:val="24"/>
        </w:rPr>
      </w:pPr>
    </w:p>
    <w:p w:rsidRDefault="00D30F23" w:rsidP="00D30F23" w:rsidR="00D30F23" w:rsidRPr="00D30F23">
      <w:pPr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Sutkinja:</w:t>
      </w:r>
    </w:p>
    <w:p w:rsidRDefault="00D30F23" w:rsidP="00D30F23" w:rsidR="00D30F23" w:rsidRPr="00D30F23">
      <w:pPr>
        <w:ind w:left="5664"/>
        <w:rPr>
          <w:rFonts w:cs="Times New Roman" w:hAnsi="Times New Roman" w:ascii="Times New Roman"/>
          <w:sz w:val="24"/>
          <w:szCs w:val="24"/>
        </w:rPr>
      </w:pPr>
      <w:r w:rsidRPr="00D30F23">
        <w:rPr>
          <w:rFonts w:cs="Times New Roman" w:hAnsi="Times New Roman" w:ascii="Times New Roman"/>
          <w:sz w:val="24"/>
          <w:szCs w:val="24"/>
        </w:rPr>
        <w:t xml:space="preserve">Daniela Martini Maoduš </w:t>
      </w:r>
    </w:p>
    <w:p w:rsidRDefault="00D30F23" w:rsidP="00D30F23" w:rsidR="00D30F23" w:rsidRPr="00D30F23">
      <w:pPr>
        <w:rPr>
          <w:rFonts w:cs="Times New Roman" w:hAnsi="Times New Roman" w:ascii="Times New Roman"/>
          <w:sz w:val="24"/>
          <w:szCs w:val="24"/>
        </w:rPr>
      </w:pPr>
    </w:p>
    <w:p w:rsidRDefault="00D30F23" w:rsidP="00D30F23" w:rsidR="00D30F23" w:rsidRPr="00D30F23">
      <w:pPr>
        <w:rPr>
          <w:rFonts w:cs="Times New Roman" w:hAnsi="Times New Roman" w:ascii="Times New Roman"/>
          <w:sz w:val="24"/>
          <w:szCs w:val="24"/>
        </w:rPr>
      </w:pPr>
    </w:p>
    <w:p w:rsidRDefault="00D30F23" w:rsidP="00D30F23" w:rsidR="00D30F23" w:rsidRPr="00D30F23">
      <w:pPr>
        <w:rPr>
          <w:rFonts w:cs="Times New Roman" w:hAnsi="Times New Roman" w:ascii="Times New Roman"/>
          <w:sz w:val="24"/>
          <w:szCs w:val="24"/>
        </w:rPr>
      </w:pPr>
      <w:r w:rsidRPr="00D30F23">
        <w:rPr>
          <w:rFonts w:cs="Times New Roman" w:hAnsi="Times New Roman" w:ascii="Times New Roman"/>
          <w:sz w:val="24"/>
          <w:szCs w:val="24"/>
        </w:rPr>
        <w:t>Dostaviti:</w:t>
      </w:r>
    </w:p>
    <w:p w:rsidRDefault="00D30F23" w:rsidP="00D30F23" w:rsidR="00D30F23" w:rsidRPr="00D30F2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-upravitelju stečajne mase Zdenku </w:t>
      </w:r>
      <w:proofErr w:type="spellStart"/>
      <w:r>
        <w:rPr>
          <w:rFonts w:cs="Times New Roman" w:hAnsi="Times New Roman" w:ascii="Times New Roman"/>
          <w:sz w:val="24"/>
          <w:szCs w:val="24"/>
        </w:rPr>
        <w:t>Bešliću</w:t>
      </w:r>
      <w:proofErr w:type="spellEnd"/>
    </w:p>
    <w:p w:rsidRDefault="00D30F23" w:rsidP="00D30F23" w:rsidR="00D30F23" w:rsidRPr="00D30F23">
      <w:pPr>
        <w:rPr>
          <w:rFonts w:cs="Times New Roman" w:hAnsi="Times New Roman" w:ascii="Times New Roman"/>
          <w:sz w:val="24"/>
          <w:szCs w:val="24"/>
        </w:rPr>
      </w:pPr>
      <w:r w:rsidRPr="00D30F23">
        <w:rPr>
          <w:rFonts w:cs="Times New Roman" w:hAnsi="Times New Roman" w:ascii="Times New Roman"/>
          <w:sz w:val="24"/>
          <w:szCs w:val="24"/>
        </w:rPr>
        <w:t xml:space="preserve">-objaviti na </w:t>
      </w:r>
      <w:proofErr w:type="spellStart"/>
      <w:r w:rsidRPr="00D30F23">
        <w:rPr>
          <w:rFonts w:cs="Times New Roman" w:hAnsi="Times New Roman" w:ascii="Times New Roman"/>
          <w:sz w:val="24"/>
          <w:szCs w:val="24"/>
        </w:rPr>
        <w:t>eOglasnoj</w:t>
      </w:r>
      <w:proofErr w:type="spellEnd"/>
      <w:r w:rsidRPr="00D30F23">
        <w:rPr>
          <w:rFonts w:cs="Times New Roman" w:hAnsi="Times New Roman" w:ascii="Times New Roman"/>
          <w:sz w:val="24"/>
          <w:szCs w:val="24"/>
        </w:rPr>
        <w:t xml:space="preserve"> ploči</w:t>
      </w:r>
    </w:p>
    <w:p w:rsidRDefault="00D30F23" w:rsidP="00D30F23" w:rsidR="00D30F23" w:rsidRPr="00D30F23">
      <w:pPr>
        <w:rPr>
          <w:rFonts w:cs="Times New Roman" w:hAnsi="Times New Roman" w:ascii="Times New Roman"/>
          <w:sz w:val="24"/>
          <w:szCs w:val="24"/>
        </w:rPr>
      </w:pPr>
      <w:r w:rsidRPr="00D30F23">
        <w:rPr>
          <w:rFonts w:cs="Times New Roman" w:hAnsi="Times New Roman" w:ascii="Times New Roman"/>
          <w:sz w:val="24"/>
          <w:szCs w:val="24"/>
        </w:rPr>
        <w:t xml:space="preserve">-registru po </w:t>
      </w:r>
      <w:proofErr w:type="spellStart"/>
      <w:r w:rsidRPr="00D30F23">
        <w:rPr>
          <w:rFonts w:cs="Times New Roman" w:hAnsi="Times New Roman" w:ascii="Times New Roman"/>
          <w:sz w:val="24"/>
          <w:szCs w:val="24"/>
        </w:rPr>
        <w:t>prvomoćnosti</w:t>
      </w:r>
      <w:proofErr w:type="spellEnd"/>
      <w:r w:rsidRPr="00D30F23">
        <w:rPr>
          <w:rFonts w:cs="Times New Roman" w:hAnsi="Times New Roman" w:ascii="Times New Roman"/>
          <w:sz w:val="24"/>
          <w:szCs w:val="24"/>
        </w:rPr>
        <w:t>, u fizičkom obliku</w:t>
      </w:r>
    </w:p>
    <w:p w:rsidRDefault="00D30F23" w:rsidP="00D30F23" w:rsidR="00D30F23" w:rsidRPr="00D30F23">
      <w:pPr>
        <w:rPr>
          <w:rFonts w:cs="Times New Roman" w:hAnsi="Times New Roman" w:ascii="Times New Roman"/>
          <w:sz w:val="24"/>
          <w:szCs w:val="24"/>
        </w:rPr>
      </w:pPr>
    </w:p>
    <w:p w:rsidRDefault="00D30F23" w:rsidP="00D30F23" w:rsidR="00D30F23" w:rsidRPr="00D30F23">
      <w:pPr>
        <w:rPr>
          <w:rFonts w:cs="Times New Roman" w:hAnsi="Times New Roman" w:ascii="Times New Roman"/>
          <w:sz w:val="24"/>
          <w:szCs w:val="24"/>
        </w:rPr>
      </w:pPr>
    </w:p>
    <w:p w:rsidRDefault="00D30F23" w:rsidP="00D30F23" w:rsidR="00D30F23" w:rsidRPr="00D30F23">
      <w:pPr>
        <w:rPr>
          <w:rFonts w:cs="Times New Roman" w:hAnsi="Times New Roman" w:ascii="Times New Roman"/>
          <w:sz w:val="24"/>
          <w:szCs w:val="24"/>
        </w:rPr>
      </w:pPr>
    </w:p>
    <w:p w:rsidRDefault="00D83A7F" w:rsidR="00D83A7F" w:rsidRPr="00D30F23">
      <w:pPr>
        <w:rPr>
          <w:rFonts w:cs="Times New Roman" w:hAnsi="Times New Roman" w:ascii="Times New Roman"/>
          <w:sz w:val="24"/>
          <w:szCs w:val="24"/>
        </w:rPr>
      </w:pPr>
    </w:p>
    <w:sectPr w:rsidR="00D83A7F" w:rsidRPr="00D30F2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AC4A2B"/>
    <w:multiLevelType w:val="hybridMultilevel"/>
    <w:tmpl w:val="60843826"/>
    <w:lvl w:tplc="09BA99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0F23"/>
    <w:rsid w:val="00AC1920"/>
    <w:rsid w:val="00D30F23"/>
    <w:rsid w:val="00D83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30F2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0F2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0F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9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19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92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9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9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30F2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0F2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0F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9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19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92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9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9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26. travnja 2016.</izvorni_sadrzaj>
    <derivirana_varijabla naziv="DomainObject.Predmet.DatumArhiviranja_1">26. travnja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2012.</izvorni_sadrzaj>
    <derivirana_varijabla naziv="DomainObject.Predmet.DatumOsnivanja_1">27.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>11. siječnja 2026.</izvorni_sadrzaj>
    <derivirana_varijabla naziv="DomainObject.Predmet.DatumRokaCuvanja_1">11. siječnja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26. travnja 2016.</izvorni_sadrzaj>
    <derivirana_varijabla naziv="DomainObject.Predmet.DatumZatvaranja_1">26. travnja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hr.ibm.icms.common.model.sluzbeneosobe.UstrojstvenaJedinica@d5c0d5c[id=1000000648, dbStatus=null, naziv=Sudska pisarnica TS OS SSSB, oznaka=null, sudac=null]</izvorni_sadrzaj>
    <derivirana_varijabla naziv="DomainObject.Predmet.MjestoCuvanja_1">hr.ibm.icms.common.model.sluzbeneosobe.UstrojstvenaJedinica@d5c0d5c[id=1000000648, dbStatus=null, naziv=Sudska pisarnica TS OS SSSB,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St-102/2012</izvorni_sadrzaj>
    <derivirana_varijabla naziv="DomainObject.Predmet.OznakaBroj_1">St-102/2012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spis  kod Danijele od 6.3.2016.</izvorni_sadrzaj>
    <derivirana_varijabla naziv="DomainObject.Predmet.PrimjedbaSuca_1">spis  kod Danijele od 6.3.2016.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D O  d.o.o. MALINO</izvorni_sadrzaj>
    <derivirana_varijabla naziv="DomainObject.Predmet.ProtustrankaFormated_1">  M D O  d.o.o. MALINO</derivirana_varijabla>
  </DomainObject.Predmet.ProtustrankaFormated>
  <DomainObject.Predmet.ProtustrankaFormatedOIB>
    <izvorni_sadrzaj>  M D O  d.o.o. MALINO, OIB 91941080113</izvorni_sadrzaj>
    <derivirana_varijabla naziv="DomainObject.Predmet.ProtustrankaFormatedOIB_1">  M D O  d.o.o. MALINO, OIB 91941080113</derivirana_varijabla>
  </DomainObject.Predmet.ProtustrankaFormatedOIB>
  <DomainObject.Predmet.ProtustrankaFormatedWithAdress>
    <izvorni_sadrzaj> M D O  d.o.o. MALINO</izvorni_sadrzaj>
    <derivirana_varijabla naziv="DomainObject.Predmet.ProtustrankaFormatedWithAdress_1"> M D O  d.o.o. MALINO</derivirana_varijabla>
  </DomainObject.Predmet.ProtustrankaFormatedWithAdress>
  <DomainObject.Predmet.ProtustrankaFormatedWithAdressOIB>
    <izvorni_sadrzaj> M D O  d.o.o. MALINO, OIB 91941080113</izvorni_sadrzaj>
    <derivirana_varijabla naziv="DomainObject.Predmet.ProtustrankaFormatedWithAdressOIB_1"> M D O  d.o.o. MALINO, OIB 91941080113</derivirana_varijabla>
  </DomainObject.Predmet.ProtustrankaFormatedWithAdressOIB>
  <DomainObject.Predmet.ProtustrankaWithAdress>
    <izvorni_sadrzaj>M D O  d.o.o. MALINO </izvorni_sadrzaj>
    <derivirana_varijabla naziv="DomainObject.Predmet.ProtustrankaWithAdress_1">M D O  d.o.o. MALINO </derivirana_varijabla>
  </DomainObject.Predmet.ProtustrankaWithAdress>
  <DomainObject.Predmet.ProtustrankaWithAdressOIB>
    <izvorni_sadrzaj>M D O  d.o.o. MALINO, OIB 91941080113</izvorni_sadrzaj>
    <derivirana_varijabla naziv="DomainObject.Predmet.ProtustrankaWithAdressOIB_1">M D O  d.o.o. MALINO, OIB 91941080113</derivirana_varijabla>
  </DomainObject.Predmet.ProtustrankaWithAdressOIB>
  <DomainObject.Predmet.ProtustrankaNazivFormated>
    <izvorni_sadrzaj>M D O  d.o.o. MALINO</izvorni_sadrzaj>
    <derivirana_varijabla naziv="DomainObject.Predmet.ProtustrankaNazivFormated_1">M D O  d.o.o. MALINO</derivirana_varijabla>
  </DomainObject.Predmet.ProtustrankaNazivFormated>
  <DomainObject.Predmet.ProtustrankaNazivFormatedOIB>
    <izvorni_sadrzaj>M D O  d.o.o. MALINO, OIB 91941080113</izvorni_sadrzaj>
    <derivirana_varijabla naziv="DomainObject.Predmet.ProtustrankaNazivFormatedOIB_1">M D O  d.o.o. MALINO, OIB 91941080113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BROD</izvorni_sadrzaj>
    <derivirana_varijabla naziv="DomainObject.Predmet.StrankaFormated_1">  RH MINISTARSTVO FINANCIJA POREZNA UPRAVA PU SLAVONSKI BROD</derivirana_varijabla>
  </DomainObject.Predmet.StrankaFormated>
  <DomainObject.Predmet.StrankaFormatedOIB>
    <izvorni_sadrzaj>  RH MINISTARSTVO FINANCIJA POREZNA UPRAVA PU SLAVONSKI BROD</izvorni_sadrzaj>
    <derivirana_varijabla naziv="DomainObject.Predmet.StrankaFormatedOIB_1">  RH MINISTARSTVO FINANCIJA POREZNA UPRAVA PU SLAVONSKI BROD</derivirana_varijabla>
  </DomainObject.Predmet.StrankaFormatedOIB>
  <DomainObject.Predmet.StrankaFormatedWithAdress>
    <izvorni_sadrzaj> RH MINISTARSTVO FINANCIJA POREZNA UPRAVA PU SLAVONSKI BROD, 35000 Slavonski Brod</izvorni_sadrzaj>
    <derivirana_varijabla naziv="DomainObject.Predmet.StrankaFormatedWithAdress_1"> RH MINISTARSTVO FINANCIJA POREZNA UPRAVA PU SLAVONSKI BROD, 35000 Slavonski Brod</derivirana_varijabla>
  </DomainObject.Predmet.StrankaFormatedWithAdress>
  <DomainObject.Predmet.StrankaFormatedWithAdressOIB>
    <izvorni_sadrzaj> RH MINISTARSTVO FINANCIJA POREZNA UPRAVA PU SLAVONSKI BROD, 35000 Slavonski Brod</izvorni_sadrzaj>
    <derivirana_varijabla naziv="DomainObject.Predmet.StrankaFormatedWithAdressOIB_1"> RH MINISTARSTVO FINANCIJA POREZNA UPRAVA PU SLAVONSKI BROD, 35000 Slavonski Brod</derivirana_varijabla>
  </DomainObject.Predmet.StrankaFormatedWithAdressOIB>
  <DomainObject.Predmet.StrankaWithAdress>
    <izvorni_sadrzaj>RH MINISTARSTVO FINANCIJA POREZNA UPRAVA PU SLAVONSKI BROD 35000 Slavonski Brod</izvorni_sadrzaj>
    <derivirana_varijabla naziv="DomainObject.Predmet.StrankaWithAdress_1">RH MINISTARSTVO FINANCIJA POREZNA UPRAVA PU SLAVONSKI BROD 35000 Slavonski Brod</derivirana_varijabla>
  </DomainObject.Predmet.StrankaWithAdress>
  <DomainObject.Predmet.StrankaWithAdressOIB>
    <izvorni_sadrzaj>RH MINISTARSTVO FINANCIJA POREZNA UPRAVA PU SLAVONSKI BROD, 35000 Slavonski Brod</izvorni_sadrzaj>
    <derivirana_varijabla naziv="DomainObject.Predmet.StrankaWithAdressOIB_1">RH MINISTARSTVO FINANCIJA POREZNA UPRAVA PU SLAVONSKI BROD, 35000 Slavonski Brod</derivirana_varijabla>
  </DomainObject.Predmet.StrankaWithAdressOIB>
  <DomainObject.Predmet.StrankaNazivFormated>
    <izvorni_sadrzaj>RH MINISTARSTVO FINANCIJA POREZNA UPRAVA PU SLAVONSKI BROD</izvorni_sadrzaj>
    <derivirana_varijabla naziv="DomainObject.Predmet.StrankaNazivFormated_1">RH MINISTARSTVO FINANCIJA POREZNA UPRAVA PU SLAVONSKI BROD</derivirana_varijabla>
  </DomainObject.Predmet.StrankaNazivFormated>
  <DomainObject.Predmet.StrankaNazivFormatedOIB>
    <izvorni_sadrzaj>RH MINISTARSTVO FINANCIJA POREZNA UPRAVA PU SLAVONSKI BROD</izvorni_sadrzaj>
    <derivirana_varijabla naziv="DomainObject.Predmet.StrankaNazivFormatedOIB_1">RH MINISTARSTVO FINANCIJA 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 MINISTARSTVO FINANCIJA POREZNA UPRAVA PU SLAVONSKI BROD</item>
    </izvorni_sadrzaj>
    <derivirana_varijabla naziv="DomainObject.Predmet.StrankaListFormated_1">
      <item>RH MINISTARSTVO FINANCIJA POREZNA UPRAVA PU SLAVONSKI BROD</item>
    </derivirana_varijabla>
  </DomainObject.Predmet.StrankaListFormated>
  <DomainObject.Predmet.StrankaListFormatedOIB>
    <izvorni_sadrzaj>
      <item>RH MINISTARSTVO FINANCIJA POREZNA UPRAVA PU SLAVONSKI BROD</item>
    </izvorni_sadrzaj>
    <derivirana_varijabla naziv="DomainObject.Predmet.StrankaListFormatedOIB_1">
      <item>RH MINISTARSTVO FINANCIJA POREZNA UPRAVA PU SLAVONSKI BROD</item>
    </derivirana_varijabla>
  </DomainObject.Predmet.StrankaListFormatedOIB>
  <DomainObject.Predmet.StrankaListFormatedWithAdress>
    <izvorni_sadrzaj>
      <item>RH MINISTARSTVO FINANCIJA POREZNA UPRAVA PU SLAVONSKI BROD, 35000 Slavonski Brod</item>
    </izvorni_sadrzaj>
    <derivirana_varijabla naziv="DomainObject.Predmet.StrankaListFormatedWithAdress_1">
      <item>RH MINISTARSTVO FINANCIJA POREZNA UPRAVA PU SLAVONSKI BROD, 35000 Slavonski Brod</item>
    </derivirana_varijabla>
  </DomainObject.Predmet.StrankaListFormatedWithAdress>
  <DomainObject.Predmet.StrankaListFormatedWithAdressOIB>
    <izvorni_sadrzaj>
      <item>RH MINISTARSTVO FINANCIJA POREZNA UPRAVA PU SLAVONSKI BROD, 35000 Slavonski Brod</item>
    </izvorni_sadrzaj>
    <derivirana_varijabla naziv="DomainObject.Predmet.StrankaListFormatedWithAdressOIB_1">
      <item>RH MINISTARSTVO FINANCIJA POREZNA UPRAVA PU SLAVONSKI BROD, 35000 Slavonski Brod</item>
    </derivirana_varijabla>
  </DomainObject.Predmet.StrankaListFormatedWithAdressOIB>
  <DomainObject.Predmet.StrankaListNazivFormated>
    <izvorni_sadrzaj>
      <item>RH MINISTARSTVO FINANCIJA POREZNA UPRAVA PU SLAVONSKI BROD</item>
    </izvorni_sadrzaj>
    <derivirana_varijabla naziv="DomainObject.Predmet.StrankaListNazivFormated_1">
      <item>RH MINISTARSTVO FINANCIJA POREZNA UPRAVA PU SLAVONSKI BROD</item>
    </derivirana_varijabla>
  </DomainObject.Predmet.StrankaListNazivFormated>
  <DomainObject.Predmet.StrankaListNazivFormatedOIB>
    <izvorni_sadrzaj>
      <item>RH MINISTARSTVO FINANCIJA POREZNA UPRAVA PU SLAVONSKI BROD</item>
    </izvorni_sadrzaj>
    <derivirana_varijabla naziv="DomainObject.Predmet.StrankaListNazivFormatedOIB_1">
      <item>RH MINISTARSTVO FINANCIJA POREZNA UPRAVA PU SLAVONSKI BROD</item>
    </derivirana_varijabla>
  </DomainObject.Predmet.StrankaListNazivFormatedOIB>
  <DomainObject.Predmet.ProtuStrankaListFormated>
    <izvorni_sadrzaj>
      <item>M D O  d.o.o. MALINO</item>
    </izvorni_sadrzaj>
    <derivirana_varijabla naziv="DomainObject.Predmet.ProtuStrankaListFormated_1">
      <item>M D O  d.o.o. MALINO</item>
    </derivirana_varijabla>
  </DomainObject.Predmet.ProtuStrankaListFormated>
  <DomainObject.Predmet.ProtuStrankaListFormatedOIB>
    <izvorni_sadrzaj>
      <item>M D O  d.o.o. MALINO, OIB 91941080113</item>
    </izvorni_sadrzaj>
    <derivirana_varijabla naziv="DomainObject.Predmet.ProtuStrankaListFormatedOIB_1">
      <item>M D O  d.o.o. MALINO, OIB 91941080113</item>
    </derivirana_varijabla>
  </DomainObject.Predmet.ProtuStrankaListFormatedOIB>
  <DomainObject.Predmet.ProtuStrankaListFormatedWithAdress>
    <izvorni_sadrzaj>
      <item>M D O  d.o.o. MALINO</item>
    </izvorni_sadrzaj>
    <derivirana_varijabla naziv="DomainObject.Predmet.ProtuStrankaListFormatedWithAdress_1">
      <item>M D O  d.o.o. MALINO</item>
    </derivirana_varijabla>
  </DomainObject.Predmet.ProtuStrankaListFormatedWithAdress>
  <DomainObject.Predmet.ProtuStrankaListFormatedWithAdressOIB>
    <izvorni_sadrzaj>
      <item>M D O  d.o.o. MALINO, OIB 91941080113</item>
    </izvorni_sadrzaj>
    <derivirana_varijabla naziv="DomainObject.Predmet.ProtuStrankaListFormatedWithAdressOIB_1">
      <item>M D O  d.o.o. MALINO, OIB 91941080113</item>
    </derivirana_varijabla>
  </DomainObject.Predmet.ProtuStrankaListFormatedWithAdressOIB>
  <DomainObject.Predmet.ProtuStrankaListNazivFormated>
    <izvorni_sadrzaj>
      <item>M D O  d.o.o. MALINO</item>
    </izvorni_sadrzaj>
    <derivirana_varijabla naziv="DomainObject.Predmet.ProtuStrankaListNazivFormated_1">
      <item>M D O  d.o.o. MALINO</item>
    </derivirana_varijabla>
  </DomainObject.Predmet.ProtuStrankaListNazivFormated>
  <DomainObject.Predmet.ProtuStrankaListNazivFormatedOIB>
    <izvorni_sadrzaj>
      <item>M D O  d.o.o. MALINO, OIB 91941080113</item>
    </izvorni_sadrzaj>
    <derivirana_varijabla naziv="DomainObject.Predmet.ProtuStrankaListNazivFormatedOIB_1">
      <item>M D O  d.o.o. MALINO, OIB 91941080113</item>
    </derivirana_varijabla>
  </DomainObject.Predmet.ProtuStrankaListNazivFormatedOIB>
  <DomainObject.Predmet.OstaliListFormated>
    <izvorni_sadrzaj>
      <item>ŽDO Sl. Brod</item>
      <item>ZDENKO BEŠLIĆ, sada stečajni upravitelj</item>
      <item>HYPO ALPE-ADRIA-BANK d.d.</item>
      <item>MLADEN ORAŠINOVIĆ</item>
      <item>IVAN ŽALAC, odvjetnik</item>
      <item>ANTE MAMIĆ, dipl. iur.</item>
      <item>RAČUNOVODSTVO TS OS</item>
      <item>REGISTAR SUDA TS OSSSB</item>
      <item>ZEMLJIŠNO-KNJIŽNI ODJEL OPĆINSKOG SUDA U SLAV. BRODU</item>
      <item>JOSIP JELIĆ, odvjetnik</item>
      <item>VODOVOD d.o.o.</item>
      <item>DOMA &amp; NUTJAK d.o.o.</item>
      <item>ALCO-COMMERCE d.o.o.</item>
      <item>ŽELJKO RAČKI I KOLEGE j. t. d. za zastupanja i pravnu pomoć, Slavonski Brod, Gajeva 27</item>
      <item>ZORAN TOMIĆ, odvjetnik - za HRVATSKE ŠUME</item>
      <item>croatia osiguranje</item>
      <item>TRANSADRIA MEĐUNARODNA ŠPEDICIJA d.d. u stečaju</item>
      <item>ZAGREBAČKI HOLDING d.o.o.</item>
      <item>FINA SLAVONSKI BROD</item>
      <item>ZOU SAŠA POLDAN, GORAN GATARA, VERA DIZDAREVIĆ, VALENTINA VIŽINTIN i MARKO KOMORSKI</item>
    </izvorni_sadrzaj>
    <derivirana_varijabla naziv="DomainObject.Predmet.OstaliListFormated_1">
      <item>ŽDO Sl. Brod</item>
      <item>ZDENKO BEŠLIĆ, sada stečajni upravitelj</item>
      <item>HYPO ALPE-ADRIA-BANK d.d.</item>
      <item>MLADEN ORAŠINOVIĆ</item>
      <item>IVAN ŽALAC, odvjetnik</item>
      <item>ANTE MAMIĆ, dipl. iur.</item>
      <item>RAČUNOVODSTVO TS OS</item>
      <item>REGISTAR SUDA TS OSSSB</item>
      <item>ZEMLJIŠNO-KNJIŽNI ODJEL OPĆINSKOG SUDA U SLAV. BRODU</item>
      <item>JOSIP JELIĆ, odvjetnik</item>
      <item>VODOVOD d.o.o.</item>
      <item>DOMA &amp; NUTJAK d.o.o.</item>
      <item>ALCO-COMMERCE d.o.o.</item>
      <item>ŽELJKO RAČKI I KOLEGE j. t. d. za zastupanja i pravnu pomoć, Slavonski Brod, Gajeva 27</item>
      <item>ZORAN TOMIĆ, odvjetnik - za HRVATSKE ŠUME</item>
      <item>croatia osiguranje</item>
      <item>TRANSADRIA MEĐUNARODNA ŠPEDICIJA d.d. u stečaju</item>
      <item>ZAGREBAČKI HOLDING d.o.o.</item>
      <item>FINA SLAVONSKI BROD</item>
      <item>ZOU SAŠA POLDAN, GORAN GATARA, VERA DIZDAREVIĆ, VALENTINA VIŽINTIN i MARKO KOMORSKI</item>
    </derivirana_varijabla>
  </DomainObject.Predmet.OstaliListFormated>
  <DomainObject.Predmet.OstaliListFormatedOIB>
    <izvorni_sadrzaj>
      <item>ŽDO Sl. Brod</item>
      <item>ZDENKO BEŠLIĆ, sada stečajni upravitelj, OIB 40568270984</item>
      <item>HYPO ALPE-ADRIA-BANK d.d., OIB 14036333877</item>
      <item>MLADEN ORAŠINOVIĆ</item>
      <item>IVAN ŽALAC, odvjetnik</item>
      <item>ANTE MAMIĆ, dipl. iur.</item>
      <item>RAČUNOVODSTVO TS OS</item>
      <item>REGISTAR SUDA TS OSSSB</item>
      <item>ZEMLJIŠNO-KNJIŽNI ODJEL OPĆINSKOG SUDA U SLAV. BRODU</item>
      <item>JOSIP JELIĆ, odvjetnik</item>
      <item>VODOVOD d.o.o., OIB 80535169523</item>
      <item>DOMA &amp; NUTJAK d.o.o., OIB 07371141231</item>
      <item>ALCO-COMMERCE d.o.o., OIB 78235071712</item>
      <item>ŽELJKO RAČKI I KOLEGE j. t. d. za zastupanja i pravnu pomoć, Slavonski Brod, Gajeva 27, OIB 85429134148</item>
      <item>ZORAN TOMIĆ, odvjetnik - za HRVATSKE ŠUME</item>
      <item>croatia osiguranje, OIB 26187994862</item>
      <item>TRANSADRIA MEĐUNARODNA ŠPEDICIJA d.d. u stečaju, OIB 47965841018</item>
      <item>ZAGREBAČKI HOLDING d.o.o., OIB 85584865987</item>
      <item>FINA SLAVONSKI BROD</item>
      <item>ZOU SAŠA POLDAN, GORAN GATARA, VERA DIZDAREVIĆ, VALENTINA VIŽINTIN i MARKO KOMORSKI</item>
    </izvorni_sadrzaj>
    <derivirana_varijabla naziv="DomainObject.Predmet.OstaliListFormatedOIB_1">
      <item>ŽDO Sl. Brod</item>
      <item>ZDENKO BEŠLIĆ, sada stečajni upravitelj, OIB 40568270984</item>
      <item>HYPO ALPE-ADRIA-BANK d.d., OIB 14036333877</item>
      <item>MLADEN ORAŠINOVIĆ</item>
      <item>IVAN ŽALAC, odvjetnik</item>
      <item>ANTE MAMIĆ, dipl. iur.</item>
      <item>RAČUNOVODSTVO TS OS</item>
      <item>REGISTAR SUDA TS OSSSB</item>
      <item>ZEMLJIŠNO-KNJIŽNI ODJEL OPĆINSKOG SUDA U SLAV. BRODU</item>
      <item>JOSIP JELIĆ, odvjetnik</item>
      <item>VODOVOD d.o.o., OIB 80535169523</item>
      <item>DOMA &amp; NUTJAK d.o.o., OIB 07371141231</item>
      <item>ALCO-COMMERCE d.o.o., OIB 78235071712</item>
      <item>ŽELJKO RAČKI I KOLEGE j. t. d. za zastupanja i pravnu pomoć, Slavonski Brod, Gajeva 27, OIB 85429134148</item>
      <item>ZORAN TOMIĆ, odvjetnik - za HRVATSKE ŠUME</item>
      <item>croatia osiguranje, OIB 26187994862</item>
      <item>TRANSADRIA MEĐUNARODNA ŠPEDICIJA d.d. u stečaju, OIB 47965841018</item>
      <item>ZAGREBAČKI HOLDING d.o.o., OIB 85584865987</item>
      <item>FINA SLAVONSKI BROD</item>
      <item>ZOU SAŠA POLDAN, GORAN GATARA, VERA DIZDAREVIĆ, VALENTINA VIŽINTIN i MARKO KOMORSKI</item>
    </derivirana_varijabla>
  </DomainObject.Predmet.OstaliListFormatedOIB>
  <DomainObject.Predmet.OstaliListFormatedWithAdress>
    <izvorni_sadrzaj>
      <item>ŽDO Sl. Brod, 35000 SLAVNSKI BROD</item>
      <item>ZDENKO BEŠLIĆ, sada stečajni upravitelj, Petra Krešimira IV broj 4, 35000 Slavonski Brod</item>
      <item>HYPO ALPE-ADRIA-BANK d.d., Kapucinska 29, 31000 Osijek</item>
      <item>MLADEN ORAŠINOVIĆ, Matije Gupca 70, 35257 MALINO, LUŽANI</item>
      <item>IVAN ŽALAC, odvjetnik, Ljudevita Gaja 7, 35000 Slavonski Brod</item>
      <item>ANTE MAMIĆ, dipl. iur., 35000 Slavonski Brod</item>
      <item>RAČUNOVODSTVO TS OS, 31000 Osijek</item>
      <item>REGISTAR SUDA TS OSSSB, 35000 Slavonski Brod</item>
      <item>ZEMLJIŠNO-KNJIŽNI ODJEL OPĆINSKOG SUDA U SLAV. BRODU, 35000 Slavonski Brod</item>
      <item>JOSIP JELIĆ, odvjetnik, 35000 Slavonski Brod</item>
      <item>VODOVOD d.o.o., Nikole Zrinskog 25, 35000 Slavonski Brod</item>
      <item>DOMA &amp; NUTJAK d.o.o., Put Vrbovnika bb, 21311 Stobreč</item>
      <item>ALCO-COMMERCE d.o.o., Lutvinka B3/1, 35000 Slavonski Brod</item>
      <item>ŽELJKO RAČKI I KOLEGE j. t. d. za zastupanja i pravnu pomoć, Slavonski Brod, Gajeva 27, Gajeva 27, Slavonski Brod</item>
      <item>ZORAN TOMIĆ, odvjetnik - za HRVATSKE ŠUME, Zelinska 2/1, 10000 Zagreb</item>
      <item>croatia osiguranje, Miramarska 22, 10000 Zagreb</item>
      <item>TRANSADRIA MEĐUNARODNA ŠPEDICIJA d.d. u stečaju, Riva Boduli 1, 51000 Rijeka</item>
      <item>ZAGREBAČKI HOLDING d.o.o., Avenija Dubrovnik 15, 10000 Zagreb</item>
      <item>FINA SLAVONSKI BROD, 35000 Slavonski Brod</item>
      <item>ZOU SAŠA POLDAN, GORAN GATARA, VERA DIZDAREVIĆ, VALENTINA VIŽINTIN i MARKO KOMORSKI, Jadranski trg 4, 51000 Rijeka</item>
    </izvorni_sadrzaj>
    <derivirana_varijabla naziv="DomainObject.Predmet.OstaliListFormatedWithAdress_1">
      <item>ŽDO Sl. Brod, 35000 SLAVNSKI BROD</item>
      <item>ZDENKO BEŠLIĆ, sada stečajni upravitelj, Petra Krešimira IV broj 4, 35000 Slavonski Brod</item>
      <item>HYPO ALPE-ADRIA-BANK d.d., Kapucinska 29, 31000 Osijek</item>
      <item>MLADEN ORAŠINOVIĆ, Matije Gupca 70, 35257 MALINO, LUŽANI</item>
      <item>IVAN ŽALAC, odvjetnik, Ljudevita Gaja 7, 35000 Slavonski Brod</item>
      <item>ANTE MAMIĆ, dipl. iur., 35000 Slavonski Brod</item>
      <item>RAČUNOVODSTVO TS OS, 31000 Osijek</item>
      <item>REGISTAR SUDA TS OSSSB, 35000 Slavonski Brod</item>
      <item>ZEMLJIŠNO-KNJIŽNI ODJEL OPĆINSKOG SUDA U SLAV. BRODU, 35000 Slavonski Brod</item>
      <item>JOSIP JELIĆ, odvjetnik, 35000 Slavonski Brod</item>
      <item>VODOVOD d.o.o., Nikole Zrinskog 25, 35000 Slavonski Brod</item>
      <item>DOMA &amp; NUTJAK d.o.o., Put Vrbovnika bb, 21311 Stobreč</item>
      <item>ALCO-COMMERCE d.o.o., Lutvinka B3/1, 35000 Slavonski Brod</item>
      <item>ŽELJKO RAČKI I KOLEGE j. t. d. za zastupanja i pravnu pomoć, Slavonski Brod, Gajeva 27, Gajeva 27, Slavonski Brod</item>
      <item>ZORAN TOMIĆ, odvjetnik - za HRVATSKE ŠUME, Zelinska 2/1, 10000 Zagreb</item>
      <item>croatia osiguranje, Miramarska 22, 10000 Zagreb</item>
      <item>TRANSADRIA MEĐUNARODNA ŠPEDICIJA d.d. u stečaju, Riva Boduli 1, 51000 Rijeka</item>
      <item>ZAGREBAČKI HOLDING d.o.o., Avenija Dubrovnik 15, 10000 Zagreb</item>
      <item>FINA SLAVONSKI BROD, 35000 Slavonski Brod</item>
      <item>ZOU SAŠA POLDAN, GORAN GATARA, VERA DIZDAREVIĆ, VALENTINA VIŽINTIN i MARKO KOMORSKI, Jadranski trg 4, 51000 Rijeka</item>
    </derivirana_varijabla>
  </DomainObject.Predmet.OstaliListFormatedWithAdress>
  <DomainObject.Predmet.OstaliListFormatedWithAdressOIB>
    <izvorni_sadrzaj>
      <item>ŽDO Sl. Brod, 35000 SLAVNSKI BROD</item>
      <item>ZDENKO BEŠLIĆ, sada stečajni upravitelj, OIB 40568270984, Petra Krešimira IV broj 4, 35000 Slavonski Brod</item>
      <item>HYPO ALPE-ADRIA-BANK d.d., OIB 14036333877, Kapucinska 29, 31000 Osijek</item>
      <item>MLADEN ORAŠINOVIĆ, Matije Gupca 70, 35257 MALINO, LUŽANI</item>
      <item>IVAN ŽALAC, odvjetnik, Ljudevita Gaja 7, 35000 Slavonski Brod</item>
      <item>ANTE MAMIĆ, dipl. iur., 35000 Slavonski Brod</item>
      <item>RAČUNOVODSTVO TS OS, 31000 Osijek</item>
      <item>REGISTAR SUDA TS OSSSB, 35000 Slavonski Brod</item>
      <item>ZEMLJIŠNO-KNJIŽNI ODJEL OPĆINSKOG SUDA U SLAV. BRODU, 35000 Slavonski Brod</item>
      <item>JOSIP JELIĆ, odvjetnik, 35000 Slavonski Brod</item>
      <item>VODOVOD d.o.o., OIB 80535169523, Nikole Zrinskog 25, 35000 Slavonski Brod</item>
      <item>DOMA &amp; NUTJAK d.o.o., OIB 07371141231, Put Vrbovnika bb, 21311 Stobreč</item>
      <item>ALCO-COMMERCE d.o.o., OIB 78235071712, Lutvinka B3/1, 35000 Slavonski Brod</item>
      <item>ŽELJKO RAČKI I KOLEGE j. t. d. za zastupanja i pravnu pomoć, Slavonski Brod, Gajeva 27, OIB 85429134148, Gajeva 27, Slavonski Brod</item>
      <item>ZORAN TOMIĆ, odvjetnik - za HRVATSKE ŠUME, Zelinska 2/1, 10000 Zagreb</item>
      <item>croatia osiguranje, OIB 26187994862, Miramarska 22, 10000 Zagreb</item>
      <item>TRANSADRIA MEĐUNARODNA ŠPEDICIJA d.d. u stečaju, OIB 47965841018, Riva Boduli 1, 51000 Rijeka</item>
      <item>ZAGREBAČKI HOLDING d.o.o., OIB 85584865987, Avenija Dubrovnik 15, 10000 Zagreb</item>
      <item>FINA SLAVONSKI BROD, 35000 Slavonski Brod</item>
      <item>ZOU SAŠA POLDAN, GORAN GATARA, VERA DIZDAREVIĆ, VALENTINA VIŽINTIN i MARKO KOMORSKI, Jadranski trg 4, 51000 Rijeka</item>
    </izvorni_sadrzaj>
    <derivirana_varijabla naziv="DomainObject.Predmet.OstaliListFormatedWithAdressOIB_1">
      <item>ŽDO Sl. Brod, 35000 SLAVNSKI BROD</item>
      <item>ZDENKO BEŠLIĆ, sada stečajni upravitelj, OIB 40568270984, Petra Krešimira IV broj 4, 35000 Slavonski Brod</item>
      <item>HYPO ALPE-ADRIA-BANK d.d., OIB 14036333877, Kapucinska 29, 31000 Osijek</item>
      <item>MLADEN ORAŠINOVIĆ, Matije Gupca 70, 35257 MALINO, LUŽANI</item>
      <item>IVAN ŽALAC, odvjetnik, Ljudevita Gaja 7, 35000 Slavonski Brod</item>
      <item>ANTE MAMIĆ, dipl. iur., 35000 Slavonski Brod</item>
      <item>RAČUNOVODSTVO TS OS, 31000 Osijek</item>
      <item>REGISTAR SUDA TS OSSSB, 35000 Slavonski Brod</item>
      <item>ZEMLJIŠNO-KNJIŽNI ODJEL OPĆINSKOG SUDA U SLAV. BRODU, 35000 Slavonski Brod</item>
      <item>JOSIP JELIĆ, odvjetnik, 35000 Slavonski Brod</item>
      <item>VODOVOD d.o.o., OIB 80535169523, Nikole Zrinskog 25, 35000 Slavonski Brod</item>
      <item>DOMA &amp; NUTJAK d.o.o., OIB 07371141231, Put Vrbovnika bb, 21311 Stobreč</item>
      <item>ALCO-COMMERCE d.o.o., OIB 78235071712, Lutvinka B3/1, 35000 Slavonski Brod</item>
      <item>ŽELJKO RAČKI I KOLEGE j. t. d. za zastupanja i pravnu pomoć, Slavonski Brod, Gajeva 27, OIB 85429134148, Gajeva 27, Slavonski Brod</item>
      <item>ZORAN TOMIĆ, odvjetnik - za HRVATSKE ŠUME, Zelinska 2/1, 10000 Zagreb</item>
      <item>croatia osiguranje, OIB 26187994862, Miramarska 22, 10000 Zagreb</item>
      <item>TRANSADRIA MEĐUNARODNA ŠPEDICIJA d.d. u stečaju, OIB 47965841018, Riva Boduli 1, 51000 Rijeka</item>
      <item>ZAGREBAČKI HOLDING d.o.o., OIB 85584865987, Avenija Dubrovnik 15, 10000 Zagreb</item>
      <item>FINA SLAVONSKI BROD, 35000 Slavonski Brod</item>
      <item>ZOU SAŠA POLDAN, GORAN GATARA, VERA DIZDAREVIĆ, VALENTINA VIŽINTIN i MARKO KOMORSKI, Jadranski trg 4, 51000 Rijeka</item>
    </derivirana_varijabla>
  </DomainObject.Predmet.OstaliListFormatedWithAdressOIB>
  <DomainObject.Predmet.OstaliListNazivFormated>
    <izvorni_sadrzaj>
      <item>ŽDO Sl. Brod</item>
      <item>ZDENKO BEŠLIĆ, sada stečajni upravitelj</item>
      <item>HYPO ALPE-ADRIA-BANK d.d.</item>
      <item>MLADEN ORAŠINOVIĆ</item>
      <item>IVAN ŽALAC, odvjetnik</item>
      <item>ANTE MAMIĆ, dipl. iur.</item>
      <item>RAČUNOVODSTVO TS OS</item>
      <item>REGISTAR SUDA TS OSSSB</item>
      <item>ZEMLJIŠNO-KNJIŽNI ODJEL OPĆINSKOG SUDA U SLAV. BRODU</item>
      <item>JOSIP JELIĆ, odvjetnik</item>
      <item>VODOVOD d.o.o.</item>
      <item>DOMA &amp; NUTJAK d.o.o.</item>
      <item>ALCO-COMMERCE d.o.o.</item>
      <item>ŽELJKO RAČKI I KOLEGE j. t. d. za zastupanja i pravnu pomoć, Slavonski Brod, Gajeva 27</item>
      <item>ZORAN TOMIĆ, odvjetnik - za HRVATSKE ŠUME</item>
      <item>croatia osiguranje</item>
      <item>TRANSADRIA MEĐUNARODNA ŠPEDICIJA d.d. u stečaju</item>
      <item>ZAGREBAČKI HOLDING d.o.o.</item>
      <item>FINA SLAVONSKI BROD</item>
      <item>ZOU SAŠA POLDAN, GORAN GATARA, VERA DIZDAREVIĆ, VALENTINA VIŽINTIN i MARKO KOMORSKI</item>
    </izvorni_sadrzaj>
    <derivirana_varijabla naziv="DomainObject.Predmet.OstaliListNazivFormated_1">
      <item>ŽDO Sl. Brod</item>
      <item>ZDENKO BEŠLIĆ, sada stečajni upravitelj</item>
      <item>HYPO ALPE-ADRIA-BANK d.d.</item>
      <item>MLADEN ORAŠINOVIĆ</item>
      <item>IVAN ŽALAC, odvjetnik</item>
      <item>ANTE MAMIĆ, dipl. iur.</item>
      <item>RAČUNOVODSTVO TS OS</item>
      <item>REGISTAR SUDA TS OSSSB</item>
      <item>ZEMLJIŠNO-KNJIŽNI ODJEL OPĆINSKOG SUDA U SLAV. BRODU</item>
      <item>JOSIP JELIĆ, odvjetnik</item>
      <item>VODOVOD d.o.o.</item>
      <item>DOMA &amp; NUTJAK d.o.o.</item>
      <item>ALCO-COMMERCE d.o.o.</item>
      <item>ŽELJKO RAČKI I KOLEGE j. t. d. za zastupanja i pravnu pomoć, Slavonski Brod, Gajeva 27</item>
      <item>ZORAN TOMIĆ, odvjetnik - za HRVATSKE ŠUME</item>
      <item>croatia osiguranje</item>
      <item>TRANSADRIA MEĐUNARODNA ŠPEDICIJA d.d. u stečaju</item>
      <item>ZAGREBAČKI HOLDING d.o.o.</item>
      <item>FINA SLAVONSKI BROD</item>
      <item>ZOU SAŠA POLDAN, GORAN GATARA, VERA DIZDAREVIĆ, VALENTINA VIŽINTIN i MARKO KOMORSKI</item>
    </derivirana_varijabla>
  </DomainObject.Predmet.OstaliListNazivFormated>
  <DomainObject.Predmet.OstaliListNazivFormatedOIB>
    <izvorni_sadrzaj>
      <item>ŽDO Sl. Brod</item>
      <item>ZDENKO BEŠLIĆ, sada stečajni upravitelj, OIB 40568270984</item>
      <item>HYPO ALPE-ADRIA-BANK d.d., OIB 14036333877</item>
      <item>MLADEN ORAŠINOVIĆ</item>
      <item>IVAN ŽALAC, odvjetnik</item>
      <item>ANTE MAMIĆ, dipl. iur.</item>
      <item>RAČUNOVODSTVO TS OS</item>
      <item>REGISTAR SUDA TS OSSSB</item>
      <item>ZEMLJIŠNO-KNJIŽNI ODJEL OPĆINSKOG SUDA U SLAV. BRODU</item>
      <item>JOSIP JELIĆ, odvjetnik</item>
      <item>VODOVOD d.o.o., OIB 80535169523</item>
      <item>DOMA &amp; NUTJAK d.o.o., OIB 07371141231</item>
      <item>ALCO-COMMERCE d.o.o., OIB 78235071712</item>
      <item>ŽELJKO RAČKI I KOLEGE j. t. d. za zastupanja i pravnu pomoć, Slavonski Brod, Gajeva 27, OIB 85429134148</item>
      <item>ZORAN TOMIĆ, odvjetnik - za HRVATSKE ŠUME</item>
      <item>croatia osiguranje, OIB 26187994862</item>
      <item>TRANSADRIA MEĐUNARODNA ŠPEDICIJA d.d. u stečaju, OIB 47965841018</item>
      <item>ZAGREBAČKI HOLDING d.o.o., OIB 85584865987</item>
      <item>FINA SLAVONSKI BROD</item>
      <item>ZOU SAŠA POLDAN, GORAN GATARA, VERA DIZDAREVIĆ, VALENTINA VIŽINTIN i MARKO KOMORSKI</item>
    </izvorni_sadrzaj>
    <derivirana_varijabla naziv="DomainObject.Predmet.OstaliListNazivFormatedOIB_1">
      <item>ŽDO Sl. Brod</item>
      <item>ZDENKO BEŠLIĆ, sada stečajni upravitelj, OIB 40568270984</item>
      <item>HYPO ALPE-ADRIA-BANK d.d., OIB 14036333877</item>
      <item>MLADEN ORAŠINOVIĆ</item>
      <item>IVAN ŽALAC, odvjetnik</item>
      <item>ANTE MAMIĆ, dipl. iur.</item>
      <item>RAČUNOVODSTVO TS OS</item>
      <item>REGISTAR SUDA TS OSSSB</item>
      <item>ZEMLJIŠNO-KNJIŽNI ODJEL OPĆINSKOG SUDA U SLAV. BRODU</item>
      <item>JOSIP JELIĆ, odvjetnik</item>
      <item>VODOVOD d.o.o., OIB 80535169523</item>
      <item>DOMA &amp; NUTJAK d.o.o., OIB 07371141231</item>
      <item>ALCO-COMMERCE d.o.o., OIB 78235071712</item>
      <item>ŽELJKO RAČKI I KOLEGE j. t. d. za zastupanja i pravnu pomoć, Slavonski Brod, Gajeva 27, OIB 85429134148</item>
      <item>ZORAN TOMIĆ, odvjetnik - za HRVATSKE ŠUME</item>
      <item>croatia osiguranje, OIB 26187994862</item>
      <item>TRANSADRIA MEĐUNARODNA ŠPEDICIJA d.d. u stečaju, OIB 47965841018</item>
      <item>ZAGREBAČKI HOLDING d.o.o., OIB 85584865987</item>
      <item>FINA SLAVONSKI BROD</item>
      <item>ZOU SAŠA POLDAN, GORAN GATARA, VERA DIZDAREVIĆ, VALENTINA VIŽINTIN i MARKO KOMORSKI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BROD</izvorni_sadrzaj>
    <derivirana_varijabla naziv="DomainObject.Predmet.StrankaIDrugi_1">RH MINISTARSTVO FINANCIJA POREZNA UPRAVA PU SLAVONSKI BROD</derivirana_varijabla>
  </DomainObject.Predmet.StrankaIDrugi>
  <DomainObject.Predmet.ProtustrankaIDrugi>
    <izvorni_sadrzaj>M D O  d.o.o. MALINO</izvorni_sadrzaj>
    <derivirana_varijabla naziv="DomainObject.Predmet.ProtustrankaIDrugi_1">M D O  d.o.o. MALINO</derivirana_varijabla>
  </DomainObject.Predmet.ProtustrankaIDrugi>
  <DomainObject.Predmet.StrankaIDrugiAdressOIB>
    <izvorni_sadrzaj>RH MINISTARSTVO FINANCIJA POREZNA UPRAVA PU SLAVONSKI BROD, 35000 Slavonski Brod</izvorni_sadrzaj>
    <derivirana_varijabla naziv="DomainObject.Predmet.StrankaIDrugiAdressOIB_1">RH MINISTARSTVO FINANCIJA POREZNA UPRAVA PU SLAVONSKI BROD, 35000 Slavonski Brod</derivirana_varijabla>
  </DomainObject.Predmet.StrankaIDrugiAdressOIB>
  <DomainObject.Predmet.ProtustrankaIDrugiAdressOIB>
    <izvorni_sadrzaj>M D O  d.o.o. MALINO, OIB 91941080113</izvorni_sadrzaj>
    <derivirana_varijabla naziv="DomainObject.Predmet.ProtustrankaIDrugiAdressOIB_1">M D O  d.o.o. MALINO, OIB 91941080113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11. siječnja 2016.</izvorni_sadrzaj>
    <derivirana_varijabla naziv="DomainObject.Predmet.OdlukaRjesenje.DatumPravomocnosti_1">11. siječnja 2016.</derivirana_varijabla>
  </DomainObject.Predmet.OdlukaRjesenje.DatumPravomocnosti>
  <DomainObject.Predmet.OdlukaRjesenje.Oznaka>
    <izvorni_sadrzaj>St-102/2012-83</izvorni_sadrzaj>
    <derivirana_varijabla naziv="DomainObject.Predmet.OdlukaRjesenje.Oznaka_1">St-102/2012-83</derivirana_varijabla>
  </DomainObject.Predmet.OdlukaRjesenje.Oznaka>
  <DomainObject.Predmet.SudioniciListNaziv>
    <izvorni_sadrzaj>
      <item>M D O  d.o.o. MALINO</item>
      <item>RH MINISTARSTVO FINANCIJA POREZNA UPRAVA PU SLAVONSKI BROD</item>
      <item>ŽDO Sl. Brod</item>
      <item>ZDENKO BEŠLIĆ, sada stečajni upravitelj</item>
      <item>HYPO ALPE-ADRIA-BANK d.d.</item>
      <item>MLADEN ORAŠINOVIĆ</item>
      <item>IVAN ŽALAC, odvjetnik</item>
      <item>ANTE MAMIĆ, dipl. iur.</item>
      <item>RAČUNOVODSTVO TS OS</item>
      <item>REGISTAR SUDA TS OSSSB</item>
      <item>ZEMLJIŠNO-KNJIŽNI ODJEL OPĆINSKOG SUDA U SLAV. BRODU</item>
      <item>JOSIP JELIĆ, odvjetnik</item>
      <item>VODOVOD d.o.o.</item>
      <item>DOMA &amp; NUTJAK d.o.o.</item>
      <item>ALCO-COMMERCE d.o.o.</item>
      <item>ŽELJKO RAČKI I KOLEGE j. t. d. za zastupanja i pravnu pomoć, Slavonski Brod, Gajeva 27</item>
      <item>ZORAN TOMIĆ, odvjetnik - za HRVATSKE ŠUME</item>
      <item>croatia osiguranje</item>
      <item>TRANSADRIA MEĐUNARODNA ŠPEDICIJA d.d. u stečaju</item>
      <item>ZAGREBAČKI HOLDING d.o.o.</item>
      <item>FINA SLAVONSKI BROD</item>
      <item>ZOU SAŠA POLDAN, GORAN GATARA, VERA DIZDAREVIĆ, VALENTINA VIŽINTIN i MARKO KOMORSKI</item>
    </izvorni_sadrzaj>
    <derivirana_varijabla naziv="DomainObject.Predmet.SudioniciListNaziv_1">
      <item>M D O  d.o.o. MALINO</item>
      <item>RH MINISTARSTVO FINANCIJA POREZNA UPRAVA PU SLAVONSKI BROD</item>
      <item>ŽDO Sl. Brod</item>
      <item>ZDENKO BEŠLIĆ, sada stečajni upravitelj</item>
      <item>HYPO ALPE-ADRIA-BANK d.d.</item>
      <item>MLADEN ORAŠINOVIĆ</item>
      <item>IVAN ŽALAC, odvjetnik</item>
      <item>ANTE MAMIĆ, dipl. iur.</item>
      <item>RAČUNOVODSTVO TS OS</item>
      <item>REGISTAR SUDA TS OSSSB</item>
      <item>ZEMLJIŠNO-KNJIŽNI ODJEL OPĆINSKOG SUDA U SLAV. BRODU</item>
      <item>JOSIP JELIĆ, odvjetnik</item>
      <item>VODOVOD d.o.o.</item>
      <item>DOMA &amp; NUTJAK d.o.o.</item>
      <item>ALCO-COMMERCE d.o.o.</item>
      <item>ŽELJKO RAČKI I KOLEGE j. t. d. za zastupanja i pravnu pomoć, Slavonski Brod, Gajeva 27</item>
      <item>ZORAN TOMIĆ, odvjetnik - za HRVATSKE ŠUME</item>
      <item>croatia osiguranje</item>
      <item>TRANSADRIA MEĐUNARODNA ŠPEDICIJA d.d. u stečaju</item>
      <item>ZAGREBAČKI HOLDING d.o.o.</item>
      <item>FINA SLAVONSKI BROD</item>
      <item>ZOU SAŠA POLDAN, GORAN GATARA, VERA DIZDAREVIĆ, VALENTINA VIŽINTIN i MARKO KOMORSKI</item>
    </derivirana_varijabla>
  </DomainObject.Predmet.SudioniciListNaziv>
  <DomainObject.Predmet.SudioniciListAdressOIB>
    <izvorni_sadrzaj>
      <item>M D O  d.o.o. MALINO, OIB 91941080113</item>
      <item>RH MINISTARSTVO FINANCIJA POREZNA UPRAVA PU SLAVONSKI BROD, 35000 Slavonski Brod</item>
      <item>ŽDO Sl. Brod, 35000 SLAVNSKI BROD</item>
      <item>ZDENKO BEŠLIĆ, sada stečajni upravitelj, OIB 40568270984, Petra Krešimira IV broj 4,35000 Slavonski Brod</item>
      <item>HYPO ALPE-ADRIA-BANK d.d., OIB 14036333877, Kapucinska 29,31000 Osijek</item>
      <item>MLADEN ORAŠINOVIĆ, Matije Gupca 70,35257 MALINO, LUŽANI</item>
      <item>IVAN ŽALAC, odvjetnik, Ljudevita Gaja 7,35000 Slavonski Brod</item>
      <item>ANTE MAMIĆ, dipl. iur., 35000 Slavonski Brod</item>
      <item>RAČUNOVODSTVO TS OS, 31000 Osijek</item>
      <item>REGISTAR SUDA TS OSSSB, 35000 Slavonski Brod</item>
      <item>ZEMLJIŠNO-KNJIŽNI ODJEL OPĆINSKOG SUDA U SLAV. BRODU, 35000 Slavonski Brod</item>
      <item>JOSIP JELIĆ, odvjetnik, 35000 Slavonski Brod</item>
      <item>VODOVOD d.o.o., OIB 80535169523, Nikole Zrinskog 25,35000 Slavonski Brod</item>
      <item>DOMA &amp; NUTJAK d.o.o., OIB 07371141231, Put Vrbovnika bb,21311 Stobreč</item>
      <item>ALCO-COMMERCE d.o.o., OIB 78235071712, Lutvinka B3/1,35000 Slavonski Brod</item>
      <item>ŽELJKO RAČKI I KOLEGE j. t. d. za zastupanja i pravnu pomoć, Slavonski Brod, Gajeva 27, OIB 85429134148, Gajeva 27,Slavonski Brod</item>
      <item>ZORAN TOMIĆ, odvjetnik - za HRVATSKE ŠUME, Zelinska 2/1,10000 Zagreb</item>
      <item>croatia osiguranje, OIB 26187994862, Miramarska 22,10000 Zagreb</item>
      <item>TRANSADRIA MEĐUNARODNA ŠPEDICIJA d.d. u stečaju, OIB 47965841018, Riva Boduli 1,51000 Rijeka</item>
      <item>ZAGREBAČKI HOLDING d.o.o., OIB 85584865987, Avenija Dubrovnik 15,10000 Zagreb</item>
      <item>FINA SLAVONSKI BROD, 35000 Slavonski Brod</item>
      <item>ZOU SAŠA POLDAN, GORAN GATARA, VERA DIZDAREVIĆ, VALENTINA VIŽINTIN i MARKO KOMORSKI, Jadranski trg 4,51000 Rijeka</item>
    </izvorni_sadrzaj>
    <derivirana_varijabla naziv="DomainObject.Predmet.SudioniciListAdressOIB_1">
      <item>M D O  d.o.o. MALINO, OIB 91941080113</item>
      <item>RH MINISTARSTVO FINANCIJA POREZNA UPRAVA PU SLAVONSKI BROD, 35000 Slavonski Brod</item>
      <item>ŽDO Sl. Brod, 35000 SLAVNSKI BROD</item>
      <item>ZDENKO BEŠLIĆ, sada stečajni upravitelj, OIB 40568270984, Petra Krešimira IV broj 4,35000 Slavonski Brod</item>
      <item>HYPO ALPE-ADRIA-BANK d.d., OIB 14036333877, Kapucinska 29,31000 Osijek</item>
      <item>MLADEN ORAŠINOVIĆ, Matije Gupca 70,35257 MALINO, LUŽANI</item>
      <item>IVAN ŽALAC, odvjetnik, Ljudevita Gaja 7,35000 Slavonski Brod</item>
      <item>ANTE MAMIĆ, dipl. iur., 35000 Slavonski Brod</item>
      <item>RAČUNOVODSTVO TS OS, 31000 Osijek</item>
      <item>REGISTAR SUDA TS OSSSB, 35000 Slavonski Brod</item>
      <item>ZEMLJIŠNO-KNJIŽNI ODJEL OPĆINSKOG SUDA U SLAV. BRODU, 35000 Slavonski Brod</item>
      <item>JOSIP JELIĆ, odvjetnik, 35000 Slavonski Brod</item>
      <item>VODOVOD d.o.o., OIB 80535169523, Nikole Zrinskog 25,35000 Slavonski Brod</item>
      <item>DOMA &amp; NUTJAK d.o.o., OIB 07371141231, Put Vrbovnika bb,21311 Stobreč</item>
      <item>ALCO-COMMERCE d.o.o., OIB 78235071712, Lutvinka B3/1,35000 Slavonski Brod</item>
      <item>ŽELJKO RAČKI I KOLEGE j. t. d. za zastupanja i pravnu pomoć, Slavonski Brod, Gajeva 27, OIB 85429134148, Gajeva 27,Slavonski Brod</item>
      <item>ZORAN TOMIĆ, odvjetnik - za HRVATSKE ŠUME, Zelinska 2/1,10000 Zagreb</item>
      <item>croatia osiguranje, OIB 26187994862, Miramarska 22,10000 Zagreb</item>
      <item>TRANSADRIA MEĐUNARODNA ŠPEDICIJA d.d. u stečaju, OIB 47965841018, Riva Boduli 1,51000 Rijeka</item>
      <item>ZAGREBAČKI HOLDING d.o.o., OIB 85584865987, Avenija Dubrovnik 15,10000 Zagreb</item>
      <item>FINA SLAVONSKI BROD, 35000 Slavonski Brod</item>
      <item>ZOU SAŠA POLDAN, GORAN GATARA, VERA DIZDAREVIĆ, VALENTINA VIŽINTIN i MARKO KOMORSKI, Jadranski trg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91941080113</item>
      <item>, OIB null</item>
      <item>, OIB null</item>
      <item>, OIB 40568270984</item>
      <item>, OIB 14036333877</item>
      <item>, OIB null</item>
      <item>, OIB null</item>
      <item>, OIB null</item>
      <item>, OIB null</item>
      <item>, OIB null</item>
      <item>, OIB null</item>
      <item>, OIB null</item>
      <item>, OIB 80535169523</item>
      <item>, OIB 07371141231</item>
      <item>, OIB 78235071712</item>
      <item>, OIB 85429134148</item>
      <item>, OIB null</item>
      <item>, OIB 26187994862</item>
      <item>, OIB 47965841018</item>
      <item>, OIB 85584865987</item>
      <item>, OIB null</item>
      <item>, OIB null</item>
    </izvorni_sadrzaj>
    <derivirana_varijabla naziv="DomainObject.Predmet.SudioniciListNazivOIB_1">
      <item>, OIB 91941080113</item>
      <item>, OIB null</item>
      <item>, OIB null</item>
      <item>, OIB 40568270984</item>
      <item>, OIB 14036333877</item>
      <item>, OIB null</item>
      <item>, OIB null</item>
      <item>, OIB null</item>
      <item>, OIB null</item>
      <item>, OIB null</item>
      <item>, OIB null</item>
      <item>, OIB null</item>
      <item>, OIB 80535169523</item>
      <item>, OIB 07371141231</item>
      <item>, OIB 78235071712</item>
      <item>, OIB 85429134148</item>
      <item>, OIB null</item>
      <item>, OIB 26187994862</item>
      <item>, OIB 47965841018</item>
      <item>, OIB 85584865987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211</properties:Words>
  <properties:Characters>1087</properties:Characters>
  <properties:Lines>47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2016-06-06T07:06:00Z</dcterms:created>
  <dc:creator>wsadmin</dc:creator>
  <cp:lastModifiedBy>wsadmin</cp:lastModifiedBy>
  <cp:lastPrinted>2016-06-06T07:15:00Z</cp:lastPrinted>
  <dcterms:modified xmlns:xsi="http://www.w3.org/2001/XMLSchema-instance" xsi:type="dcterms:W3CDTF">2016-06-06T07:18:00Z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