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4da0" w14:paraId="d0d4da0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</w:t>
      </w:r>
      <w:r w:rsidR="00011E74">
        <w:rPr>
          <w:b/>
          <w:lang w:val="hr-HR"/>
        </w:rPr>
        <w:t>-1</w:t>
      </w:r>
      <w:r w:rsidR="00117B76">
        <w:rPr>
          <w:b/>
          <w:lang w:val="hr-HR"/>
        </w:rPr>
        <w:t>707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117B76">
        <w:rPr>
          <w:lang w:val="hr-HR"/>
        </w:rPr>
        <w:t>Osijek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117B76" w:rsidRPr="00117B76">
        <w:rPr>
          <w:lang w:val="hr-HR"/>
        </w:rPr>
        <w:t>World traveler d.o.o. za mobilnu i web promociju, unapređivanje i razvoj turizma i turističke ponude, skraćena tvrtka World traveler d.o.o., Prekopakra, Ante Starčevića 87, OIB: 92562460638</w:t>
      </w:r>
      <w:r w:rsidR="008846F3" w:rsidRPr="008846F3">
        <w:rPr>
          <w:lang w:val="hr-HR"/>
        </w:rPr>
        <w:t xml:space="preserve">, dana </w:t>
      </w:r>
      <w:r w:rsidR="00F60BEB">
        <w:rPr>
          <w:lang w:val="hr-HR"/>
        </w:rPr>
        <w:t>0</w:t>
      </w:r>
      <w:r w:rsidR="00117B76">
        <w:rPr>
          <w:lang w:val="hr-HR"/>
        </w:rPr>
        <w:t>8</w:t>
      </w:r>
      <w:r w:rsidR="00F60BEB">
        <w:rPr>
          <w:lang w:val="hr-HR"/>
        </w:rPr>
        <w:t>. 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117B76">
        <w:rPr>
          <w:lang w:val="hr-HR"/>
        </w:rPr>
        <w:t>Marinu Petrović iz Prekopakra, Dr. Ante Starčevića 98, OIB: 62171226760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117B76">
        <w:rPr>
          <w:lang w:val="hr-HR"/>
        </w:rPr>
        <w:t>707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011E74">
        <w:rPr>
          <w:lang w:val="hr-HR"/>
        </w:rPr>
        <w:t>1</w:t>
      </w:r>
      <w:r w:rsidR="00117B76">
        <w:rPr>
          <w:lang w:val="hr-HR"/>
        </w:rPr>
        <w:t>707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117B76" w:rsidRPr="00117B76">
        <w:rPr>
          <w:lang w:val="hr-HR"/>
        </w:rPr>
        <w:t>Marin</w:t>
      </w:r>
      <w:r w:rsidR="00117B76">
        <w:rPr>
          <w:lang w:val="hr-HR"/>
        </w:rPr>
        <w:t>o</w:t>
      </w:r>
      <w:r w:rsidR="00117B76" w:rsidRPr="00117B76">
        <w:rPr>
          <w:lang w:val="hr-HR"/>
        </w:rPr>
        <w:t xml:space="preserve"> Petrović iz Prekopakra, Dr. Ante Starčevića 98, OIB: 62171226760</w:t>
      </w:r>
      <w:r w:rsidR="00117B76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117B76" w:rsidRPr="00117B76">
        <w:rPr>
          <w:lang w:val="hr-HR"/>
        </w:rPr>
        <w:t>Marin</w:t>
      </w:r>
      <w:r w:rsidR="00117B76">
        <w:rPr>
          <w:lang w:val="hr-HR"/>
        </w:rPr>
        <w:t>a</w:t>
      </w:r>
      <w:r w:rsidR="00117B76" w:rsidRPr="00117B76">
        <w:rPr>
          <w:lang w:val="hr-HR"/>
        </w:rPr>
        <w:t xml:space="preserve"> Petrović iz Prekopakra, Dr. Ante Starčevića 98, OIB: 62171226760</w:t>
      </w:r>
      <w:r w:rsidR="00117B76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011E74">
        <w:rPr>
          <w:b/>
          <w:lang w:val="hr-HR"/>
        </w:rPr>
        <w:t>1</w:t>
      </w:r>
      <w:r w:rsidR="00117B76">
        <w:rPr>
          <w:b/>
          <w:lang w:val="hr-HR"/>
        </w:rPr>
        <w:t>707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117B76">
        <w:rPr>
          <w:lang w:val="hr-HR"/>
        </w:rPr>
        <w:t>707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011E74">
        <w:rPr>
          <w:lang w:val="hr-HR"/>
        </w:rPr>
        <w:t>1</w:t>
      </w:r>
      <w:r w:rsidR="00117B76">
        <w:rPr>
          <w:lang w:val="hr-HR"/>
        </w:rPr>
        <w:t>707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17B76" w:rsidRPr="00117B76">
        <w:rPr>
          <w:lang w:val="hr-HR"/>
        </w:rPr>
        <w:t>Marin</w:t>
      </w:r>
      <w:r w:rsidR="00117B76">
        <w:rPr>
          <w:lang w:val="hr-HR"/>
        </w:rPr>
        <w:t>a</w:t>
      </w:r>
      <w:r w:rsidR="00117B76" w:rsidRPr="00117B76">
        <w:rPr>
          <w:lang w:val="hr-HR"/>
        </w:rPr>
        <w:t xml:space="preserve"> Petrović iz Prekopakra, Dr. Ante Starčevića 98, OIB: 62171226760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14792D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117B76">
        <w:rPr>
          <w:lang w:val="hr-HR"/>
        </w:rPr>
        <w:t>110</w:t>
      </w:r>
      <w:r w:rsidR="00011E74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117B76">
        <w:rPr>
          <w:lang w:val="hr-HR"/>
        </w:rPr>
        <w:t>1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117B76">
        <w:rPr>
          <w:lang w:val="hr-HR"/>
        </w:rPr>
        <w:t>10. svibnja</w:t>
      </w:r>
      <w:r w:rsidR="00011E74">
        <w:rPr>
          <w:lang w:val="hr-HR"/>
        </w:rPr>
        <w:t xml:space="preserve"> 201</w:t>
      </w:r>
      <w:r w:rsidR="00117B76">
        <w:rPr>
          <w:lang w:val="hr-HR"/>
        </w:rPr>
        <w:t>6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</w:p>
    <w:p w:rsidRDefault="0014792D" w:rsidP="008846F3" w:rsidR="0014792D">
      <w:pPr>
        <w:jc w:val="both"/>
        <w:rPr>
          <w:lang w:val="hr-HR"/>
        </w:rPr>
      </w:pPr>
    </w:p>
    <w:p w:rsidRDefault="0014792D" w:rsidP="0014792D" w:rsidR="0014792D">
      <w:pPr>
        <w:jc w:val="right"/>
        <w:rPr>
          <w:lang w:val="hr-HR"/>
        </w:rPr>
      </w:pPr>
      <w:r w:rsidRPr="0014792D">
        <w:rPr>
          <w:b/>
          <w:lang w:val="hr-HR"/>
        </w:rPr>
        <w:lastRenderedPageBreak/>
        <w:t>Broj: 7/St-1</w:t>
      </w:r>
      <w:r w:rsidR="00117B76">
        <w:rPr>
          <w:b/>
          <w:lang w:val="hr-HR"/>
        </w:rPr>
        <w:t>707</w:t>
      </w:r>
      <w:r w:rsidRPr="0014792D">
        <w:rPr>
          <w:b/>
          <w:lang w:val="hr-HR"/>
        </w:rPr>
        <w:t>/2016-4</w:t>
      </w:r>
    </w:p>
    <w:p w:rsidRDefault="0014792D" w:rsidP="008846F3" w:rsidR="0014792D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117B76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117B76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60BEB">
        <w:rPr>
          <w:lang w:val="hr-HR"/>
        </w:rPr>
        <w:t>0</w:t>
      </w:r>
      <w:r w:rsidR="00117B76">
        <w:rPr>
          <w:lang w:val="hr-HR"/>
        </w:rPr>
        <w:t>8</w:t>
      </w:r>
      <w:r w:rsidR="00F60BEB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C6C34" w:rsidP="00437858" w:rsidR="00C22420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ED34BB">
        <w:rPr>
          <w:lang w:val="hr-HR"/>
        </w:rPr>
        <w:t xml:space="preserve">  </w:t>
      </w:r>
      <w:r w:rsidR="00116C90">
        <w:rPr>
          <w:lang w:val="hr-HR"/>
        </w:rPr>
        <w:t xml:space="preserve"> </w:t>
      </w:r>
      <w:r w:rsidR="00437858">
        <w:rPr>
          <w:lang w:val="hr-HR"/>
        </w:rPr>
        <w:t xml:space="preserve">  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EED" w:rsidP="004511E1" w:rsidR="00131EED">
      <w:r>
        <w:separator/>
      </w:r>
    </w:p>
  </w:endnote>
  <w:endnote w:id="0" w:type="continuationSeparator">
    <w:p w:rsidRDefault="00131EED" w:rsidP="004511E1" w:rsidR="00131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EED" w:rsidP="004511E1" w:rsidR="00131EED">
      <w:r>
        <w:separator/>
      </w:r>
    </w:p>
  </w:footnote>
  <w:footnote w:id="0" w:type="continuationSeparator">
    <w:p w:rsidRDefault="00131EED" w:rsidP="004511E1" w:rsidR="00131E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40C4" w:rsidRPr="00C840C4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17B76"/>
    <w:rsid w:val="00131EED"/>
    <w:rsid w:val="0014792D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65614"/>
    <w:rsid w:val="004D16DE"/>
    <w:rsid w:val="004D58B7"/>
    <w:rsid w:val="004D62CC"/>
    <w:rsid w:val="004E2508"/>
    <w:rsid w:val="0051608F"/>
    <w:rsid w:val="00517923"/>
    <w:rsid w:val="005232EE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73D17"/>
    <w:rsid w:val="00A92062"/>
    <w:rsid w:val="00AB4C7E"/>
    <w:rsid w:val="00AB5215"/>
    <w:rsid w:val="00AD05FF"/>
    <w:rsid w:val="00B23988"/>
    <w:rsid w:val="00B7139D"/>
    <w:rsid w:val="00B8373A"/>
    <w:rsid w:val="00B86A03"/>
    <w:rsid w:val="00B92043"/>
    <w:rsid w:val="00BD633E"/>
    <w:rsid w:val="00C15B9D"/>
    <w:rsid w:val="00C22420"/>
    <w:rsid w:val="00C61241"/>
    <w:rsid w:val="00C840C4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3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2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3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2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traveler d.o.o. za mobilnu i web promociju, unapređivanje i razvoj turizma i turističke ponude zastupanog po punomoćniku Marino Petrović</izvorni_sadrzaj>
    <derivirana_varijabla naziv="DomainObject.Predmet.ProtustrankaFormated_1">  World traveler d.o.o. za mobilnu i web promociju, unapređivanje i razvoj turizma i turističke ponude zastupanog po punomoćniku Marino Petrović</derivirana_varijabla>
  </DomainObject.Predmet.ProtustrankaFormated>
  <DomainObject.Predmet.ProtustrankaFormatedOIB>
    <izvorni_sadrzaj>  World traveler d.o.o. za mobilnu i web promociju, unapređivanje i razvoj turizma i turističke ponude, OIB 92562460638 zastupanog po punomoćniku Marino Petrović</izvorni_sadrzaj>
    <derivirana_varijabla naziv="DomainObject.Predmet.ProtustrankaFormatedOIB_1">  World traveler d.o.o. za mobilnu i web promociju, unapređivanje i razvoj turizma i turističke ponude, OIB 92562460638 zastupanog po punomoćniku Marino Petrović</derivirana_varijabla>
  </DomainObject.Predmet.ProtustrankaFormatedOIB>
  <DomainObject.Predmet.ProtustrankaFormatedWithAdress>
    <izvorni_sadrzaj> World traveler d.o.o. za mobilnu i web promociju, unapređivanje i razvoj turizma i turističke ponude, Dr. Ante Starčevića 87, 34550 Prekopakra zastupanog po punomoćniku Marino Petrović</izvorni_sadrzaj>
    <derivirana_varijabla naziv="DomainObject.Predmet.ProtustrankaFormatedWithAdress_1"> World traveler d.o.o. za mobilnu i web promociju, unapređivanje i razvoj turizma i turističke ponude, Dr. Ante Starčevića 87, 34550 Prekopakra zastupanog po punomoćniku Marino Petrović</derivirana_varijabla>
  </DomainObject.Predmet.ProtustrankaFormatedWithAdress>
  <DomainObject.Predmet.ProtustrankaFormatedWithAdressOIB>
    <izvorni_sadrzaj> World traveler d.o.o. za mobilnu i web promociju, unapređivanje i razvoj turizma i turističke ponude, OIB 92562460638, Dr. Ante Starčevića 87, 34550 Prekopakra zastupanog po punomoćniku Marino Petrović</izvorni_sadrzaj>
    <derivirana_varijabla naziv="DomainObject.Predmet.ProtustrankaFormatedWithAdressOIB_1"> World traveler d.o.o. za mobilnu i web promociju, unapređivanje i razvoj turizma i turističke ponude, OIB 92562460638, Dr. Ante Starčevića 87, 34550 Prekopakra zastupanog po punomoćniku Marino Petrović</derivirana_varijabla>
  </DomainObject.Predmet.ProtustrankaFormatedWithAdressOIB>
  <DomainObject.Predmet.ProtustrankaWithAdress>
    <izvorni_sadrzaj>World traveler d.o.o. za mobilnu i web promociju, unapređivanje i razvoj turizma i turističke ponude Dr. Ante Starčevića 87, 34550 Prekopakra</izvorni_sadrzaj>
    <derivirana_varijabla naziv="DomainObject.Predmet.ProtustrankaWithAdress_1">World traveler d.o.o. za mobilnu i web promociju, unapređivanje i razvoj turizma i turističke ponude Dr. Ante Starčevića 87, 34550 Prekopakra</derivirana_varijabla>
  </DomainObject.Predmet.ProtustrankaWithAdress>
  <DomainObject.Predmet.ProtustrankaWith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WithAdressOIB_1">World traveler d.o.o. za mobilnu i web promociju, unapređivanje i razvoj turizma i turističke ponude, OIB 92562460638, Dr. Ante Starčevića 87, 34550 Prekopakra</derivirana_varijabla>
  </DomainObject.Predmet.ProtustrankaWithAdressOIB>
  <DomainObject.Predmet.ProtustrankaNazivFormated>
    <izvorni_sadrzaj>World traveler d.o.o. za mobilnu i web promociju, unapređivanje i razvoj turizma i turističke ponude</izvorni_sadrzaj>
    <derivirana_varijabla naziv="DomainObject.Predmet.ProtustrankaNazivFormated_1">World traveler d.o.o. za mobilnu i web promociju, unapređivanje i razvoj turizma i turističke ponude</derivirana_varijabla>
  </DomainObject.Predmet.ProtustrankaNazivFormated>
  <DomainObject.Predmet.ProtustrankaNazivFormatedOIB>
    <izvorni_sadrzaj>World traveler d.o.o. za mobilnu i web promociju, unapređivanje i razvoj turizma i turističke ponude, OIB 92562460638</izvorni_sadrzaj>
    <derivirana_varijabla naziv="DomainObject.Predmet.ProtustrankaNazivFormatedOIB_1">World traveler d.o.o. za mobilnu i web promociju, unapređivanje i razvoj turizma i turističke ponude, OIB 92562460638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25473.57</izvorni_sadrzaj>
    <derivirana_varijabla naziv="DomainObject.Predmet.TrenutnaVrijednost_1">25473.57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World traveler d.o.o. za mobilnu i web promociju, unapređivanje i razvoj turizma i turističke ponude zastupanog po punomoćniku Marino Petrović</item>
    </izvorni_sadrzaj>
    <derivirana_varijabla naziv="DomainObject.Predmet.ProtuStrankaListFormated_1">
      <item>World traveler d.o.o. za mobilnu i web promociju, unapređivanje i razvoj turizma i turističke ponude zastupanog po punomoćniku Marino Petrović</item>
    </derivirana_varijabla>
  </DomainObject.Predmet.ProtuStrankaListFormated>
  <DomainObject.Predmet.ProtuStrankaListFormatedOIB>
    <izvorni_sadrzaj>
      <item>World traveler d.o.o. za mobilnu i web promociju, unapređivanje i razvoj turizma i turističke ponude, OIB 92562460638 zastupanog po punomoćniku Marino Petrović</item>
    </izvorni_sadrzaj>
    <derivirana_varijabla naziv="DomainObject.Predmet.ProtuStrankaListFormatedOIB_1">
      <item>World traveler d.o.o. za mobilnu i web promociju, unapređivanje i razvoj turizma i turističke ponude, OIB 92562460638 zastupanog po punomoćniku Marino Petrović</item>
    </derivirana_varijabla>
  </DomainObject.Predmet.ProtuStrankaListFormatedOIB>
  <DomainObject.Predmet.ProtuStrankaListFormatedWithAdress>
    <izvorni_sadrzaj>
      <item>World traveler d.o.o. za mobilnu i web promociju, unapređivanje i razvoj turizma i turističke ponude, Dr. Ante Starčevića 87, 34550 Prekopakra zastupanog po punomoćniku Marino Petrović</item>
    </izvorni_sadrzaj>
    <derivirana_varijabla naziv="DomainObject.Predmet.ProtuStrankaListFormatedWithAdress_1">
      <item>World traveler d.o.o. za mobilnu i web promociju, unapređivanje i razvoj turizma i turističke ponude, Dr. Ante Starčevića 87, 34550 Prekopakra zastupanog po punomoćniku Marino Petrović</item>
    </derivirana_varijabla>
  </DomainObject.Predmet.ProtuStrankaListFormatedWithAdress>
  <DomainObject.Predmet.ProtuStrankaListFormatedWithAdressOIB>
    <izvorni_sadrzaj>
      <item>World traveler d.o.o. za mobilnu i web promociju, unapređivanje i razvoj turizma i turističke ponude, OIB 92562460638, Dr. Ante Starčevića 87, 34550 Prekopakra zastupanog po punomoćniku Marino Petrović</item>
    </izvorni_sadrzaj>
    <derivirana_varijabla naziv="DomainObject.Predmet.ProtuStrankaListFormatedWithAdressOIB_1">
      <item>World traveler d.o.o. za mobilnu i web promociju, unapređivanje i razvoj turizma i turističke ponude, OIB 92562460638, Dr. Ante Starčevića 87, 34550 Prekopakra zastupanog po punomoćniku Marino Petrović</item>
    </derivirana_varijabla>
  </DomainObject.Predmet.ProtuStrankaListFormatedWithAdressOIB>
  <DomainObject.Predmet.ProtuStrankaListNazivFormated>
    <izvorni_sadrzaj>
      <item>World traveler d.o.o. za mobilnu i web promociju, unapređivanje i razvoj turizma i turističke ponude</item>
    </izvorni_sadrzaj>
    <derivirana_varijabla naziv="DomainObject.Predmet.ProtuStrankaListNazivFormated_1">
      <item>World traveler d.o.o. za mobilnu i web promociju, unapređivanje i razvoj turizma i turističke ponude</item>
    </derivirana_varijabla>
  </DomainObject.Predmet.ProtuStrankaListNazivFormated>
  <DomainObject.Predmet.ProtuStrankaListNazivFormatedOIB>
    <izvorni_sadrzaj>
      <item>World traveler d.o.o. za mobilnu i web promociju, unapređivanje i razvoj turizma i turističke ponude, OIB 92562460638</item>
    </izvorni_sadrzaj>
    <derivirana_varijabla naziv="DomainObject.Predmet.ProtuStrankaListNazivFormatedOIB_1">
      <item>World traveler d.o.o. za mobilnu i web promociju, unapređivanje i razvoj turizma i turističke ponude, OIB 92562460638</item>
    </derivirana_varijabla>
  </DomainObject.Predmet.ProtuStrankaListNazivFormatedOIB>
  <DomainObject.Predmet.OstaliListFormated>
    <izvorni_sadrzaj>
      <item>Marino Petrović punomoćnik sudionika u postupku World traveler d.o.o. za mobilnu i web promociju, unapređivanje i razvoj turizma i turističke ponude</item>
    </izvorni_sadrzaj>
    <derivirana_varijabla naziv="DomainObject.Predmet.OstaliListFormated_1">
      <item>Marino Petrović punomoćnik sudionika u postupku World traveler d.o.o. za mobilnu i web promociju, unapređivanje i razvoj turizma i turističke ponude</item>
    </derivirana_varijabla>
  </DomainObject.Predmet.OstaliListFormated>
  <DomainObject.Predmet.OstaliListFormatedOIB>
    <izvorni_sadrzaj>
      <item>Marino Petrović, OIB 62171226760 punomoćnik sudionika u postupku World traveler d.o.o. za mobilnu i web promociju, unapređivanje i razvoj turizma i turističke ponude</item>
    </izvorni_sadrzaj>
    <derivirana_varijabla naziv="DomainObject.Predmet.OstaliListFormatedOIB_1">
      <item>Marino Petrović, OIB 62171226760 punomoćnik sudionika u postupku World traveler d.o.o. za mobilnu i web promociju, unapređivanje i razvoj turizma i turističke ponude</item>
    </derivirana_varijabla>
  </DomainObject.Predmet.OstaliListFormatedOIB>
  <DomainObject.Predmet.OstaliListFormatedWithAdress>
    <izvorni_sadrzaj>
      <item>Marino Petrović,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_1">
      <item>Marino Petrović, Dr. Ante Starčevića 98, 34550 Prekopakra punomoćnik sudionika u postupku World traveler d.o.o. za mobilnu i web promociju, unapređivanje i razvoj turizma i turističke ponude</item>
    </derivirana_varijabla>
  </DomainObject.Predmet.OstaliListFormatedWithAdress>
  <DomainObject.Predmet.OstaliListFormatedWithAdressOIB>
    <izvorni_sadrzaj>
      <item>Marino Petrović, OIB 62171226760,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OIB_1">
      <item>Marino Petrović, OIB 62171226760, Dr. Ante Starčevića 98, 34550 Prekopakra punomoćnik sudionika u postupku World traveler d.o.o. za mobilnu i web promociju, unapređivanje i razvoj turizma i turističke ponude</item>
    </derivirana_varijabla>
  </DomainObject.Predmet.OstaliListFormatedWithAdressOIB>
  <DomainObject.Predmet.OstaliListNazivFormated>
    <izvorni_sadrzaj>
      <item>Marino Petrović</item>
    </izvorni_sadrzaj>
    <derivirana_varijabla naziv="DomainObject.Predmet.OstaliListNazivFormated_1">
      <item>Marino Petrović</item>
    </derivirana_varijabla>
  </DomainObject.Predmet.OstaliListNazivFormated>
  <DomainObject.Predmet.OstaliListNazivFormatedOIB>
    <izvorni_sadrzaj>
      <item>Marino Petrović, OIB 62171226760</item>
    </izvorni_sadrzaj>
    <derivirana_varijabla naziv="DomainObject.Predmet.OstaliListNazivFormatedOIB_1">
      <item>Marino Petrović, OIB 62171226760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World traveler d.o.o. za mobilnu i web promociju, unapređivanje i razvoj turizma i turističke ponude</izvorni_sadrzaj>
    <derivirana_varijabla naziv="DomainObject.Predmet.ProtustrankaIDrugi_1">World traveler d.o.o. za mobilnu i web promociju, unapređivanje i razvoj turizma i turističke ponude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IDrugiAdressOIB_1">World traveler d.o.o. za mobilnu i web promociju, unapređivanje i razvoj turizma i turističke ponude, OIB 92562460638, Dr. Ante Starčevića 87,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World traveler d.o.o. za mobilnu i web promociju, unapređivanje i razvoj turizma i turističke ponude</item>
      <item>Marino Petrović</item>
    </izvorni_sadrzaj>
    <derivirana_varijabla naziv="DomainObject.Predmet.SudioniciListNaziv_1">
      <item>Financijska agencija</item>
      <item>World traveler d.o.o. za mobilnu i web promociju, unapređivanje i razvoj turizma i turističke ponude</item>
      <item>Marino Petrović</item>
    </derivirana_varijabla>
  </DomainObject.Predmet.SudioniciListNaziv>
  <DomainObject.Predmet.SudioniciListAdressOIB>
    <izvorni_sadrzaj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izvorni_sadrzaj>
    <derivirana_varijabla naziv="DomainObject.Predmet.SudioniciListAdressOIB_1"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92562460638</item>
      <item>, OIB 62171226760</item>
    </izvorni_sadrzaj>
    <derivirana_varijabla naziv="DomainObject.Predmet.SudioniciListNazivOIB_1">
      <item>, OIB 85821130368</item>
      <item>, OIB 92562460638</item>
      <item>, OIB 62171226760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5AF6A-CE51-4175-8675-972DFCC49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947</properties:Words>
  <properties:Characters>5178</properties:Characters>
  <properties:Lines>135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2016-09-08T11:09:00Z</dcterms:created>
  <dc:creator>zbiondic</dc:creator>
  <cp:lastModifiedBy>wsadmin</cp:lastModifiedBy>
  <cp:lastPrinted>2016-09-05T10:59:00Z</cp:lastPrinted>
  <dcterms:modified xmlns:xsi="http://www.w3.org/2001/XMLSchema-instance" xsi:type="dcterms:W3CDTF">2016-09-08T12:20:00Z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