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5a49" w14:paraId="4b95a49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3910A8">
        <w:rPr>
          <w:lang w:val="hr-HR"/>
        </w:rPr>
        <w:t>St-242</w:t>
      </w:r>
      <w:r w:rsidR="00802B00">
        <w:rPr>
          <w:lang w:val="hr-HR"/>
        </w:rPr>
        <w:t>/16</w:t>
      </w:r>
      <w:r w:rsidR="00883CEC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3910A8">
        <w:t xml:space="preserve"> DORA I SVEN j.d.o.o., OIB: 78582719548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4673AA">
        <w:t>dištem u Miroslava Krleže 16</w:t>
      </w:r>
      <w:r w:rsidR="002F24AF">
        <w:t>,</w:t>
      </w:r>
      <w:r w:rsidR="001E0C90">
        <w:t xml:space="preserve"> 40000 Čakovec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802B00">
        <w:t>16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3910A8">
        <w:t>DORA I SVEN j.d.o.o., OIB: 7858271954</w:t>
      </w:r>
      <w:r w:rsidR="004673AA">
        <w:t>8 sa sjedištem u Miroslava Krleže 16</w:t>
      </w:r>
      <w:r w:rsidR="003910A8">
        <w:t>, 40000 Čakovec</w:t>
      </w:r>
      <w:r w:rsidR="00953414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</w:t>
      </w:r>
      <w:r w:rsidR="00883CEC">
        <w:rPr>
          <w:lang w:val="hr-HR"/>
        </w:rPr>
        <w:t>. rujna 2015</w:t>
      </w:r>
      <w:r w:rsidR="00E66FC5">
        <w:rPr>
          <w:lang w:val="hr-HR"/>
        </w:rPr>
        <w:t>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3910A8">
        <w:t>2.882,34</w:t>
      </w:r>
      <w:r w:rsidR="003910A8">
        <w:rPr>
          <w:lang w:val="hr-HR"/>
        </w:rPr>
        <w:t xml:space="preserve"> </w:t>
      </w:r>
      <w:r w:rsidR="00953414">
        <w:rPr>
          <w:lang w:val="hr-HR"/>
        </w:rPr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907E72">
        <w:t xml:space="preserve"> </w:t>
      </w:r>
      <w:r w:rsidR="003910A8">
        <w:t>DORA I SVEN j.d.o.o., OIB: 7858271954</w:t>
      </w:r>
      <w:r w:rsidR="004673AA">
        <w:t>8 sa sjedištem u Miroslava Krleže 16</w:t>
      </w:r>
      <w:r w:rsidR="003910A8">
        <w:t>, 40000 Čakovec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953414">
        <w:rPr>
          <w:lang w:val="hr-HR"/>
        </w:rPr>
        <w:t>ana 15</w:t>
      </w:r>
      <w:r w:rsidR="00802B00">
        <w:rPr>
          <w:lang w:val="hr-HR"/>
        </w:rPr>
        <w:t>.0</w:t>
      </w:r>
      <w:r w:rsidR="006666AA">
        <w:rPr>
          <w:lang w:val="hr-HR"/>
        </w:rPr>
        <w:t>2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883CEC" w:rsidRPr="00883CEC">
        <w:t xml:space="preserve"> </w:t>
      </w:r>
      <w:r w:rsidR="003910A8">
        <w:t>DORA I SVEN j.d.o.o., OIB: 7858271954</w:t>
      </w:r>
      <w:r w:rsidR="004673AA">
        <w:t>8 sa sjedištem u Miroslava Krleže 16</w:t>
      </w:r>
      <w:r w:rsidR="003910A8">
        <w:t>, 40000 Čakovec.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883CEC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3910A8">
        <w:t>iznosu od 2.882,34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02B00">
        <w:rPr>
          <w:lang w:val="hr-HR"/>
        </w:rPr>
        <w:t>16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C7788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460" w:rsidP="007F64E0" w:rsidR="00944460">
      <w:r>
        <w:separator/>
      </w:r>
    </w:p>
  </w:endnote>
  <w:endnote w:id="0" w:type="continuationSeparator">
    <w:p w:rsidRDefault="00944460" w:rsidP="007F64E0" w:rsidR="00944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460" w:rsidP="007F64E0" w:rsidR="00944460">
      <w:r>
        <w:separator/>
      </w:r>
    </w:p>
  </w:footnote>
  <w:footnote w:id="0" w:type="continuationSeparator">
    <w:p w:rsidRDefault="00944460" w:rsidP="007F64E0" w:rsidR="00944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910A8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3910A8">
      <w:rPr>
        <w:lang w:val="hr-HR"/>
      </w:rPr>
      <w:t>St-242</w:t>
    </w:r>
    <w:r w:rsidR="00802B00">
      <w:rPr>
        <w:lang w:val="hr-HR"/>
      </w:rPr>
      <w:t>/16</w:t>
    </w:r>
    <w:r w:rsidR="00883CEC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2344" w:rsidRPr="00662344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277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24D25"/>
    <w:rsid w:val="0013093F"/>
    <w:rsid w:val="0013334B"/>
    <w:rsid w:val="00134293"/>
    <w:rsid w:val="00135007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C7788"/>
    <w:rsid w:val="001D12CE"/>
    <w:rsid w:val="001D3518"/>
    <w:rsid w:val="001D352F"/>
    <w:rsid w:val="001D5567"/>
    <w:rsid w:val="001E0C90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86464"/>
    <w:rsid w:val="003910A8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3AA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367F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2344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10F1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0442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3CE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07E72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4460"/>
    <w:rsid w:val="009461A8"/>
    <w:rsid w:val="00947BB6"/>
    <w:rsid w:val="00951894"/>
    <w:rsid w:val="0095341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6156C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770B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2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3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3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3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2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3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St-242/2016</izvorni_sadrzaj>
    <derivirana_varijabla naziv="DomainObject.Predmet.OznakaBroj_1">St-242/2016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 I SVEN jednostavno društvo s ograničenom odgovornošću za trgovinu i ugostiteljstvo</izvorni_sadrzaj>
    <derivirana_varijabla naziv="DomainObject.Predmet.ProtustrankaFormated_1">  DORA I SVEN jednostavno društvo s ograničenom odgovornošću za trgovinu i ugostiteljstvo</derivirana_varijabla>
  </DomainObject.Predmet.ProtustrankaFormated>
  <DomainObject.Predmet.ProtustrankaFormatedOIB>
    <izvorni_sadrzaj>  DORA I SVEN jednostavno društvo s ograničenom odgovornošću za trgovinu i ugostiteljstvo, OIB 78582719548</izvorni_sadrzaj>
    <derivirana_varijabla naziv="DomainObject.Predmet.ProtustrankaFormatedOIB_1">  DORA I SVEN jednostavno društvo s ograničenom odgovornošću za trgovinu i ugostiteljstvo, OIB 78582719548</derivirana_varijabla>
  </DomainObject.Predmet.ProtustrankaFormatedOIB>
  <DomainObject.Predmet.ProtustrankaFormatedWithAdress>
    <izvorni_sadrzaj> DORA I SVEN jednostavno društvo s ograničenom odgovornošću za trgovinu i ugostiteljstvo, Miroslava Krleže 16, 40000 Čakovec</izvorni_sadrzaj>
    <derivirana_varijabla naziv="DomainObject.Predmet.ProtustrankaFormatedWithAdress_1"> DORA I SVEN jednostavno društvo s ograničenom odgovornošću za trgovinu i ugostiteljstvo, Miroslava Krleže 16, 40000 Čakovec</derivirana_varijabla>
  </DomainObject.Predmet.ProtustrankaFormatedWithAdress>
  <DomainObject.Predmet.ProtustrankaFormatedWithAdressOIB>
    <izvorni_sadrzaj> DORA I SVEN jednostavno društvo s ograničenom odgovornošću za trgovinu i ugostiteljstvo, OIB 78582719548, Miroslava Krleže 16, 40000 Čakovec</izvorni_sadrzaj>
    <derivirana_varijabla naziv="DomainObject.Predmet.ProtustrankaFormatedWithAdressOIB_1"> DORA I SVEN jednostavno društvo s ograničenom odgovornošću za trgovinu i ugostiteljstvo, OIB 78582719548, Miroslava Krleže 16, 40000 Čakovec</derivirana_varijabla>
  </DomainObject.Predmet.ProtustrankaFormatedWithAdressOIB>
  <DomainObject.Predmet.ProtustrankaWithAdress>
    <izvorni_sadrzaj>DORA I SVEN jednostavno društvo s ograničenom odgovornošću za trgovinu i ugostiteljstvo Miroslava Krleže 16, 40000 Čakovec</izvorni_sadrzaj>
    <derivirana_varijabla naziv="DomainObject.Predmet.ProtustrankaWithAdress_1">DORA I SVEN jednostavno društvo s ograničenom odgovornošću za trgovinu i ugostiteljstvo Miroslava Krleže 16, 40000 Čakovec</derivirana_varijabla>
  </DomainObject.Predmet.ProtustrankaWithAdress>
  <DomainObject.Predmet.ProtustrankaWithAdressOIB>
    <izvorni_sadrzaj>DORA I SVEN jednostavno društvo s ograničenom odgovornošću za trgovinu i ugostiteljstvo, OIB 78582719548, Miroslava Krleže 16, 40000 Čakovec</izvorni_sadrzaj>
    <derivirana_varijabla naziv="DomainObject.Predmet.ProtustrankaWithAdressOIB_1">DORA I SVEN jednostavno društvo s ograničenom odgovornošću za trgovinu i ugostiteljstvo, OIB 78582719548, Miroslava Krleže 16, 40000 Čakovec</derivirana_varijabla>
  </DomainObject.Predmet.ProtustrankaWithAdressOIB>
  <DomainObject.Predmet.ProtustrankaNazivFormated>
    <izvorni_sadrzaj>DORA I SVEN jednostavno društvo s ograničenom odgovornošću za trgovinu i ugostiteljstvo</izvorni_sadrzaj>
    <derivirana_varijabla naziv="DomainObject.Predmet.ProtustrankaNazivFormated_1">DORA I SVEN jednostavno društvo s ograničenom odgovornošću za trgovinu i ugostiteljstvo</derivirana_varijabla>
  </DomainObject.Predmet.ProtustrankaNazivFormated>
  <DomainObject.Predmet.ProtustrankaNazivFormatedOIB>
    <izvorni_sadrzaj>DORA I SVEN jednostavno društvo s ograničenom odgovornošću za trgovinu i ugostiteljstvo, OIB 78582719548</izvorni_sadrzaj>
    <derivirana_varijabla naziv="DomainObject.Predmet.ProtustrankaNazivFormatedOIB_1">DORA I SVEN jednostavno društvo s ograničenom odgovornošću za trgovinu i ugostiteljstvo, OIB 78582719548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2882.34</izvorni_sadrzaj>
    <derivirana_varijabla naziv="DomainObject.Predmet.TrenutnaVrijednost_1">2882.34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DORA I SVEN jednostavno društvo s ograničenom odgovornošću za trgovinu i ugostiteljstvo</item>
    </izvorni_sadrzaj>
    <derivirana_varijabla naziv="DomainObject.Predmet.ProtuStrankaListFormated_1">
      <item>DORA I SVEN jednostavno društvo s ograničenom odgovornošću za trgovinu i ugostiteljstvo</item>
    </derivirana_varijabla>
  </DomainObject.Predmet.ProtuStrankaListFormated>
  <DomainObject.Predmet.ProtuStrankaListFormatedOIB>
    <izvorni_sadrzaj>
      <item>DORA I SVEN jednostavno društvo s ograničenom odgovornošću za trgovinu i ugostiteljstvo, OIB 78582719548</item>
    </izvorni_sadrzaj>
    <derivirana_varijabla naziv="DomainObject.Predmet.ProtuStrankaListFormatedOIB_1">
      <item>DORA I SVEN jednostavno društvo s ograničenom odgovornošću za trgovinu i ugostiteljstvo, OIB 78582719548</item>
    </derivirana_varijabla>
  </DomainObject.Predmet.ProtuStrankaListFormatedOIB>
  <DomainObject.Predmet.ProtuStrankaListFormatedWithAdress>
    <izvorni_sadrzaj>
      <item>DORA I SVEN jednostavno društvo s ograničenom odgovornošću za trgovinu i ugostiteljstvo, Miroslava Krleže 16, 40000 Čakovec</item>
    </izvorni_sadrzaj>
    <derivirana_varijabla naziv="DomainObject.Predmet.ProtuStrankaListFormatedWithAdress_1">
      <item>DORA I SVEN jednostavno društvo s ograničenom odgovornošću za trgovinu i ugostiteljstvo, Miroslava Krleže 16, 40000 Čakovec</item>
    </derivirana_varijabla>
  </DomainObject.Predmet.ProtuStrankaListFormatedWithAdress>
  <DomainObject.Predmet.ProtuStrankaListFormatedWithAdressOIB>
    <izvorni_sadrzaj>
      <item>DORA I SVEN jednostavno društvo s ograničenom odgovornošću za trgovinu i ugostiteljstvo, OIB 78582719548, Miroslava Krleže 16, 40000 Čakovec</item>
    </izvorni_sadrzaj>
    <derivirana_varijabla naziv="DomainObject.Predmet.ProtuStrankaListFormatedWithAdressOIB_1">
      <item>DORA I SVEN jednostavno društvo s ograničenom odgovornošću za trgovinu i ugostiteljstvo, OIB 78582719548, Miroslava Krleže 16, 40000 Čakovec</item>
    </derivirana_varijabla>
  </DomainObject.Predmet.ProtuStrankaListFormatedWithAdressOIB>
  <DomainObject.Predmet.ProtuStrankaListNazivFormated>
    <izvorni_sadrzaj>
      <item>DORA I SVEN jednostavno društvo s ograničenom odgovornošću za trgovinu i ugostiteljstvo</item>
    </izvorni_sadrzaj>
    <derivirana_varijabla naziv="DomainObject.Predmet.ProtuStrankaListNazivFormated_1">
      <item>DORA I SVEN jednostavno društvo s ograničenom odgovornošću za trgovinu i ugostiteljstvo</item>
    </derivirana_varijabla>
  </DomainObject.Predmet.ProtuStrankaListNazivFormated>
  <DomainObject.Predmet.ProtuStrankaListNazivFormatedOIB>
    <izvorni_sadrzaj>
      <item>DORA I SVEN jednostavno društvo s ograničenom odgovornošću za trgovinu i ugostiteljstvo, OIB 78582719548</item>
    </izvorni_sadrzaj>
    <derivirana_varijabla naziv="DomainObject.Predmet.ProtuStrankaListNazivFormatedOIB_1">
      <item>DORA I SVEN jednostavno društvo s ograničenom odgovornošću za trgovinu i ugostiteljstvo, OIB 78582719548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DORA I SVEN jednostavno društvo s ograničenom odgovornošću za trgovinu i ugostiteljstvo</izvorni_sadrzaj>
    <derivirana_varijabla naziv="DomainObject.Predmet.ProtustrankaIDrugi_1">DORA I SVEN jednostavno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DORA I SVEN jednostavno društvo s ograničenom odgovornošću za trgovinu i ugostiteljstvo, OIB 78582719548, Miroslava Krleže 16, 40000 Čakovec</izvorni_sadrzaj>
    <derivirana_varijabla naziv="DomainObject.Predmet.ProtustrankaIDrugiAdressOIB_1">DORA I SVEN jednostavno društvo s ograničenom odgovornošću za trgovinu i ugostiteljstvo, OIB 78582719548, Miroslava Krleže 16,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DORA I SVEN jednostavno društvo s ograničenom odgovornošću za trgovinu i ugostiteljstvo</item>
      <item>Sudski registar</item>
    </izvorni_sadrzaj>
    <derivirana_varijabla naziv="DomainObject.Predmet.SudioniciListNaziv_1">
      <item>Financijska agencija</item>
      <item>DORA I SVEN jednostavno društvo s ograničenom odgovornošću za trgovinu i ugostiteljstvo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DORA I SVEN jednostavno društvo s ograničenom odgovornošću za trgovinu i ugostiteljstvo, OIB 78582719548, Miroslava Krleže 16,40000 Čakovec</item>
      <item>Sudski registar</item>
    </izvorni_sadrzaj>
    <derivirana_varijabla naziv="DomainObject.Predmet.SudioniciListAdressOIB_1">
      <item>Financijska agencija, OIB 85821130368, A. Cesarca 2,42000 Varaždin</item>
      <item>DORA I SVEN jednostavno društvo s ograničenom odgovornošću za trgovinu i ugostiteljstvo, OIB 78582719548, Miroslava Krleže 16,40000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78582719548</item>
      <item>, OIB null</item>
    </izvorni_sadrzaj>
    <derivirana_varijabla naziv="DomainObject.Predmet.SudioniciListNazivOIB_1">
      <item>, OIB 85821130368</item>
      <item>, OIB 78582719548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2308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2016-03-16T12:54:00Z</dcterms:created>
  <dc:creator>user</dc:creator>
  <cp:lastModifiedBy>Maja Marčec</cp:lastModifiedBy>
  <cp:lastPrinted>2016-03-16T12:55:00Z</cp:lastPrinted>
  <dcterms:modified xmlns:xsi="http://www.w3.org/2001/XMLSchema-instance" xsi:type="dcterms:W3CDTF">2016-03-16T12:57:00Z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